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7d60" w14:paraId="9437d60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6F6681">
        <w:t>1086</w:t>
      </w:r>
      <w:r w:rsidR="00E14018">
        <w:t>/18-</w:t>
      </w:r>
      <w:r w:rsidR="006F6681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6F6681" w:rsidRPr="006F6681">
        <w:rPr>
          <w:b/>
        </w:rPr>
        <w:t>EMAS COMMERCE d.o.o. za trgovinu i usluge, Čepin, Kralja Tomislava 1a, MBS: 030100373, OIB: 48559724627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4018">
        <w:t>21</w:t>
      </w:r>
      <w:r w:rsidR="00CC0B89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 w:rsidRPr="00E14018">
      <w:pPr>
        <w:pStyle w:val="Tijeloteksta"/>
        <w:numPr>
          <w:ilvl w:val="0"/>
          <w:numId w:val="1"/>
        </w:numPr>
        <w:rPr>
          <w:b/>
        </w:rPr>
      </w:pPr>
      <w:r>
        <w:t xml:space="preserve">Pokreće se prethodni postupak radi utvrđivanja uvjeta za otvaranje stečajnog postupka nad dužnikom </w:t>
      </w:r>
      <w:r w:rsidR="006F6681" w:rsidRPr="006F6681">
        <w:rPr>
          <w:b/>
        </w:rPr>
        <w:t>EMAS COMMERCE d.o.o. za trgovinu i usluge, Čepin, Kralja Tomislava 1a, MBS: 030100373, OIB: 48559724627</w:t>
      </w:r>
      <w:r w:rsidR="006F6681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F767A">
        <w:rPr>
          <w:b/>
        </w:rPr>
        <w:t>7</w:t>
      </w:r>
      <w:r w:rsidR="00E14018">
        <w:rPr>
          <w:b/>
        </w:rPr>
        <w:t>. studeni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6F668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E14018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12D20">
        <w:t xml:space="preserve"> </w:t>
      </w:r>
      <w:r w:rsidR="00E14018" w:rsidRPr="00E14018">
        <w:rPr>
          <w:b/>
        </w:rPr>
        <w:t xml:space="preserve">Zoran </w:t>
      </w:r>
      <w:proofErr w:type="spellStart"/>
      <w:r w:rsidR="00E14018" w:rsidRPr="00E14018">
        <w:rPr>
          <w:b/>
        </w:rPr>
        <w:t>Ostović</w:t>
      </w:r>
      <w:proofErr w:type="spellEnd"/>
      <w:r w:rsidR="00E14018" w:rsidRPr="00E14018">
        <w:rPr>
          <w:b/>
        </w:rPr>
        <w:t>, Velika Gorica, Šibenska 19, OIB: 14973076805</w:t>
      </w:r>
      <w:r w:rsidR="00C12D20" w:rsidRPr="00E14018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5173F9" w:rsidP="00E14018" w:rsidR="00E14018" w:rsidRPr="00E14018">
      <w:pPr>
        <w:pStyle w:val="Tijeloteksta"/>
        <w:ind w:firstLine="708"/>
        <w:rPr>
          <w:b/>
        </w:rPr>
      </w:pPr>
      <w:r>
        <w:t xml:space="preserve">Predlagatelj – </w:t>
      </w:r>
      <w:r w:rsidR="00C75BB5">
        <w:t xml:space="preserve">RH MF Porezna uprava zastupana po ŽDO Osijek je dana </w:t>
      </w:r>
      <w:r w:rsidR="006F6681">
        <w:t>10. svibnja</w:t>
      </w:r>
      <w:r w:rsidR="00CC0B89">
        <w:t xml:space="preserve"> 2018. g.</w:t>
      </w:r>
      <w:r w:rsidR="00C75BB5">
        <w:t xml:space="preserve"> podnijela,</w:t>
      </w:r>
      <w:r w:rsidR="00B72723">
        <w:t xml:space="preserve"> </w:t>
      </w:r>
      <w:r>
        <w:t>na propisanom obrascu</w:t>
      </w:r>
      <w:r w:rsidR="00B72723">
        <w:t>,</w:t>
      </w:r>
      <w:r>
        <w:t xml:space="preserve"> prijedlog za otvaranje  stečajnog postupka nad dužnikom</w:t>
      </w:r>
      <w:r w:rsidR="00AE7DAB">
        <w:t xml:space="preserve"> </w:t>
      </w:r>
      <w:r w:rsidR="006F6681" w:rsidRPr="006F6681">
        <w:rPr>
          <w:b/>
        </w:rPr>
        <w:t>EMAS COMMERCE d.o.o. za trgovinu i usluge, Čepin, Kralja Tomislava 1a, MBS: 030100373, OIB: 48559724627</w:t>
      </w:r>
      <w:r w:rsidR="00E14018" w:rsidRPr="00E14018">
        <w:rPr>
          <w:b/>
        </w:rPr>
        <w:t xml:space="preserve">.  </w:t>
      </w:r>
    </w:p>
    <w:p w:rsidRDefault="006F6681" w:rsidP="006F6681" w:rsidR="00B72723">
      <w:pPr>
        <w:pStyle w:val="Tijeloteksta"/>
        <w:tabs>
          <w:tab w:pos="3390" w:val="left"/>
        </w:tabs>
      </w:pPr>
      <w:r>
        <w:tab/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lastRenderedPageBreak/>
        <w:tab/>
      </w:r>
    </w:p>
    <w:p w:rsidRDefault="005173F9" w:rsidP="005173F9" w:rsidR="005173F9">
      <w:pPr>
        <w:pStyle w:val="Tijeloteksta"/>
      </w:pPr>
    </w:p>
    <w:p w:rsidRDefault="006F6681" w:rsidP="006F6681" w:rsidR="006F6681">
      <w:pPr>
        <w:jc w:val="right"/>
      </w:pPr>
      <w:r>
        <w:t>6 Broj: St-1086/18-7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6F6681">
        <w:t>27.4.</w:t>
      </w:r>
      <w:r w:rsidR="00CC0B89">
        <w:t>2018.</w:t>
      </w:r>
      <w:r>
        <w:t xml:space="preserve"> g. ima tražbinu u iznosu od </w:t>
      </w:r>
      <w:r w:rsidR="006F6681">
        <w:t>125.428,75</w:t>
      </w:r>
      <w:r>
        <w:t xml:space="preserve"> kn te da kod dužnika postoji stečajni razlog – nesposobnost za plaćanje – u Očevidniku o redoslijedu plaćanja FINE </w:t>
      </w:r>
      <w:r w:rsidR="005F767A">
        <w:t>dužnik ima više evidentiranih osnova za plaćanje</w:t>
      </w:r>
      <w:r w:rsidR="006A005B">
        <w:t xml:space="preserve"> u razdoblju dužem od 60 dana</w:t>
      </w:r>
      <w:r w:rsidR="005F767A">
        <w:t xml:space="preserve">.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E14018" w:rsidP="00E14018" w:rsidR="005173F9" w:rsidRPr="00E14018">
      <w:pPr>
        <w:tabs>
          <w:tab w:pos="6195" w:val="left"/>
        </w:tabs>
        <w:ind w:hanging="1080"/>
        <w:jc w:val="both"/>
        <w:rPr>
          <w:b/>
        </w:rPr>
      </w:pPr>
      <w:r>
        <w:tab/>
        <w:t xml:space="preserve">             </w:t>
      </w:r>
      <w:r w:rsidR="005173F9">
        <w:t xml:space="preserve">Također, temeljem čl. 115. st. 2. citiranog zakona imenovan je privremeni stečajni upravitelj u osobi </w:t>
      </w:r>
      <w:r>
        <w:rPr>
          <w:b/>
        </w:rPr>
        <w:t xml:space="preserve">Zoran </w:t>
      </w:r>
      <w:proofErr w:type="spellStart"/>
      <w:r>
        <w:rPr>
          <w:b/>
        </w:rPr>
        <w:t>Ostović</w:t>
      </w:r>
      <w:proofErr w:type="spellEnd"/>
      <w:r>
        <w:rPr>
          <w:b/>
        </w:rPr>
        <w:t xml:space="preserve">, Velika Gorica, Šibenska 19, </w:t>
      </w:r>
      <w:r w:rsidR="005173F9">
        <w:t>(automatski odabir), radi utvrđivanja stanja imovine dužnika, nakon čega stečajni sudac može donijeti odluku u ovom postupku.</w:t>
      </w:r>
    </w:p>
    <w:p w:rsidRDefault="003768C2" w:rsidP="00E14018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4018">
        <w:t>21</w:t>
      </w:r>
      <w:r w:rsidR="00CC0B89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E14018">
      <w:pPr>
        <w:pStyle w:val="Tijeloteksta"/>
        <w:jc w:val="left"/>
      </w:pPr>
      <w:r>
        <w:t>DNA</w:t>
      </w:r>
    </w:p>
    <w:p w:rsidRDefault="003768C2" w:rsidP="00E14018" w:rsidR="00E14018" w:rsidRPr="00E14018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E14018">
        <w:t>priv</w:t>
      </w:r>
      <w:proofErr w:type="spellEnd"/>
      <w:r w:rsidRPr="00E14018">
        <w:t xml:space="preserve">. st. upravitelj </w:t>
      </w:r>
      <w:r w:rsidR="00E14018" w:rsidRPr="00E14018">
        <w:t xml:space="preserve">Zoran </w:t>
      </w:r>
      <w:proofErr w:type="spellStart"/>
      <w:r w:rsidR="00E14018" w:rsidRPr="00E14018">
        <w:t>Ostov</w:t>
      </w:r>
      <w:r w:rsidR="00E14018">
        <w:t>ić</w:t>
      </w:r>
      <w:proofErr w:type="spellEnd"/>
      <w:r w:rsidR="00E14018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A005B">
        <w:t>7</w:t>
      </w:r>
      <w:r w:rsidR="00E14018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426" w:rsidR="00E30426">
      <w:r>
        <w:separator/>
      </w:r>
    </w:p>
  </w:endnote>
  <w:endnote w:id="0" w:type="continuationSeparator">
    <w:p w:rsidRDefault="00E30426" w:rsidR="00E30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426" w:rsidR="00E30426">
      <w:r>
        <w:separator/>
      </w:r>
    </w:p>
  </w:footnote>
  <w:footnote w:id="0" w:type="continuationSeparator">
    <w:p w:rsidRDefault="00E30426" w:rsidR="00E30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5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D21660D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5F767A"/>
    <w:rsid w:val="00607A56"/>
    <w:rsid w:val="00607E75"/>
    <w:rsid w:val="00615FE6"/>
    <w:rsid w:val="006235FB"/>
    <w:rsid w:val="00651E04"/>
    <w:rsid w:val="00665A1B"/>
    <w:rsid w:val="00681A2D"/>
    <w:rsid w:val="006836C9"/>
    <w:rsid w:val="00691710"/>
    <w:rsid w:val="006A005B"/>
    <w:rsid w:val="006A52A2"/>
    <w:rsid w:val="006A56C2"/>
    <w:rsid w:val="006C078C"/>
    <w:rsid w:val="006C2276"/>
    <w:rsid w:val="006C6777"/>
    <w:rsid w:val="006D64E6"/>
    <w:rsid w:val="006F6681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64A32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54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4018"/>
    <w:rsid w:val="00E171AF"/>
    <w:rsid w:val="00E237D5"/>
    <w:rsid w:val="00E30426"/>
    <w:rsid w:val="00E42811"/>
    <w:rsid w:val="00E430E2"/>
    <w:rsid w:val="00E43272"/>
    <w:rsid w:val="00E45476"/>
    <w:rsid w:val="00E55AA4"/>
    <w:rsid w:val="00E672D5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5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5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3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67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36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EMAS COMMERCE d.o.o. za trgovinu i usluge</item>
      <item>RH MF PU PODRUČNI URED OSIJEK</item>
    </izvorni_sadrzaj>
    <derivirana_varijabla naziv="DomainObject.Predmet.SudioniciListNaziv_1">
      <item>EMAS COMMERCE d.o.o. za trgovinu i usluge</item>
      <item>RH MF PU PODRUČNI URED OSIJEK</item>
    </derivirana_varijabla>
  </DomainObject.Predmet.SudioniciListNaziv>
  <DomainObject.Predmet.SudioniciListAdressOIB>
    <izvorni_sadrzaj>
      <item>EMAS COMMERCE d.o.o. za trgovinu i usluge, OIB 48559724627, Kralja Tomislava 1a ,31431 Čepin</item>
      <item>RH MF PU PODRUČNI URED OSIJEK, OIB 18683136487</item>
    </izvorni_sadrzaj>
    <derivirana_varijabla naziv="DomainObject.Predmet.SudioniciListAdressOIB_1">
      <item>EMAS COMMERCE d.o.o. za trgovinu i usluge, OIB 48559724627, Kralja Tomislava 1a ,31431 Čepin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48559724627</item>
      <item>, OIB 18683136487</item>
    </izvorni_sadrzaj>
    <derivirana_varijabla naziv="DomainObject.Predmet.SudioniciListNazivOIB_1">
      <item>, OIB 48559724627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D61BF-1762-4630-B817-8D2769F6D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2574</properties:Characters>
  <properties:Lines>106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2018-09-21T05:47:00Z</dcterms:created>
  <dc:creator>hermanj</dc:creator>
  <cp:lastModifiedBy>Danijela Sekulić</cp:lastModifiedBy>
  <cp:lastPrinted>2018-09-21T06:10:00Z</cp:lastPrinted>
  <dcterms:modified xmlns:xsi="http://www.w3.org/2001/XMLSchema-instance" xsi:type="dcterms:W3CDTF">2018-09-21T06:11:00Z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