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0643" w14:paraId="db50643" w:rsidRDefault="00702E0F" w:rsidP="00702E0F" w:rsidR="00702E0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E0F" w:rsidP="00702E0F" w:rsidR="00702E0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2E0F" w:rsidP="00702E0F" w:rsidR="00702E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2E0F" w:rsidP="00702E0F" w:rsidR="00702E0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2E0F" w:rsidP="00702E0F" w:rsidR="00702E0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2E0F" w:rsidP="00702E0F" w:rsidR="00702E0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2E0F" w:rsidP="00702E0F" w:rsidR="00702E0F" w:rsidRPr="005D578C">
      <w:pPr>
        <w:jc w:val="center"/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Pr="00702E0F">
        <w:rPr>
          <w:rFonts w:cs="Times New Roman" w:eastAsia="Times New Roman"/>
          <w:szCs w:val="24"/>
        </w:rPr>
        <w:t>IN SPORT d. o. o. Rovinj, R. Daveggia 22/A, OIB 49823920133, MBS 040197130</w:t>
      </w:r>
      <w:r>
        <w:rPr>
          <w:rFonts w:cs="Times New Roman" w:eastAsia="Times New Roman"/>
          <w:szCs w:val="24"/>
        </w:rPr>
        <w:t>, 22. veljače 2017.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02E0F">
        <w:rPr>
          <w:rFonts w:cs="Times New Roman" w:eastAsia="Times New Roman"/>
          <w:szCs w:val="24"/>
        </w:rPr>
        <w:t>IN SPORT d. o. o. Rovinj, R. Daveggia 22/A, OIB 49823920133, MBS 040197130</w:t>
      </w:r>
      <w:r>
        <w:rPr>
          <w:rFonts w:cs="Times New Roman" w:eastAsia="Times New Roman"/>
          <w:szCs w:val="24"/>
        </w:rPr>
        <w:t>.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53AA9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 w:rsidRPr="00702E0F">
        <w:rPr>
          <w:rFonts w:cs="Times New Roman" w:eastAsia="Times New Roman"/>
          <w:szCs w:val="24"/>
        </w:rPr>
        <w:t>IN SPORT d. o. o. Rovinj, R. Daveggia 22/A, OIB 49823920133, MBS 040197130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1094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702E0F" w:rsidP="00702E0F" w:rsidR="00702E0F">
      <w:pPr>
        <w:ind w:firstLine="709"/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702E0F">
        <w:rPr>
          <w:rFonts w:cs="Times New Roman" w:eastAsia="Times New Roman"/>
          <w:szCs w:val="24"/>
        </w:rPr>
        <w:t>IN SPORT d. o. o. Rovinj, R. Daveggia 22/A, OIB 49823920133, MBS 040197130</w:t>
      </w:r>
      <w:r>
        <w:rPr>
          <w:rFonts w:cs="Times New Roman" w:eastAsia="Times New Roman"/>
          <w:szCs w:val="24"/>
        </w:rPr>
        <w:t>.</w:t>
      </w:r>
    </w:p>
    <w:p w:rsidRDefault="00702E0F" w:rsidP="00702E0F" w:rsidR="00702E0F">
      <w:pPr>
        <w:ind w:firstLine="709"/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Pr="00702E0F">
        <w:rPr>
          <w:rFonts w:cs="Times New Roman" w:eastAsia="Times New Roman"/>
          <w:szCs w:val="24"/>
        </w:rPr>
        <w:t>IN SPORT d. o. o. Rovinj, R. Daveggia 22/A, OIB 49823920133, MBS 040197130</w:t>
      </w:r>
      <w:r>
        <w:rPr>
          <w:rFonts w:cs="Times New Roman" w:eastAsia="Times New Roman"/>
          <w:szCs w:val="24"/>
        </w:rPr>
        <w:t>.</w:t>
      </w:r>
    </w:p>
    <w:p w:rsidRDefault="00702E0F" w:rsidP="00702E0F" w:rsidR="00702E0F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2E0F" w:rsidP="00702E0F" w:rsidR="00702E0F">
      <w:pPr>
        <w:ind w:firstLine="708"/>
        <w:rPr>
          <w:rFonts w:cs="Times New Roman" w:eastAsia="Times New Roman"/>
          <w:szCs w:val="24"/>
        </w:rPr>
      </w:pPr>
    </w:p>
    <w:p w:rsidRDefault="00702E0F" w:rsidP="00702E0F" w:rsidR="00702E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IN SPORT d. o. o. Rovinj.</w:t>
      </w:r>
    </w:p>
    <w:p w:rsidRDefault="00702E0F" w:rsidP="00702E0F" w:rsidR="00702E0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studeni 2016. imao neizvršene osnove za plaćanje u neprekinutom razdoblju od 120 dana u ukupnom iznosu 28.621,66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odredbi čl. 430. SZ-a, 19. </w:t>
      </w:r>
      <w:r>
        <w:rPr>
          <w:rFonts w:eastAsiaTheme="minorHAnsi"/>
          <w:lang w:eastAsia="en-US"/>
        </w:rPr>
        <w:lastRenderedPageBreak/>
        <w:t>prosinca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St-1094/2016-3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02E0F" w:rsidP="00702E0F" w:rsidR="00702E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02E0F" w:rsidP="00702E0F" w:rsidR="00702E0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702E0F" w:rsidP="00702E0F" w:rsidR="00702E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</w:t>
      </w: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2017.</w:t>
      </w:r>
      <w:r w:rsidRPr="005D578C">
        <w:rPr>
          <w:rFonts w:cs="Times New Roman" w:eastAsia="Times New Roman"/>
          <w:szCs w:val="24"/>
        </w:rPr>
        <w:t xml:space="preserve"> </w:t>
      </w:r>
    </w:p>
    <w:p w:rsidRDefault="00702E0F" w:rsidP="00702E0F" w:rsidR="00702E0F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16473" w:rsidP="00702E0F" w:rsidR="00702E0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Kaligari, v. r.</w:t>
      </w:r>
    </w:p>
    <w:p w:rsidRDefault="00702E0F" w:rsidP="00702E0F" w:rsidR="00702E0F">
      <w:pPr>
        <w:jc w:val="left"/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left"/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2E0F" w:rsidP="00702E0F" w:rsidR="00702E0F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702E0F" w:rsidP="00702E0F" w:rsidR="00702E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02E0F" w:rsidP="00702E0F" w:rsidR="00702E0F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rPr>
          <w:rFonts w:cs="Times New Roman" w:eastAsia="Times New Roman"/>
          <w:szCs w:val="24"/>
        </w:rPr>
      </w:pPr>
    </w:p>
    <w:p w:rsidRDefault="00702E0F" w:rsidP="00702E0F" w:rsidR="00702E0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2E0F" w:rsidP="00702E0F" w:rsidR="00702E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</w:t>
      </w:r>
      <w:r>
        <w:t xml:space="preserve">Regionalni centar Rijeka, Rijeka, Frana Kurelca 8, </w:t>
      </w:r>
    </w:p>
    <w:p w:rsidRDefault="00702E0F" w:rsidP="00702E0F" w:rsidR="00702E0F" w:rsidRPr="00012A7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2. dužnik </w:t>
      </w:r>
      <w:r w:rsidRPr="00702E0F">
        <w:rPr>
          <w:rFonts w:cs="Times New Roman" w:eastAsia="Times New Roman"/>
          <w:szCs w:val="24"/>
        </w:rPr>
        <w:t xml:space="preserve">IN SPORT d. o. o. Rovinj, R. Daveggia 22/A, </w:t>
      </w:r>
    </w:p>
    <w:p w:rsidRDefault="00702E0F" w:rsidP="00702E0F" w:rsidR="00702E0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02E0F" w:rsidP="00702E0F" w:rsidR="00702E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02E0F" w:rsidP="00702E0F" w:rsidR="00702E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02E0F" w:rsidP="00702E0F" w:rsidR="00702E0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02E0F" w:rsidP="00702E0F" w:rsidR="00702E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02E0F" w:rsidP="00702E0F" w:rsidR="00702E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02E0F" w:rsidP="00702E0F" w:rsidR="00702E0F"/>
    <w:p w:rsidRDefault="00702E0F" w:rsidP="00702E0F" w:rsidR="00702E0F"/>
    <w:p w:rsidRDefault="00702E0F" w:rsidP="00702E0F" w:rsidR="00702E0F"/>
    <w:p w:rsidRDefault="007E38E8" w:rsidR="007E38E8"/>
    <w:sectPr w:rsidSect="00953AA9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E0F" w:rsidP="00702E0F" w:rsidR="00702E0F">
      <w:r>
        <w:separator/>
      </w:r>
    </w:p>
  </w:endnote>
  <w:endnote w:id="0" w:type="continuationSeparator">
    <w:p w:rsidRDefault="00702E0F" w:rsidP="00702E0F" w:rsidR="00702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E0F" w:rsidP="00702E0F" w:rsidR="00702E0F">
      <w:r>
        <w:separator/>
      </w:r>
    </w:p>
  </w:footnote>
  <w:footnote w:id="0" w:type="continuationSeparator">
    <w:p w:rsidRDefault="00702E0F" w:rsidP="00702E0F" w:rsidR="00702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E0F" w:rsidP="00953AA9" w:rsidR="00953AA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13A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St-1094/2016-4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E0F" w:rsidP="00953AA9" w:rsidR="00953AA9" w:rsidRPr="00970AE0">
    <w:pPr>
      <w:pStyle w:val="Zaglavlje"/>
      <w:jc w:val="right"/>
    </w:pPr>
    <w:r>
      <w:rPr>
        <w:szCs w:val="24"/>
      </w:rPr>
      <w:t>11 St-1094/2016-4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08A5"/>
    <w:rsid w:val="003C13A6"/>
    <w:rsid w:val="0068309E"/>
    <w:rsid w:val="00702E0F"/>
    <w:rsid w:val="007E38E8"/>
    <w:rsid w:val="00816473"/>
    <w:rsid w:val="00DE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E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E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2E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E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E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2E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E0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47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647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64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647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E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E0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2E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E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E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2E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E0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47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647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64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647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SPORT d.o.o. ROVINJ</izvorni_sadrzaj>
    <derivirana_varijabla naziv="DomainObject.Predmet.ProtustrankaFormated_1">  IN SPORT d.o.o. ROVINJ</derivirana_varijabla>
  </DomainObject.Predmet.ProtustrankaFormated>
  <DomainObject.Predmet.ProtustrankaFormatedOIB>
    <izvorni_sadrzaj>  IN SPORT d.o.o. ROVINJ, OIB 49823920133</izvorni_sadrzaj>
    <derivirana_varijabla naziv="DomainObject.Predmet.ProtustrankaFormatedOIB_1">  IN SPORT d.o.o. ROVINJ, OIB 49823920133</derivirana_varijabla>
  </DomainObject.Predmet.ProtustrankaFormatedOIB>
  <DomainObject.Predmet.ProtustrankaFormatedWithAdress>
    <izvorni_sadrzaj> IN SPORT d.o.o. ROVINJ, R.Daveggia 22/A, 52210 Rovinj</izvorni_sadrzaj>
    <derivirana_varijabla naziv="DomainObject.Predmet.ProtustrankaFormatedWithAdress_1"> IN SPORT d.o.o. ROVINJ, R.Daveggia 22/A, 52210 Rovinj</derivirana_varijabla>
  </DomainObject.Predmet.ProtustrankaFormatedWithAdress>
  <DomainObject.Predmet.ProtustrankaFormatedWithAdressOIB>
    <izvorni_sadrzaj> IN SPORT d.o.o. ROVINJ, OIB 49823920133, R.Daveggia 22/A, 52210 Rovinj</izvorni_sadrzaj>
    <derivirana_varijabla naziv="DomainObject.Predmet.ProtustrankaFormatedWithAdressOIB_1"> IN SPORT d.o.o. ROVINJ, OIB 49823920133, R.Daveggia 22/A, 52210 Rovinj</derivirana_varijabla>
  </DomainObject.Predmet.ProtustrankaFormatedWithAdressOIB>
  <DomainObject.Predmet.ProtustrankaWithAdress>
    <izvorni_sadrzaj>IN SPORT d.o.o. ROVINJ R.Daveggia 22/A, 52210 Rovinj</izvorni_sadrzaj>
    <derivirana_varijabla naziv="DomainObject.Predmet.ProtustrankaWithAdress_1">IN SPORT d.o.o. ROVINJ R.Daveggia 22/A, 52210 Rovinj</derivirana_varijabla>
  </DomainObject.Predmet.ProtustrankaWithAdress>
  <DomainObject.Predmet.ProtustrankaWithAdressOIB>
    <izvorni_sadrzaj>IN SPORT d.o.o. ROVINJ, OIB 49823920133, R.Daveggia 22/A, 52210 Rovinj</izvorni_sadrzaj>
    <derivirana_varijabla naziv="DomainObject.Predmet.ProtustrankaWithAdressOIB_1">IN SPORT d.o.o. ROVINJ, OIB 49823920133, R.Daveggia 22/A, 52210 Rovinj</derivirana_varijabla>
  </DomainObject.Predmet.ProtustrankaWithAdressOIB>
  <DomainObject.Predmet.ProtustrankaNazivFormated>
    <izvorni_sadrzaj>IN SPORT d.o.o. ROVINJ</izvorni_sadrzaj>
    <derivirana_varijabla naziv="DomainObject.Predmet.ProtustrankaNazivFormated_1">IN SPORT d.o.o. ROVINJ</derivirana_varijabla>
  </DomainObject.Predmet.ProtustrankaNazivFormated>
  <DomainObject.Predmet.ProtustrankaNazivFormatedOIB>
    <izvorni_sadrzaj>IN SPORT d.o.o. ROVINJ, OIB 49823920133</izvorni_sadrzaj>
    <derivirana_varijabla naziv="DomainObject.Predmet.ProtustrankaNazivFormatedOIB_1">IN SPORT d.o.o. ROVINJ, OIB 49823920133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28621.66</izvorni_sadrzaj>
    <derivirana_varijabla naziv="DomainObject.Predmet.TrenutnaVrijednost_1">28621.66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SPORT d.o.o. ROVINJ</item>
    </izvorni_sadrzaj>
    <derivirana_varijabla naziv="DomainObject.Predmet.ProtuStrankaListFormated_1">
      <item>IN SPORT d.o.o. ROVINJ</item>
    </derivirana_varijabla>
  </DomainObject.Predmet.ProtuStrankaListFormated>
  <DomainObject.Predmet.ProtuStrankaListFormatedOIB>
    <izvorni_sadrzaj>
      <item>IN SPORT d.o.o. ROVINJ, OIB 49823920133</item>
    </izvorni_sadrzaj>
    <derivirana_varijabla naziv="DomainObject.Predmet.ProtuStrankaListFormatedOIB_1">
      <item>IN SPORT d.o.o. ROVINJ, OIB 49823920133</item>
    </derivirana_varijabla>
  </DomainObject.Predmet.ProtuStrankaListFormatedOIB>
  <DomainObject.Predmet.ProtuStrankaListFormatedWithAdress>
    <izvorni_sadrzaj>
      <item>IN SPORT d.o.o. ROVINJ, R.Daveggia 22/A, 52210 Rovinj</item>
    </izvorni_sadrzaj>
    <derivirana_varijabla naziv="DomainObject.Predmet.ProtuStrankaListFormatedWithAdress_1">
      <item>IN SPORT d.o.o. ROVINJ, R.Daveggia 22/A, 52210 Rovinj</item>
    </derivirana_varijabla>
  </DomainObject.Predmet.ProtuStrankaListFormatedWithAdress>
  <DomainObject.Predmet.ProtuStrankaListFormatedWithAdressOIB>
    <izvorni_sadrzaj>
      <item>IN SPORT d.o.o. ROVINJ, OIB 49823920133, R.Daveggia 22/A, 52210 Rovinj</item>
    </izvorni_sadrzaj>
    <derivirana_varijabla naziv="DomainObject.Predmet.ProtuStrankaListFormatedWithAdressOIB_1">
      <item>IN SPORT d.o.o. ROVINJ, OIB 49823920133, R.Daveggia 22/A, 52210 Rovinj</item>
    </derivirana_varijabla>
  </DomainObject.Predmet.ProtuStrankaListFormatedWithAdressOIB>
  <DomainObject.Predmet.ProtuStrankaListNazivFormated>
    <izvorni_sadrzaj>
      <item>IN SPORT d.o.o. ROVINJ</item>
    </izvorni_sadrzaj>
    <derivirana_varijabla naziv="DomainObject.Predmet.ProtuStrankaListNazivFormated_1">
      <item>IN SPORT d.o.o. ROVINJ</item>
    </derivirana_varijabla>
  </DomainObject.Predmet.ProtuStrankaListNazivFormated>
  <DomainObject.Predmet.ProtuStrankaListNazivFormatedOIB>
    <izvorni_sadrzaj>
      <item>IN SPORT d.o.o. ROVINJ, OIB 49823920133</item>
    </izvorni_sadrzaj>
    <derivirana_varijabla naziv="DomainObject.Predmet.ProtuStrankaListNazivFormatedOIB_1">
      <item>IN SPORT d.o.o. ROVINJ, OIB 49823920133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SPORT d.o.o. ROVINJ</izvorni_sadrzaj>
    <derivirana_varijabla naziv="DomainObject.Predmet.ProtustrankaIDrugi_1">IN SPORT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SPORT d.o.o. ROVINJ, OIB 49823920133, R.Daveggia 22/A, 52210 Rovinj</izvorni_sadrzaj>
    <derivirana_varijabla naziv="DomainObject.Predmet.ProtustrankaIDrugiAdressOIB_1">IN SPORT d.o.o. ROVINJ, OIB 49823920133, R.Daveggia 22/A,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SPORT d.o.o. ROVINJ</item>
    </izvorni_sadrzaj>
    <derivirana_varijabla naziv="DomainObject.Predmet.SudioniciListNaziv_1">
      <item>FINANCIJSKA AGENCIJA, RC RIJEKA, PODRUŽNICA PULA, PULA</item>
      <item>IN SPORT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SPORT d.o.o. ROVINJ, OIB 49823920133, R.Daveggia 22/A,52210 Rovinj</item>
    </izvorni_sadrzaj>
    <derivirana_varijabla naziv="DomainObject.Predmet.SudioniciListAdressOIB_1">
      <item>FINANCIJSKA AGENCIJA, RC RIJEKA, PODRUŽNICA PULA, PULA, OIB 85821130368, Giardini 5,52100 Pula</item>
      <item>IN SPORT d.o.o. ROVINJ, OIB 49823920133, R.Daveggia 22/A,52210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49823920133</item>
    </izvorni_sadrzaj>
    <derivirana_varijabla naziv="DomainObject.Predmet.SudioniciListNazivOIB_1">
      <item>, OIB 85821130368</item>
      <item>, OIB 49823920133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4088</properties:Characters>
  <properties:Lines>96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2017-02-21T09:46:00Z</dcterms:created>
  <dc:creator>Mihaela Kaligari</dc:creator>
  <dc:description/>
  <cp:keywords/>
  <cp:lastModifiedBy>Sanja Prodan</cp:lastModifiedBy>
  <cp:lastPrinted>2017-02-27T13:53:00Z</cp:lastPrinted>
  <dcterms:modified xmlns:xsi="http://www.w3.org/2001/XMLSchema-instance" xsi:type="dcterms:W3CDTF">2017-02-27T13:54:00Z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