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f2f9" w14:paraId="c12f2f9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A63EE6" w:rsidR="00A63EE6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</w:t>
      </w:r>
      <w:r w:rsidR="00EF3E26" w:rsidRPr="00E41090">
        <w:rPr>
          <w:sz w:val="24"/>
          <w:szCs w:val="24"/>
          <w:lang w:val="hr-HR"/>
        </w:rPr>
        <w:t xml:space="preserve">stečajnoj </w:t>
      </w:r>
      <w:r w:rsidRPr="00E41090">
        <w:rPr>
          <w:sz w:val="24"/>
          <w:szCs w:val="24"/>
          <w:lang w:val="hr-HR"/>
        </w:rPr>
        <w:t xml:space="preserve">sutkinji Ani Golub Gruić, u stečajnom postupku nad dužnikom </w:t>
      </w:r>
      <w:r w:rsidR="008F13CD" w:rsidRPr="008F13CD">
        <w:rPr>
          <w:bCs/>
          <w:sz w:val="24"/>
          <w:szCs w:val="24"/>
          <w:lang w:val="hr-HR"/>
        </w:rPr>
        <w:t>ČUVAR d.d. u stečaju</w:t>
      </w:r>
      <w:r w:rsidR="008F13CD">
        <w:rPr>
          <w:bCs/>
          <w:sz w:val="24"/>
          <w:szCs w:val="24"/>
          <w:lang w:val="hr-HR"/>
        </w:rPr>
        <w:t>,</w:t>
      </w:r>
      <w:r w:rsidR="008F13CD" w:rsidRPr="008F13CD">
        <w:rPr>
          <w:bCs/>
          <w:sz w:val="24"/>
          <w:szCs w:val="24"/>
          <w:lang w:val="hr-HR"/>
        </w:rPr>
        <w:t xml:space="preserve"> OIB: 40038386713</w:t>
      </w:r>
      <w:r w:rsidR="008F13CD" w:rsidRPr="00E41090">
        <w:rPr>
          <w:sz w:val="24"/>
          <w:szCs w:val="24"/>
          <w:lang w:val="hr-HR"/>
        </w:rPr>
        <w:t xml:space="preserve">, </w:t>
      </w:r>
      <w:r w:rsidR="008F13CD" w:rsidRPr="008F13CD">
        <w:rPr>
          <w:bCs/>
          <w:sz w:val="24"/>
          <w:szCs w:val="24"/>
          <w:lang w:val="hr-HR"/>
        </w:rPr>
        <w:t xml:space="preserve">Split, Nazorov prilaz 5, </w:t>
      </w:r>
      <w:r w:rsidRPr="00E41090">
        <w:rPr>
          <w:sz w:val="24"/>
          <w:szCs w:val="24"/>
          <w:lang w:val="hr-HR"/>
        </w:rPr>
        <w:t xml:space="preserve">dana </w:t>
      </w:r>
      <w:r w:rsidR="008F13BF">
        <w:rPr>
          <w:sz w:val="24"/>
          <w:szCs w:val="24"/>
          <w:lang w:val="hr-HR"/>
        </w:rPr>
        <w:t>3. listopada</w:t>
      </w:r>
      <w:r w:rsidR="00040496" w:rsidRPr="00E41090">
        <w:rPr>
          <w:sz w:val="24"/>
          <w:szCs w:val="24"/>
          <w:lang w:val="hr-HR"/>
        </w:rPr>
        <w:t xml:space="preserve"> </w:t>
      </w:r>
      <w:r w:rsidRPr="00E41090">
        <w:rPr>
          <w:sz w:val="24"/>
          <w:szCs w:val="24"/>
          <w:lang w:val="hr-HR"/>
        </w:rPr>
        <w:t>2016. godine</w:t>
      </w:r>
    </w:p>
    <w:p w:rsidRDefault="00A63EE6" w:rsidP="00A63EE6" w:rsidR="007C087A" w:rsidRPr="00E41090">
      <w:pPr>
        <w:tabs>
          <w:tab w:pos="5340" w:val="left"/>
        </w:tabs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D65A07" w:rsidP="00D3356A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945DD1" w:rsidR="00945DD1" w:rsidRPr="00E41090">
      <w:pPr>
        <w:jc w:val="both"/>
        <w:rPr>
          <w:sz w:val="24"/>
          <w:szCs w:val="24"/>
          <w:lang w:val="hr-HR"/>
        </w:rPr>
      </w:pP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8F13BF">
        <w:rPr>
          <w:sz w:val="24"/>
          <w:szCs w:val="24"/>
          <w:lang w:val="hr-HR"/>
        </w:rPr>
        <w:t>stečajnoj upraviteljici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8922E6" w:rsidRPr="00E41090">
        <w:rPr>
          <w:sz w:val="24"/>
          <w:szCs w:val="24"/>
          <w:lang w:val="hr-HR"/>
        </w:rPr>
        <w:t>diobenom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8F13BF">
        <w:rPr>
          <w:sz w:val="24"/>
          <w:szCs w:val="24"/>
          <w:lang w:val="hr-HR"/>
        </w:rPr>
        <w:t xml:space="preserve"> zaprimljenom</w:t>
      </w:r>
      <w:r w:rsidR="00E864F5">
        <w:rPr>
          <w:sz w:val="24"/>
          <w:szCs w:val="24"/>
          <w:lang w:val="hr-HR"/>
        </w:rPr>
        <w:t xml:space="preserve"> kod ovoga suda </w:t>
      </w:r>
      <w:r w:rsidR="008F13CD">
        <w:rPr>
          <w:sz w:val="24"/>
          <w:szCs w:val="24"/>
          <w:lang w:val="hr-HR"/>
        </w:rPr>
        <w:t>29</w:t>
      </w:r>
      <w:r w:rsidR="008F13BF">
        <w:rPr>
          <w:sz w:val="24"/>
          <w:szCs w:val="24"/>
          <w:lang w:val="hr-HR"/>
        </w:rPr>
        <w:t>. rujna 2016</w:t>
      </w:r>
      <w:r w:rsidR="00E864F5">
        <w:rPr>
          <w:sz w:val="24"/>
          <w:szCs w:val="24"/>
          <w:lang w:val="hr-HR"/>
        </w:rPr>
        <w:t>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8F13CD">
        <w:rPr>
          <w:sz w:val="24"/>
          <w:szCs w:val="24"/>
          <w:lang w:val="hr-HR"/>
        </w:rPr>
        <w:t>29</w:t>
      </w:r>
      <w:r w:rsidR="008F13BF">
        <w:rPr>
          <w:sz w:val="24"/>
          <w:szCs w:val="24"/>
          <w:lang w:val="hr-HR"/>
        </w:rPr>
        <w:t>. rujna</w:t>
      </w:r>
      <w:r w:rsidR="00091788" w:rsidRPr="00E41090">
        <w:rPr>
          <w:sz w:val="24"/>
          <w:szCs w:val="24"/>
          <w:lang w:val="hr-HR"/>
        </w:rPr>
        <w:t xml:space="preserve"> 2016.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512899" w:rsidR="00512899" w:rsidRPr="00E41090">
      <w:pPr>
        <w:jc w:val="both"/>
        <w:rPr>
          <w:sz w:val="24"/>
          <w:szCs w:val="24"/>
          <w:lang w:val="hr-HR"/>
        </w:rPr>
      </w:pPr>
    </w:p>
    <w:p w:rsidRDefault="00512899" w:rsidP="00E41090" w:rsidR="00C70D1C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7D1041" w:rsidRPr="00CE4AC9">
        <w:rPr>
          <w:sz w:val="24"/>
          <w:szCs w:val="24"/>
          <w:lang w:val="hr-HR"/>
        </w:rPr>
        <w:t>dan</w:t>
      </w:r>
      <w:r w:rsidR="00631F27" w:rsidRPr="00CE4AC9">
        <w:rPr>
          <w:sz w:val="24"/>
          <w:szCs w:val="24"/>
          <w:lang w:val="hr-HR"/>
        </w:rPr>
        <w:t xml:space="preserve"> </w:t>
      </w:r>
      <w:r w:rsidR="008F13BF">
        <w:rPr>
          <w:sz w:val="24"/>
          <w:szCs w:val="24"/>
          <w:lang w:val="hr-HR"/>
        </w:rPr>
        <w:t>28. studenog</w:t>
      </w:r>
      <w:r w:rsidR="007D1041" w:rsidRPr="00CE4AC9">
        <w:rPr>
          <w:sz w:val="24"/>
          <w:szCs w:val="24"/>
          <w:lang w:val="hr-HR"/>
        </w:rPr>
        <w:t xml:space="preserve"> 2016. godine u </w:t>
      </w:r>
      <w:r w:rsidR="008F13CD">
        <w:rPr>
          <w:sz w:val="24"/>
          <w:szCs w:val="24"/>
          <w:lang w:val="hr-HR"/>
        </w:rPr>
        <w:t>10</w:t>
      </w:r>
      <w:r w:rsidR="00A273DD" w:rsidRPr="00CE4AC9">
        <w:rPr>
          <w:sz w:val="24"/>
          <w:szCs w:val="24"/>
          <w:lang w:val="hr-HR"/>
        </w:rPr>
        <w:t>:</w:t>
      </w:r>
      <w:r w:rsidR="008F13BF">
        <w:rPr>
          <w:sz w:val="24"/>
          <w:szCs w:val="24"/>
          <w:lang w:val="hr-HR"/>
        </w:rPr>
        <w:t>0</w:t>
      </w:r>
      <w:r w:rsidR="00A273DD" w:rsidRPr="00CE4AC9">
        <w:rPr>
          <w:sz w:val="24"/>
          <w:szCs w:val="24"/>
          <w:lang w:val="hr-HR"/>
        </w:rPr>
        <w:t>0</w:t>
      </w:r>
      <w:r w:rsidR="007D1041" w:rsidRPr="00CE4AC9">
        <w:rPr>
          <w:sz w:val="24"/>
          <w:szCs w:val="24"/>
          <w:lang w:val="hr-HR"/>
        </w:rPr>
        <w:t xml:space="preserve">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>, soba 204</w:t>
      </w:r>
      <w:r w:rsidR="004A2251" w:rsidRPr="00E41090">
        <w:rPr>
          <w:sz w:val="24"/>
          <w:szCs w:val="24"/>
          <w:lang w:val="hr-HR"/>
        </w:rPr>
        <w:t>/II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C70D1C" w:rsidRPr="00E41090">
        <w:rPr>
          <w:sz w:val="24"/>
          <w:szCs w:val="24"/>
          <w:lang w:val="hr-HR"/>
        </w:rPr>
        <w:t>dnevnim redom:</w:t>
      </w:r>
    </w:p>
    <w:p w:rsidRDefault="00C70D1C" w:rsidP="00E41090" w:rsidR="00C70D1C" w:rsidRPr="00E41090">
      <w:pPr>
        <w:pStyle w:val="Odlomakpopisa"/>
        <w:numPr>
          <w:ilvl w:val="0"/>
          <w:numId w:val="9"/>
        </w:numPr>
        <w:spacing w:before="10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Raspravljanje o završnom računu stečajnog upravitelja</w:t>
      </w:r>
    </w:p>
    <w:p w:rsidRDefault="003139B1" w:rsidP="00E41090" w:rsidR="00C70D1C" w:rsidRPr="00E41090">
      <w:pPr>
        <w:pStyle w:val="Odlomakpopisa"/>
        <w:numPr>
          <w:ilvl w:val="0"/>
          <w:numId w:val="9"/>
        </w:numPr>
        <w:spacing w:before="10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diobeni popis</w:t>
      </w:r>
      <w:r w:rsidR="00D47ED2" w:rsidRPr="00E41090">
        <w:rPr>
          <w:sz w:val="24"/>
          <w:szCs w:val="24"/>
          <w:lang w:val="hr-HR"/>
        </w:rPr>
        <w:t>.</w:t>
      </w:r>
    </w:p>
    <w:p w:rsidRDefault="00DB218C" w:rsidP="00221A38" w:rsidR="00DB218C" w:rsidRPr="00E41090">
      <w:pPr>
        <w:jc w:val="center"/>
        <w:rPr>
          <w:sz w:val="24"/>
          <w:szCs w:val="24"/>
          <w:lang w:val="hr-HR"/>
        </w:rPr>
      </w:pPr>
    </w:p>
    <w:p w:rsidRDefault="00DB218C" w:rsidP="00221A38" w:rsidR="00D3356A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5065FB" w:rsidP="007D1041" w:rsidR="005065FB" w:rsidRPr="00E41090">
      <w:pPr>
        <w:jc w:val="both"/>
        <w:rPr>
          <w:sz w:val="24"/>
          <w:szCs w:val="24"/>
          <w:lang w:val="hr-HR"/>
        </w:rPr>
      </w:pPr>
    </w:p>
    <w:p w:rsidRDefault="005065FB" w:rsidP="00772D80" w:rsidR="008F13CD">
      <w:pPr>
        <w:pStyle w:val="Tijeloteksta-uvlaka3"/>
        <w:tabs>
          <w:tab w:pos="0" w:val="left"/>
        </w:tabs>
        <w:ind w:left="0"/>
        <w:jc w:val="both"/>
        <w:rPr>
          <w:bCs/>
          <w:sz w:val="24"/>
          <w:szCs w:val="24"/>
        </w:rPr>
      </w:pPr>
      <w:r w:rsidRPr="00E41090">
        <w:rPr>
          <w:sz w:val="24"/>
          <w:szCs w:val="24"/>
        </w:rPr>
        <w:tab/>
      </w:r>
      <w:r w:rsidR="008F13CD" w:rsidRPr="008F13CD">
        <w:rPr>
          <w:sz w:val="24"/>
          <w:szCs w:val="24"/>
        </w:rPr>
        <w:t>Rješenjem ovog suda poslovni broj 5. St-135/2000 od 15. siječnja 2001. godine otvoren je stečajni postupak nad dužnikom Čuvar d.d. Split, Nazorov prilaz 5, a stečajnom upraviteljicom imenovana je Lidija Kušeta, dipl. iur. iz Splita, Poljička cesta 1a.</w:t>
      </w:r>
      <w:r w:rsidR="008F13CD">
        <w:rPr>
          <w:sz w:val="24"/>
          <w:szCs w:val="24"/>
        </w:rPr>
        <w:t xml:space="preserve"> </w:t>
      </w:r>
      <w:r w:rsidR="008F13CD" w:rsidRPr="008F13CD">
        <w:rPr>
          <w:sz w:val="24"/>
          <w:szCs w:val="24"/>
        </w:rPr>
        <w:t>Rješenjem ovog suda poslovni broj 5. St-135/2000 od 9. siječnja 2003. godine stečajna upraviteljica Lidija Kušeta razriješena je dužnosti na osobni zahtjev, a novom stečajnom upraviteljicom imenovana je Meri Šitić, dipl. oec. iz Splita, Šime Ljubića 7.</w:t>
      </w:r>
      <w:r w:rsidR="00E41090" w:rsidRPr="00E41090">
        <w:rPr>
          <w:bCs/>
          <w:sz w:val="24"/>
          <w:szCs w:val="24"/>
        </w:rPr>
        <w:tab/>
      </w:r>
    </w:p>
    <w:p w:rsidRDefault="008F13CD" w:rsidP="00772D80" w:rsidR="005065FB" w:rsidRPr="00210318">
      <w:pPr>
        <w:pStyle w:val="Tijeloteksta-uvlaka3"/>
        <w:tabs>
          <w:tab w:pos="0" w:val="left"/>
        </w:tabs>
        <w:spacing w:after="0" w:before="20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E41090" w:rsidRPr="00E41090">
        <w:rPr>
          <w:bCs/>
          <w:sz w:val="24"/>
          <w:szCs w:val="24"/>
        </w:rPr>
        <w:t>Podne</w:t>
      </w:r>
      <w:r w:rsidR="008F13BF">
        <w:rPr>
          <w:bCs/>
          <w:sz w:val="24"/>
          <w:szCs w:val="24"/>
        </w:rPr>
        <w:t xml:space="preserve">skom </w:t>
      </w:r>
      <w:r w:rsidR="00210318">
        <w:rPr>
          <w:bCs/>
          <w:sz w:val="24"/>
          <w:szCs w:val="24"/>
        </w:rPr>
        <w:t xml:space="preserve">od </w:t>
      </w:r>
      <w:r>
        <w:rPr>
          <w:bCs/>
          <w:sz w:val="24"/>
          <w:szCs w:val="24"/>
        </w:rPr>
        <w:t>29</w:t>
      </w:r>
      <w:r w:rsidR="008F13BF">
        <w:rPr>
          <w:bCs/>
          <w:sz w:val="24"/>
          <w:szCs w:val="24"/>
        </w:rPr>
        <w:t>. rujna 2016</w:t>
      </w:r>
      <w:r w:rsidR="00210318">
        <w:rPr>
          <w:bCs/>
          <w:sz w:val="24"/>
          <w:szCs w:val="24"/>
        </w:rPr>
        <w:t xml:space="preserve">. </w:t>
      </w:r>
      <w:r w:rsidR="005065FB" w:rsidRPr="00E41090">
        <w:rPr>
          <w:sz w:val="24"/>
          <w:szCs w:val="24"/>
        </w:rPr>
        <w:t xml:space="preserve">godine </w:t>
      </w:r>
      <w:r w:rsidR="008F13BF">
        <w:rPr>
          <w:sz w:val="24"/>
          <w:szCs w:val="24"/>
        </w:rPr>
        <w:t>stečajna upraviteljica Meri Šitić</w:t>
      </w:r>
      <w:r w:rsidR="005065FB" w:rsidRPr="00E41090">
        <w:rPr>
          <w:sz w:val="24"/>
          <w:szCs w:val="24"/>
        </w:rPr>
        <w:t xml:space="preserve"> dostavi</w:t>
      </w:r>
      <w:r w:rsidR="008F13BF">
        <w:rPr>
          <w:sz w:val="24"/>
          <w:szCs w:val="24"/>
        </w:rPr>
        <w:t>la</w:t>
      </w:r>
      <w:r w:rsidR="005065FB" w:rsidRPr="00E41090">
        <w:rPr>
          <w:sz w:val="24"/>
          <w:szCs w:val="24"/>
        </w:rPr>
        <w:t xml:space="preserve"> je  ovom sudu završno izvješće, završni račun i završni diobeni popis, a koje isprave su i javno </w:t>
      </w:r>
      <w:r w:rsidR="005065FB" w:rsidRPr="00E864F5">
        <w:rPr>
          <w:sz w:val="24"/>
          <w:szCs w:val="24"/>
        </w:rPr>
        <w:t xml:space="preserve">objavljene dana </w:t>
      </w:r>
      <w:r>
        <w:rPr>
          <w:sz w:val="24"/>
          <w:szCs w:val="24"/>
        </w:rPr>
        <w:t>29</w:t>
      </w:r>
      <w:r w:rsidR="000024F2">
        <w:rPr>
          <w:sz w:val="24"/>
          <w:szCs w:val="24"/>
        </w:rPr>
        <w:t>. rujna</w:t>
      </w:r>
      <w:r w:rsidR="00936E1B" w:rsidRPr="00E864F5">
        <w:rPr>
          <w:sz w:val="24"/>
          <w:szCs w:val="24"/>
        </w:rPr>
        <w:t xml:space="preserve"> 2016. godine </w:t>
      </w:r>
      <w:r w:rsidR="00A941AD" w:rsidRPr="00E864F5">
        <w:rPr>
          <w:sz w:val="24"/>
          <w:szCs w:val="24"/>
        </w:rPr>
        <w:t>na mrežnoj</w:t>
      </w:r>
      <w:r w:rsidR="00A941AD" w:rsidRPr="00E41090">
        <w:rPr>
          <w:sz w:val="24"/>
          <w:szCs w:val="24"/>
        </w:rPr>
        <w:t xml:space="preserve"> stranici e-Oglasna ploča sudova</w:t>
      </w:r>
      <w:r w:rsidR="00906FBC" w:rsidRPr="00E41090">
        <w:rPr>
          <w:sz w:val="24"/>
          <w:szCs w:val="24"/>
        </w:rPr>
        <w:t xml:space="preserve"> (čl. 95. st. 4. Stečajnog zakona („Narodne novine“ broj 71/15; dalje SZ/15) u svezi sa čl. 441. st. 1. SZ/15).</w:t>
      </w:r>
    </w:p>
    <w:p w:rsidRDefault="00457222" w:rsidP="008F13CD" w:rsidR="00C85FC5" w:rsidRPr="00E41090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457222">
        <w:rPr>
          <w:sz w:val="24"/>
          <w:szCs w:val="24"/>
          <w:lang w:val="hr-HR"/>
        </w:rPr>
        <w:t xml:space="preserve">Odredbom članka </w:t>
      </w:r>
      <w:r w:rsidR="00906FBC" w:rsidRPr="00E41090">
        <w:rPr>
          <w:sz w:val="24"/>
          <w:szCs w:val="24"/>
          <w:lang w:val="hr-HR"/>
        </w:rPr>
        <w:t>čl. 192. st.</w:t>
      </w:r>
      <w:r w:rsidR="00C85FC5" w:rsidRPr="00E41090">
        <w:rPr>
          <w:sz w:val="24"/>
          <w:szCs w:val="24"/>
          <w:lang w:val="hr-HR"/>
        </w:rPr>
        <w:t xml:space="preserve"> 2. Stečajnog zakona („Narodne novine“ broj </w:t>
      </w:r>
      <w:r w:rsidR="00C85FC5" w:rsidRPr="00E41090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E41090">
        <w:rPr>
          <w:sz w:val="24"/>
          <w:szCs w:val="24"/>
          <w:lang w:val="hr-HR"/>
        </w:rPr>
        <w:t xml:space="preserve"> dalje SZ</w:t>
      </w:r>
      <w:r w:rsidR="000024F2">
        <w:rPr>
          <w:sz w:val="24"/>
          <w:szCs w:val="24"/>
          <w:lang w:val="hr-HR"/>
        </w:rPr>
        <w:t>/</w:t>
      </w:r>
      <w:r w:rsidR="00906FBC" w:rsidRPr="00E41090">
        <w:rPr>
          <w:sz w:val="24"/>
          <w:szCs w:val="24"/>
          <w:lang w:val="hr-HR"/>
        </w:rPr>
        <w:t>96</w:t>
      </w:r>
      <w:r w:rsidR="00C85FC5" w:rsidRPr="00E41090">
        <w:rPr>
          <w:sz w:val="24"/>
          <w:szCs w:val="24"/>
          <w:lang w:val="hr-HR"/>
        </w:rPr>
        <w:t>)</w:t>
      </w:r>
      <w:r w:rsidR="00906FBC" w:rsidRPr="00E41090">
        <w:rPr>
          <w:sz w:val="24"/>
          <w:szCs w:val="24"/>
          <w:lang w:val="hr-HR"/>
        </w:rPr>
        <w:t xml:space="preserve"> u vezi sa čl. 441. st. 1. SZ/15,</w:t>
      </w:r>
      <w:r w:rsidR="00C85FC5" w:rsidRPr="00E41090">
        <w:rPr>
          <w:sz w:val="24"/>
          <w:szCs w:val="24"/>
          <w:lang w:val="hr-HR"/>
        </w:rPr>
        <w:t xml:space="preserve"> završna dioba se može poduzeti samo uz sug</w:t>
      </w:r>
      <w:r w:rsidR="00CD012D">
        <w:rPr>
          <w:sz w:val="24"/>
          <w:szCs w:val="24"/>
          <w:lang w:val="hr-HR"/>
        </w:rPr>
        <w:t xml:space="preserve">lasnost stečajnog suca. Kako iz stanja u spisu i </w:t>
      </w:r>
      <w:r w:rsidR="008F13CD">
        <w:rPr>
          <w:sz w:val="24"/>
          <w:szCs w:val="24"/>
          <w:lang w:val="hr-HR"/>
        </w:rPr>
        <w:t>navoda stečajne upraviteljice</w:t>
      </w:r>
      <w:r w:rsidR="00CD012D">
        <w:rPr>
          <w:sz w:val="24"/>
          <w:szCs w:val="24"/>
          <w:lang w:val="hr-HR"/>
        </w:rPr>
        <w:t xml:space="preserve"> proizlazi da je </w:t>
      </w:r>
      <w:r w:rsidR="00C85FC5" w:rsidRPr="00E41090">
        <w:rPr>
          <w:sz w:val="24"/>
          <w:szCs w:val="24"/>
          <w:lang w:val="hr-HR"/>
        </w:rPr>
        <w:t>unovčena sva stečajna masa</w:t>
      </w:r>
      <w:r w:rsidR="000024F2">
        <w:rPr>
          <w:sz w:val="24"/>
          <w:szCs w:val="24"/>
          <w:lang w:val="hr-HR"/>
        </w:rPr>
        <w:t>, to</w:t>
      </w:r>
      <w:r w:rsidR="00C85FC5" w:rsidRPr="00E41090">
        <w:rPr>
          <w:sz w:val="24"/>
          <w:szCs w:val="24"/>
          <w:lang w:val="hr-HR"/>
        </w:rPr>
        <w:t xml:space="preserve"> ne postoje pravne ni </w:t>
      </w:r>
      <w:r w:rsidR="00C85FC5" w:rsidRPr="00E41090">
        <w:rPr>
          <w:sz w:val="24"/>
          <w:szCs w:val="24"/>
          <w:lang w:val="hr-HR"/>
        </w:rPr>
        <w:lastRenderedPageBreak/>
        <w:t>stvarne zapreke za poduzimanje završne diobe, radi čega je odlučeno kao u izreci ovog rješenja pod točkom I.</w:t>
      </w:r>
    </w:p>
    <w:p w:rsidRDefault="00457222" w:rsidP="008F13CD" w:rsidR="00C85FC5" w:rsidRPr="00E41090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</w:t>
      </w:r>
      <w:r w:rsidR="00906FBC" w:rsidRPr="00E41090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.</w:t>
      </w:r>
      <w:r w:rsidR="00906FBC" w:rsidRPr="00E41090">
        <w:rPr>
          <w:sz w:val="24"/>
          <w:szCs w:val="24"/>
          <w:lang w:val="hr-HR"/>
        </w:rPr>
        <w:t xml:space="preserve"> 193. s</w:t>
      </w:r>
      <w:r>
        <w:rPr>
          <w:sz w:val="24"/>
          <w:szCs w:val="24"/>
          <w:lang w:val="hr-HR"/>
        </w:rPr>
        <w:t>t.</w:t>
      </w:r>
      <w:r w:rsidR="00906FBC" w:rsidRPr="00E41090">
        <w:rPr>
          <w:sz w:val="24"/>
          <w:szCs w:val="24"/>
          <w:lang w:val="hr-HR"/>
        </w:rPr>
        <w:t xml:space="preserve"> 1. SZ/96</w:t>
      </w:r>
      <w:r w:rsidR="00C85FC5" w:rsidRPr="00E4109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propisano je da </w:t>
      </w:r>
      <w:r w:rsidR="00C85FC5" w:rsidRPr="00E41090">
        <w:rPr>
          <w:sz w:val="24"/>
          <w:szCs w:val="24"/>
          <w:lang w:val="hr-HR"/>
        </w:rPr>
        <w:t xml:space="preserve">prigodom davanja suglasnosti na završnu diobu stečajni sudac određuje završno ročište vjerovnika. Kako je </w:t>
      </w:r>
      <w:r w:rsidR="00631F27" w:rsidRPr="00E41090">
        <w:rPr>
          <w:sz w:val="24"/>
          <w:szCs w:val="24"/>
          <w:lang w:val="hr-HR"/>
        </w:rPr>
        <w:t>u ovom postupku dana</w:t>
      </w:r>
      <w:r w:rsidR="00C85FC5" w:rsidRPr="00E41090">
        <w:rPr>
          <w:sz w:val="24"/>
          <w:szCs w:val="24"/>
          <w:lang w:val="hr-HR"/>
        </w:rPr>
        <w:t xml:space="preserve"> suglasnost za završnu diobu</w:t>
      </w:r>
      <w:r w:rsidR="000024F2">
        <w:rPr>
          <w:sz w:val="24"/>
          <w:szCs w:val="24"/>
          <w:lang w:val="hr-HR"/>
        </w:rPr>
        <w:t>,</w:t>
      </w:r>
      <w:r w:rsidR="00C85FC5" w:rsidRPr="00E41090">
        <w:rPr>
          <w:sz w:val="24"/>
          <w:szCs w:val="24"/>
          <w:lang w:val="hr-HR"/>
        </w:rPr>
        <w:t xml:space="preserve"> to</w:t>
      </w:r>
      <w:r w:rsidR="00631F27" w:rsidRPr="00E41090">
        <w:rPr>
          <w:sz w:val="24"/>
          <w:szCs w:val="24"/>
          <w:lang w:val="hr-HR"/>
        </w:rPr>
        <w:t xml:space="preserve"> je</w:t>
      </w:r>
      <w:r w:rsidR="00C85FC5" w:rsidRPr="00E41090">
        <w:rPr>
          <w:sz w:val="24"/>
          <w:szCs w:val="24"/>
          <w:lang w:val="hr-HR"/>
        </w:rPr>
        <w:t xml:space="preserve"> tem</w:t>
      </w:r>
      <w:r w:rsidR="002446A5" w:rsidRPr="00E41090">
        <w:rPr>
          <w:sz w:val="24"/>
          <w:szCs w:val="24"/>
          <w:lang w:val="hr-HR"/>
        </w:rPr>
        <w:t xml:space="preserve">eljem </w:t>
      </w:r>
      <w:r>
        <w:rPr>
          <w:sz w:val="24"/>
          <w:szCs w:val="24"/>
          <w:lang w:val="hr-HR"/>
        </w:rPr>
        <w:t>citirane odredbe</w:t>
      </w:r>
      <w:r w:rsidR="00C85FC5" w:rsidRPr="00E41090">
        <w:rPr>
          <w:sz w:val="24"/>
          <w:szCs w:val="24"/>
          <w:lang w:val="hr-HR"/>
        </w:rPr>
        <w:t xml:space="preserve"> </w:t>
      </w:r>
      <w:r w:rsidR="00631F27" w:rsidRPr="00E41090">
        <w:rPr>
          <w:sz w:val="24"/>
          <w:szCs w:val="24"/>
          <w:lang w:val="hr-HR"/>
        </w:rPr>
        <w:t>određeno</w:t>
      </w:r>
      <w:r w:rsidR="00C85FC5" w:rsidRPr="00E41090">
        <w:rPr>
          <w:sz w:val="24"/>
          <w:szCs w:val="24"/>
          <w:lang w:val="hr-HR"/>
        </w:rPr>
        <w:t xml:space="preserve"> završno ročište vjerovnika radi čega je odlučeno kao u izreci ovog rješenja pod točkom II.</w:t>
      </w:r>
    </w:p>
    <w:p w:rsidRDefault="00500573" w:rsidP="00906FBC" w:rsidR="00500573" w:rsidRPr="00E410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E864F5">
        <w:rPr>
          <w:sz w:val="24"/>
          <w:szCs w:val="24"/>
          <w:lang w:val="hr-HR"/>
        </w:rPr>
        <w:t xml:space="preserve">, </w:t>
      </w:r>
      <w:r w:rsidR="000024F2">
        <w:rPr>
          <w:sz w:val="24"/>
          <w:szCs w:val="24"/>
          <w:lang w:val="hr-HR"/>
        </w:rPr>
        <w:t>3. listopada</w:t>
      </w:r>
      <w:r w:rsidR="00B8576D" w:rsidRPr="00E41090">
        <w:rPr>
          <w:sz w:val="24"/>
          <w:szCs w:val="24"/>
          <w:lang w:val="hr-HR"/>
        </w:rPr>
        <w:t xml:space="preserve"> 2016.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A93D1F" w:rsidR="00A93D1F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UPUTA O PRAVNOM LIJEKU: Protiv ovog rješenja dopuštena je žalba Visokom trgovačkom sudu Republike Hrvatske. Žalb</w:t>
      </w:r>
      <w:r w:rsidR="00EE689D" w:rsidRPr="00E41090">
        <w:rPr>
          <w:sz w:val="24"/>
          <w:szCs w:val="24"/>
          <w:lang w:val="hr-HR"/>
        </w:rPr>
        <w:t>a se podnosi putem ovog suda u 3</w:t>
      </w:r>
      <w:r w:rsidRPr="00E41090">
        <w:rPr>
          <w:sz w:val="24"/>
          <w:szCs w:val="24"/>
          <w:lang w:val="hr-HR"/>
        </w:rPr>
        <w:t xml:space="preserve"> primjerka, u roku od 8 dana od dana dostave rješenja.</w:t>
      </w:r>
    </w:p>
    <w:p w:rsidRDefault="004E16EE" w:rsidP="00514BC3" w:rsidR="004E16EE" w:rsidRPr="00E41090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0024F2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stečajnoj upraviteljici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E41090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E17570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St-</w:t>
    </w:r>
    <w:r w:rsidR="008F13CD">
      <w:rPr>
        <w:sz w:val="24"/>
        <w:szCs w:val="24"/>
        <w:lang w:val="hr-HR"/>
      </w:rPr>
      <w:t>135/2000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St-</w:t>
    </w:r>
    <w:r w:rsidR="008F13CD">
      <w:rPr>
        <w:sz w:val="24"/>
        <w:szCs w:val="24"/>
        <w:lang w:val="hr-HR"/>
      </w:rPr>
      <w:t>135/2000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024F2"/>
    <w:rsid w:val="00040496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210318"/>
    <w:rsid w:val="00221A38"/>
    <w:rsid w:val="002446A5"/>
    <w:rsid w:val="00261CED"/>
    <w:rsid w:val="003139B1"/>
    <w:rsid w:val="00317742"/>
    <w:rsid w:val="00391F8F"/>
    <w:rsid w:val="003A7C4D"/>
    <w:rsid w:val="003E0E21"/>
    <w:rsid w:val="003F3BB8"/>
    <w:rsid w:val="00457222"/>
    <w:rsid w:val="004621C7"/>
    <w:rsid w:val="004A1D13"/>
    <w:rsid w:val="004A2251"/>
    <w:rsid w:val="004D1D5D"/>
    <w:rsid w:val="004E16EE"/>
    <w:rsid w:val="004E21B1"/>
    <w:rsid w:val="00500573"/>
    <w:rsid w:val="005065FB"/>
    <w:rsid w:val="00512899"/>
    <w:rsid w:val="00514BC3"/>
    <w:rsid w:val="00537AF7"/>
    <w:rsid w:val="00566412"/>
    <w:rsid w:val="00593912"/>
    <w:rsid w:val="005C0A1E"/>
    <w:rsid w:val="005D51BE"/>
    <w:rsid w:val="005F64D3"/>
    <w:rsid w:val="0062271E"/>
    <w:rsid w:val="00623AEE"/>
    <w:rsid w:val="00631F27"/>
    <w:rsid w:val="006A1963"/>
    <w:rsid w:val="00723D01"/>
    <w:rsid w:val="00732137"/>
    <w:rsid w:val="007336FB"/>
    <w:rsid w:val="00761637"/>
    <w:rsid w:val="00764CBF"/>
    <w:rsid w:val="00772D80"/>
    <w:rsid w:val="007743FC"/>
    <w:rsid w:val="007945D7"/>
    <w:rsid w:val="007C087A"/>
    <w:rsid w:val="007D1041"/>
    <w:rsid w:val="007F11A1"/>
    <w:rsid w:val="007F2450"/>
    <w:rsid w:val="00855985"/>
    <w:rsid w:val="008808CF"/>
    <w:rsid w:val="008922E6"/>
    <w:rsid w:val="008F13BF"/>
    <w:rsid w:val="008F13CD"/>
    <w:rsid w:val="008F7932"/>
    <w:rsid w:val="00906FBC"/>
    <w:rsid w:val="00931CA8"/>
    <w:rsid w:val="009334C2"/>
    <w:rsid w:val="00936E1B"/>
    <w:rsid w:val="00945DD1"/>
    <w:rsid w:val="00952DA0"/>
    <w:rsid w:val="00980244"/>
    <w:rsid w:val="009B4568"/>
    <w:rsid w:val="009C0399"/>
    <w:rsid w:val="009C2169"/>
    <w:rsid w:val="009C6D36"/>
    <w:rsid w:val="009F01AD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F0E33"/>
    <w:rsid w:val="00B1490F"/>
    <w:rsid w:val="00B30E61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4231"/>
    <w:rsid w:val="00D65A07"/>
    <w:rsid w:val="00DB218C"/>
    <w:rsid w:val="00DB5D7A"/>
    <w:rsid w:val="00DE133E"/>
    <w:rsid w:val="00DE450D"/>
    <w:rsid w:val="00DE6272"/>
    <w:rsid w:val="00DF1182"/>
    <w:rsid w:val="00E07CB0"/>
    <w:rsid w:val="00E12CA0"/>
    <w:rsid w:val="00E17570"/>
    <w:rsid w:val="00E41090"/>
    <w:rsid w:val="00E864F5"/>
    <w:rsid w:val="00E952E6"/>
    <w:rsid w:val="00EE689D"/>
    <w:rsid w:val="00EF3E26"/>
    <w:rsid w:val="00F00D7A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2000.</izvorni_sadrzaj>
    <derivirana_varijabla naziv="DomainObject.Predmet.DatumOsnivanja_1">2.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St-135/2000</izvorni_sadrzaj>
    <derivirana_varijabla naziv="DomainObject.Predmet.OznakaBroj_1">St-135/2000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ČUVAR, dioničko društvo za građevinarstvo, trgovinu i usluge, u stečaju</izvorni_sadrzaj>
    <derivirana_varijabla naziv="DomainObject.Predmet.ProtustrankaFormated_1">  ČUVAR, dioničko društvo za građevinarstvo, trgovinu i usluge, u stečaju</derivirana_varijabla>
  </DomainObject.Predmet.ProtustrankaFormated>
  <DomainObject.Predmet.ProtustrankaFormatedOIB>
    <izvorni_sadrzaj>  ČUVAR, dioničko društvo za građevinarstvo, trgovinu i usluge, u stečaju, OIB 40038386713</izvorni_sadrzaj>
    <derivirana_varijabla naziv="DomainObject.Predmet.ProtustrankaFormatedOIB_1">  ČUVAR, dioničko društvo za građevinarstvo, trgovinu i usluge, u stečaju, OIB 40038386713</derivirana_varijabla>
  </DomainObject.Predmet.ProtustrankaFormatedOIB>
  <DomainObject.Predmet.ProtustrankaFormatedWithAdress>
    <izvorni_sadrzaj> ČUVAR, dioničko društvo za građevinarstvo, trgovinu i usluge, u stečaju, Nazorov prilaz 5, 21000 Split</izvorni_sadrzaj>
    <derivirana_varijabla naziv="DomainObject.Predmet.ProtustrankaFormatedWithAdress_1"> ČUVAR, dioničko društvo za građevinarstvo, trgovinu i usluge, u stečaju, Nazorov prilaz 5, 21000 Split</derivirana_varijabla>
  </DomainObject.Predmet.ProtustrankaFormatedWithAdress>
  <DomainObject.Predmet.ProtustrankaFormatedWithAdressOIB>
    <izvorni_sadrzaj> ČUVAR, dioničko društvo za građevinarstvo, trgovinu i usluge, u stečaju, OIB 40038386713, Nazorov prilaz 5, 21000 Split</izvorni_sadrzaj>
    <derivirana_varijabla naziv="DomainObject.Predmet.ProtustrankaFormatedWithAdressOIB_1"> ČUVAR, dioničko društvo za građevinarstvo, trgovinu i usluge, u stečaju, OIB 40038386713, Nazorov prilaz 5, 21000 Split</derivirana_varijabla>
  </DomainObject.Predmet.ProtustrankaFormatedWithAdressOIB>
  <DomainObject.Predmet.ProtustrankaWithAdress>
    <izvorni_sadrzaj>ČUVAR, dioničko društvo za građevinarstvo, trgovinu i usluge, u stečaju Nazorov prilaz 5, 21000 Split</izvorni_sadrzaj>
    <derivirana_varijabla naziv="DomainObject.Predmet.ProtustrankaWithAdress_1">ČUVAR, dioničko društvo za građevinarstvo, trgovinu i usluge, u stečaju Nazorov prilaz 5, 21000 Split</derivirana_varijabla>
  </DomainObject.Predmet.ProtustrankaWithAdress>
  <DomainObject.Predmet.ProtustrankaWithAdressOIB>
    <izvorni_sadrzaj>ČUVAR, dioničko društvo za građevinarstvo, trgovinu i usluge, u stečaju, OIB 40038386713, Nazorov prilaz 5, 21000 Split</izvorni_sadrzaj>
    <derivirana_varijabla naziv="DomainObject.Predmet.ProtustrankaWithAdressOIB_1">ČUVAR, dioničko društvo za građevinarstvo, trgovinu i usluge, u stečaju, OIB 40038386713, Nazorov prilaz 5, 21000 Split</derivirana_varijabla>
  </DomainObject.Predmet.ProtustrankaWithAdressOIB>
  <DomainObject.Predmet.ProtustrankaNazivFormated>
    <izvorni_sadrzaj>ČUVAR, dioničko društvo za građevinarstvo, trgovinu i usluge, u stečaju</izvorni_sadrzaj>
    <derivirana_varijabla naziv="DomainObject.Predmet.ProtustrankaNazivFormated_1">ČUVAR, dioničko društvo za građevinarstvo, trgovinu i usluge, u stečaju</derivirana_varijabla>
  </DomainObject.Predmet.ProtustrankaNazivFormated>
  <DomainObject.Predmet.ProtustrankaNazivFormatedOIB>
    <izvorni_sadrzaj>ČUVAR, dioničko društvo za građevinarstvo, trgovinu i usluge, u stečaju, OIB 40038386713</izvorni_sadrzaj>
    <derivirana_varijabla naziv="DomainObject.Predmet.ProtustrankaNazivFormatedOIB_1">ČUVAR, dioničko društvo za građevinarstvo, trgovinu i usluge, u stečaju, OIB 40038386713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 - PODRUČNI URED SPLIT</izvorni_sadrzaj>
    <derivirana_varijabla naziv="DomainObject.Predmet.StrankaFormated_1">  RH, MINISTARSTVO FINANCIJA - POREZNA UPRAVA - PODRUČNI URED SPLIT</derivirana_varijabla>
  </DomainObject.Predmet.StrankaFormated>
  <DomainObject.Predmet.StrankaFormatedOIB>
    <izvorni_sadrzaj>  RH, MINISTARSTVO FINANCIJA - POREZNA UPRAVA - PODRUČNI URED SPLIT, OIB 18683136487</izvorni_sadrzaj>
    <derivirana_varijabla naziv="DomainObject.Predmet.StrankaFormatedOIB_1">  RH, MINISTARSTVO FINANCIJA - POREZNA UPRAVA - PODRUČNI URED SPLIT, OIB 18683136487</derivirana_varijabla>
  </DomainObject.Predmet.StrankaFormatedOIB>
  <DomainObject.Predmet.StrankaFormatedWithAdress>
    <izvorni_sadrzaj> RH, MINISTARSTVO FINANCIJA - POREZNA UPRAVA - PODRUČNI URED SPLIT</izvorni_sadrzaj>
    <derivirana_varijabla naziv="DomainObject.Predmet.StrankaFormatedWithAdress_1"> RH, MINISTARSTVO FINANCIJA - POREZNA UPRAVA - PODRUČNI URED SPLIT</derivirana_varijabla>
  </DomainObject.Predmet.StrankaFormatedWithAdress>
  <DomainObject.Predmet.StrankaFormatedWithAdressOIB>
    <izvorni_sadrzaj> RH, MINISTARSTVO FINANCIJA - POREZNA UPRAVA - PODRUČNI URED SPLIT, OIB 18683136487</izvorni_sadrzaj>
    <derivirana_varijabla naziv="DomainObject.Predmet.StrankaFormatedWithAdressOIB_1"> RH, MINISTARSTVO FINANCIJA - POREZNA UPRAVA - PODRUČNI URED SPLIT, OIB 18683136487</derivirana_varijabla>
  </DomainObject.Predmet.StrankaFormatedWithAdressOIB>
  <DomainObject.Predmet.StrankaWithAdress>
    <izvorni_sadrzaj>RH, MINISTARSTVO FINANCIJA - POREZNA UPRAVA - PODRUČNI URED SPLIT </izvorni_sadrzaj>
    <derivirana_varijabla naziv="DomainObject.Predmet.StrankaWithAdress_1">RH, MINISTARSTVO FINANCIJA - POREZNA UPRAVA - PODRUČNI URED SPLIT </derivirana_varijabla>
  </DomainObject.Predmet.StrankaWithAdress>
  <DomainObject.Predmet.StrankaWithAdressOIB>
    <izvorni_sadrzaj>RH, MINISTARSTVO FINANCIJA - POREZNA UPRAVA - PODRUČNI URED SPLIT, OIB 18683136487</izvorni_sadrzaj>
    <derivirana_varijabla naziv="DomainObject.Predmet.StrankaWithAdressOIB_1">RH, MINISTARSTVO FINANCIJA - POREZNA UPRAVA - PODRUČNI URED SPLIT, OIB 18683136487</derivirana_varijabla>
  </DomainObject.Predmet.StrankaWithAdressOIB>
  <DomainObject.Predmet.StrankaNazivFormated>
    <izvorni_sadrzaj>RH, MINISTARSTVO FINANCIJA - POREZNA UPRAVA - PODRUČNI URED SPLIT</izvorni_sadrzaj>
    <derivirana_varijabla naziv="DomainObject.Predmet.StrankaNazivFormated_1">RH, MINISTARSTVO FINANCIJA - POREZNA UPRAVA - PODRUČNI URED SPLIT</derivirana_varijabla>
  </DomainObject.Predmet.StrankaNazivFormated>
  <DomainObject.Predmet.StrankaNazivFormatedOIB>
    <izvorni_sadrzaj>RH, MINISTARSTVO FINANCIJA - POREZNA UPRAVA - PODRUČNI URED SPLIT, OIB 18683136487</izvorni_sadrzaj>
    <derivirana_varijabla naziv="DomainObject.Predmet.StrankaNazivFormatedOIB_1">RH, MINISTARSTVO FINANCIJA - POREZNA UPRAVA -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 - POREZNA UPRAVA - PODRUČNI URED SPLIT</item>
    </izvorni_sadrzaj>
    <derivirana_varijabla naziv="DomainObject.Predmet.StrankaListFormated_1">
      <item>RH, MINISTARSTVO FINANCIJA - POREZNA UPRAVA - PODRUČNI URED SPLIT</item>
    </derivirana_varijabla>
  </DomainObject.Predmet.StrankaListFormated>
  <DomainObject.Predmet.StrankaListFormatedOIB>
    <izvorni_sadrzaj>
      <item>RH, MINISTARSTVO FINANCIJA - POREZNA UPRAVA - PODRUČNI URED SPLIT, OIB 18683136487</item>
    </izvorni_sadrzaj>
    <derivirana_varijabla naziv="DomainObject.Predmet.StrankaListFormatedOIB_1">
      <item>RH, MINISTARSTVO FINANCIJA - POREZNA UPRAVA - PODRUČNI URED SPLIT, OIB 18683136487</item>
    </derivirana_varijabla>
  </DomainObject.Predmet.StrankaListFormatedOIB>
  <DomainObject.Predmet.StrankaListFormatedWithAdress>
    <izvorni_sadrzaj>
      <item>RH, MINISTARSTVO FINANCIJA - POREZNA UPRAVA - PODRUČNI URED SPLIT</item>
    </izvorni_sadrzaj>
    <derivirana_varijabla naziv="DomainObject.Predmet.StrankaListFormatedWithAdress_1">
      <item>RH, MINISTARSTVO FINANCIJA - POREZNA UPRAVA - PODRUČNI URED SPLIT</item>
    </derivirana_varijabla>
  </DomainObject.Predmet.StrankaListFormatedWithAdress>
  <DomainObject.Predmet.StrankaListFormatedWithAdressOIB>
    <izvorni_sadrzaj>
      <item>RH, MINISTARSTVO FINANCIJA - POREZNA UPRAVA - PODRUČNI URED SPLIT, OIB 18683136487</item>
    </izvorni_sadrzaj>
    <derivirana_varijabla naziv="DomainObject.Predmet.StrankaListFormatedWithAdressOIB_1">
      <item>RH, MINISTARSTVO FINANCIJA - POREZNA UPRAVA - PODRUČNI URED SPLIT, OIB 18683136487</item>
    </derivirana_varijabla>
  </DomainObject.Predmet.StrankaListFormatedWithAdressOIB>
  <DomainObject.Predmet.StrankaListNazivFormated>
    <izvorni_sadrzaj>
      <item>RH, MINISTARSTVO FINANCIJA - POREZNA UPRAVA - PODRUČNI URED SPLIT</item>
    </izvorni_sadrzaj>
    <derivirana_varijabla naziv="DomainObject.Predmet.StrankaListNazivFormated_1">
      <item>RH, MINISTARSTVO FINANCIJA - POREZNA UPRAVA - PODRUČNI URED SPLIT</item>
    </derivirana_varijabla>
  </DomainObject.Predmet.StrankaListNazivFormated>
  <DomainObject.Predmet.StrankaListNazivFormatedOIB>
    <izvorni_sadrzaj>
      <item>RH, MINISTARSTVO FINANCIJA - POREZNA UPRAVA - PODRUČNI URED SPLIT, OIB 18683136487</item>
    </izvorni_sadrzaj>
    <derivirana_varijabla naziv="DomainObject.Predmet.StrankaListNazivFormatedOIB_1">
      <item>RH, MINISTARSTVO FINANCIJA - POREZNA UPRAVA - PODRUČNI URED SPLIT, OIB 18683136487</item>
    </derivirana_varijabla>
  </DomainObject.Predmet.StrankaListNazivFormatedOIB>
  <DomainObject.Predmet.ProtuStrankaListFormated>
    <izvorni_sadrzaj>
      <item>ČUVAR, dioničko društvo za građevinarstvo, trgovinu i usluge, u stečaju</item>
    </izvorni_sadrzaj>
    <derivirana_varijabla naziv="DomainObject.Predmet.ProtuStrankaListFormated_1">
      <item>ČUVAR, dioničko društvo za građevinarstvo, trgovinu i usluge, u stečaju</item>
    </derivirana_varijabla>
  </DomainObject.Predmet.ProtuStrankaListFormated>
  <DomainObject.Predmet.ProtuStrankaListFormatedOIB>
    <izvorni_sadrzaj>
      <item>ČUVAR, dioničko društvo za građevinarstvo, trgovinu i usluge, u stečaju, OIB 40038386713</item>
    </izvorni_sadrzaj>
    <derivirana_varijabla naziv="DomainObject.Predmet.ProtuStrankaListFormatedOIB_1">
      <item>ČUVAR, dioničko društvo za građevinarstvo, trgovinu i usluge, u stečaju, OIB 40038386713</item>
    </derivirana_varijabla>
  </DomainObject.Predmet.ProtuStrankaListFormatedOIB>
  <DomainObject.Predmet.ProtuStrankaListFormatedWithAdress>
    <izvorni_sadrzaj>
      <item>ČUVAR, dioničko društvo za građevinarstvo, trgovinu i usluge, u stečaju, Nazorov prilaz 5, 21000 Split</item>
    </izvorni_sadrzaj>
    <derivirana_varijabla naziv="DomainObject.Predmet.ProtuStrankaListFormatedWithAdress_1">
      <item>ČUVAR, dioničko društvo za građevinarstvo, trgovinu i usluge, u stečaju, Nazorov prilaz 5, 21000 Split</item>
    </derivirana_varijabla>
  </DomainObject.Predmet.ProtuStrankaListFormatedWithAdress>
  <DomainObject.Predmet.ProtuStrankaListFormatedWithAdressOIB>
    <izvorni_sadrzaj>
      <item>ČUVAR, dioničko društvo za građevinarstvo, trgovinu i usluge, u stečaju, OIB 40038386713, Nazorov prilaz 5, 21000 Split</item>
    </izvorni_sadrzaj>
    <derivirana_varijabla naziv="DomainObject.Predmet.ProtuStrankaListFormatedWithAdressOIB_1">
      <item>ČUVAR, dioničko društvo za građevinarstvo, trgovinu i usluge, u stečaju, OIB 40038386713, Nazorov prilaz 5, 21000 Split</item>
    </derivirana_varijabla>
  </DomainObject.Predmet.ProtuStrankaListFormatedWithAdressOIB>
  <DomainObject.Predmet.ProtuStrankaListNazivFormated>
    <izvorni_sadrzaj>
      <item>ČUVAR, dioničko društvo za građevinarstvo, trgovinu i usluge, u stečaju</item>
    </izvorni_sadrzaj>
    <derivirana_varijabla naziv="DomainObject.Predmet.ProtuStrankaListNazivFormated_1">
      <item>ČUVAR, dioničko društvo za građevinarstvo, trgovinu i usluge, u stečaju</item>
    </derivirana_varijabla>
  </DomainObject.Predmet.ProtuStrankaListNazivFormated>
  <DomainObject.Predmet.ProtuStrankaListNazivFormatedOIB>
    <izvorni_sadrzaj>
      <item>ČUVAR, dioničko društvo za građevinarstvo, trgovinu i usluge, u stečaju, OIB 40038386713</item>
    </izvorni_sadrzaj>
    <derivirana_varijabla naziv="DomainObject.Predmet.ProtuStrankaListNazivFormatedOIB_1">
      <item>ČUVAR, dioničko društvo za građevinarstvo, trgovinu i usluge, u stečaju, OIB 40038386713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- POREZNA UPRAVA - PODRUČNI URED SPLIT</izvorni_sadrzaj>
    <derivirana_varijabla naziv="DomainObject.Predmet.StrankaIDrugi_1">RH, MINISTARSTVO FINANCIJA - POREZNA UPRAVA - PODRUČNI URED SPLIT</derivirana_varijabla>
  </DomainObject.Predmet.StrankaIDrugi>
  <DomainObject.Predmet.ProtustrankaIDrugi>
    <izvorni_sadrzaj>ČUVAR, dioničko društvo za građevinarstvo, trgovinu i usluge, u stečaju</izvorni_sadrzaj>
    <derivirana_varijabla naziv="DomainObject.Predmet.ProtustrankaIDrugi_1">ČUVAR, dioničko društvo za građevinarstvo, trgovinu i usluge, u stečaju</derivirana_varijabla>
  </DomainObject.Predmet.ProtustrankaIDrugi>
  <DomainObject.Predmet.StrankaIDrugiAdressOIB>
    <izvorni_sadrzaj>RH, MINISTARSTVO FINANCIJA - POREZNA UPRAVA - PODRUČNI URED SPLIT, OIB 18683136487</izvorni_sadrzaj>
    <derivirana_varijabla naziv="DomainObject.Predmet.StrankaIDrugiAdressOIB_1">RH, MINISTARSTVO FINANCIJA - POREZNA UPRAVA - PODRUČNI URED SPLIT, OIB 18683136487</derivirana_varijabla>
  </DomainObject.Predmet.StrankaIDrugiAdressOIB>
  <DomainObject.Predmet.ProtustrankaIDrugiAdressOIB>
    <izvorni_sadrzaj>ČUVAR, dioničko društvo za građevinarstvo, trgovinu i usluge, u stečaju, OIB 40038386713, Nazorov prilaz 5, 21000 Split</izvorni_sadrzaj>
    <derivirana_varijabla naziv="DomainObject.Predmet.ProtustrankaIDrugiAdressOIB_1">ČUVAR, dioničko društvo za građevinarstvo, trgovinu i usluge, u stečaju, OIB 40038386713, Nazorov prilaz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ČUVAR, dioničko društvo za građevinarstvo, trgovinu i usluge, u stečaju</item>
      <item>RH, MINISTARSTVO FINANCIJA - POREZNA UPRAVA - PODRUČNI URED SPLIT</item>
    </izvorni_sadrzaj>
    <derivirana_varijabla naziv="DomainObject.Predmet.SudioniciListNaziv_1">
      <item>ČUVAR, dioničko društvo za građevinarstvo, trgovinu i usluge, u stečaju</item>
      <item>RH, MINISTARSTVO FINANCIJA - POREZNA UPRAVA - PODRUČNI URED SPLIT</item>
    </derivirana_varijabla>
  </DomainObject.Predmet.SudioniciListNaziv>
  <DomainObject.Predmet.SudioniciListAdressOIB>
    <izvorni_sadrzaj>
      <item>ČUVAR, dioničko društvo za građevinarstvo, trgovinu i usluge, u stečaju, OIB 40038386713, Nazorov prilaz 5,21000 Split</item>
      <item>RH, MINISTARSTVO FINANCIJA - POREZNA UPRAVA - PODRUČNI URED SPLIT, OIB 18683136487</item>
    </izvorni_sadrzaj>
    <derivirana_varijabla naziv="DomainObject.Predmet.SudioniciListAdressOIB_1">
      <item>ČUVAR, dioničko društvo za građevinarstvo, trgovinu i usluge, u stečaju, OIB 40038386713, Nazorov prilaz 5,21000 Split</item>
      <item>RH, MINISTARSTVO FINANCIJA - POREZNA UPRAVA -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40038386713</item>
      <item>, OIB 18683136487</item>
    </izvorni_sadrzaj>
    <derivirana_varijabla naziv="DomainObject.Predmet.SudioniciListNazivOIB_1">
      <item>, OIB 40038386713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6EB33-3C25-495B-94A0-B46EF57D8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2365</properties:Characters>
  <properties:Lines>61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2016-09-28T08:21:00Z</dcterms:created>
  <dc:creator>KDS - 8</dc:creator>
  <cp:lastModifiedBy>Ana Golub Gruić</cp:lastModifiedBy>
  <cp:lastPrinted>2016-10-03T07:28:00Z</cp:lastPrinted>
  <dcterms:modified xmlns:xsi="http://www.w3.org/2001/XMLSchema-instance" xsi:type="dcterms:W3CDTF">2016-10-03T08:00:00Z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