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0127" w14:paraId="e630127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E7584B">
        <w:t>312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>PULA, Giardini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C86E8A">
        <w:t>A</w:t>
      </w:r>
      <w:r w:rsidR="00E7584B">
        <w:t>PPLE ECO jednostavno</w:t>
      </w:r>
      <w:r w:rsidR="00C86E8A">
        <w:t xml:space="preserve"> </w:t>
      </w:r>
      <w:r w:rsidR="009441BF">
        <w:t>d</w:t>
      </w:r>
      <w:r w:rsidR="00F638F3">
        <w:t xml:space="preserve">ruštvo s ograničenom odgovornošću za </w:t>
      </w:r>
      <w:r w:rsidR="00E7584B">
        <w:t xml:space="preserve">trgovinu i usluge, Plomin, Vozilići 26 C, OIB 49769520781, MBS </w:t>
      </w:r>
      <w:r w:rsidR="00BB43A6">
        <w:t>040339191 temel</w:t>
      </w:r>
      <w:r w:rsidR="00464B1D">
        <w:t>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B43A6">
        <w:t>APPLE ECO jednostavno društvo s ograničenom odgovornošću za trgovinu i usluge, Plomin, Vozilići 26 C, OIB 49769520781, MBS 040339191</w:t>
      </w:r>
      <w:r w:rsidR="00A27B71">
        <w:t>,</w:t>
      </w:r>
      <w:r w:rsidR="00C86E8A">
        <w:t xml:space="preserve"> iznosi </w:t>
      </w:r>
      <w:r w:rsidR="00BB43A6">
        <w:t>13.496,73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BB43A6">
        <w:t>312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464B1D">
      <w:r>
        <w:t>DNA: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e-ogl. ploča suda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zahtjev – e ogl. ploča</w:t>
      </w:r>
    </w:p>
    <w:p w:rsidRDefault="00A27B71" w:rsidP="00A27B71" w:rsidR="00A27B71" w:rsidRPr="00A27B71">
      <w:pPr>
        <w:pStyle w:val="Odlomakpopisa"/>
        <w:numPr>
          <w:ilvl w:val="0"/>
          <w:numId w:val="2"/>
        </w:numPr>
      </w:pPr>
      <w:r>
        <w:t xml:space="preserve">kal. </w:t>
      </w:r>
      <w:r w:rsidR="009E5173">
        <w:t>15.12</w:t>
      </w:r>
      <w:r>
        <w:t xml:space="preserve">. </w:t>
      </w: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B43A6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7584B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St-2312/2016</izvorni_sadrzaj>
    <derivirana_varijabla naziv="DomainObject.Predmet.OznakaBroj_1">St-2312/2016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APPLE ECO j.d.o.o. PLOMIN</izvorni_sadrzaj>
    <derivirana_varijabla naziv="DomainObject.Predmet.ProtustrankaFormated_1">  APPLE ECO j.d.o.o. PLOMIN</derivirana_varijabla>
  </DomainObject.Predmet.ProtustrankaFormated>
  <DomainObject.Predmet.ProtustrankaFormatedOIB>
    <izvorni_sadrzaj>  APPLE ECO j.d.o.o. PLOMIN, OIB 49769520781</izvorni_sadrzaj>
    <derivirana_varijabla naziv="DomainObject.Predmet.ProtustrankaFormatedOIB_1">  APPLE ECO j.d.o.o. PLOMIN, OIB 49769520781</derivirana_varijabla>
  </DomainObject.Predmet.ProtustrankaFormatedOIB>
  <DomainObject.Predmet.ProtustrankaFormatedWithAdress>
    <izvorni_sadrzaj> APPLE ECO j.d.o.o. PLOMIN, Vozilići 26 C, 52234 Plomin</izvorni_sadrzaj>
    <derivirana_varijabla naziv="DomainObject.Predmet.ProtustrankaFormatedWithAdress_1"> APPLE ECO j.d.o.o. PLOMIN, Vozilići 26 C, 52234 Plomin</derivirana_varijabla>
  </DomainObject.Predmet.ProtustrankaFormatedWithAdress>
  <DomainObject.Predmet.ProtustrankaFormatedWithAdressOIB>
    <izvorni_sadrzaj> APPLE ECO j.d.o.o. PLOMIN, OIB 49769520781, Vozilići 26 C, 52234 Plomin</izvorni_sadrzaj>
    <derivirana_varijabla naziv="DomainObject.Predmet.ProtustrankaFormatedWithAdressOIB_1"> APPLE ECO j.d.o.o. PLOMIN, OIB 49769520781, Vozilići 26 C, 52234 Plomin</derivirana_varijabla>
  </DomainObject.Predmet.ProtustrankaFormatedWithAdressOIB>
  <DomainObject.Predmet.ProtustrankaWithAdress>
    <izvorni_sadrzaj>APPLE ECO j.d.o.o. PLOMIN Vozilići 26 C, 52234 Plomin</izvorni_sadrzaj>
    <derivirana_varijabla naziv="DomainObject.Predmet.ProtustrankaWithAdress_1">APPLE ECO j.d.o.o. PLOMIN Vozilići 26 C, 52234 Plomin</derivirana_varijabla>
  </DomainObject.Predmet.ProtustrankaWithAdress>
  <DomainObject.Predmet.ProtustrankaWithAdressOIB>
    <izvorni_sadrzaj>APPLE ECO j.d.o.o. PLOMIN, OIB 49769520781, Vozilići 26 C, 52234 Plomin</izvorni_sadrzaj>
    <derivirana_varijabla naziv="DomainObject.Predmet.ProtustrankaWithAdressOIB_1">APPLE ECO j.d.o.o. PLOMIN, OIB 49769520781, Vozilići 26 C, 52234 Plomin</derivirana_varijabla>
  </DomainObject.Predmet.ProtustrankaWithAdressOIB>
  <DomainObject.Predmet.ProtustrankaNazivFormated>
    <izvorni_sadrzaj>APPLE ECO j.d.o.o. PLOMIN</izvorni_sadrzaj>
    <derivirana_varijabla naziv="DomainObject.Predmet.ProtustrankaNazivFormated_1">APPLE ECO j.d.o.o. PLOMIN</derivirana_varijabla>
  </DomainObject.Predmet.ProtustrankaNazivFormated>
  <DomainObject.Predmet.ProtustrankaNazivFormatedOIB>
    <izvorni_sadrzaj>APPLE ECO j.d.o.o. PLOMIN, OIB 49769520781</izvorni_sadrzaj>
    <derivirana_varijabla naziv="DomainObject.Predmet.ProtustrankaNazivFormatedOIB_1">APPLE ECO j.d.o.o. PLOMIN, OIB 49769520781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APPLE ECO j.d.o.o. PLOMIN</item>
    </izvorni_sadrzaj>
    <derivirana_varijabla naziv="DomainObject.Predmet.ProtuStrankaListFormated_1">
      <item>APPLE ECO j.d.o.o. PLOMIN</item>
    </derivirana_varijabla>
  </DomainObject.Predmet.ProtuStrankaListFormated>
  <DomainObject.Predmet.ProtuStrankaListFormatedOIB>
    <izvorni_sadrzaj>
      <item>APPLE ECO j.d.o.o. PLOMIN, OIB 49769520781</item>
    </izvorni_sadrzaj>
    <derivirana_varijabla naziv="DomainObject.Predmet.ProtuStrankaListFormatedOIB_1">
      <item>APPLE ECO j.d.o.o. PLOMIN, OIB 49769520781</item>
    </derivirana_varijabla>
  </DomainObject.Predmet.ProtuStrankaListFormatedOIB>
  <DomainObject.Predmet.ProtuStrankaListFormatedWithAdress>
    <izvorni_sadrzaj>
      <item>APPLE ECO j.d.o.o. PLOMIN, Vozilići 26 C, 52234 Plomin</item>
    </izvorni_sadrzaj>
    <derivirana_varijabla naziv="DomainObject.Predmet.ProtuStrankaListFormatedWithAdress_1">
      <item>APPLE ECO j.d.o.o. PLOMIN, Vozilići 26 C, 52234 Plomin</item>
    </derivirana_varijabla>
  </DomainObject.Predmet.ProtuStrankaListFormatedWithAdress>
  <DomainObject.Predmet.ProtuStrankaListFormatedWithAdressOIB>
    <izvorni_sadrzaj>
      <item>APPLE ECO j.d.o.o. PLOMIN, OIB 49769520781, Vozilići 26 C, 52234 Plomin</item>
    </izvorni_sadrzaj>
    <derivirana_varijabla naziv="DomainObject.Predmet.ProtuStrankaListFormatedWithAdressOIB_1">
      <item>APPLE ECO j.d.o.o. PLOMIN, OIB 49769520781, Vozilići 26 C, 52234 Plomin</item>
    </derivirana_varijabla>
  </DomainObject.Predmet.ProtuStrankaListFormatedWithAdressOIB>
  <DomainObject.Predmet.ProtuStrankaListNazivFormated>
    <izvorni_sadrzaj>
      <item>APPLE ECO j.d.o.o. PLOMIN</item>
    </izvorni_sadrzaj>
    <derivirana_varijabla naziv="DomainObject.Predmet.ProtuStrankaListNazivFormated_1">
      <item>APPLE ECO j.d.o.o. PLOMIN</item>
    </derivirana_varijabla>
  </DomainObject.Predmet.ProtuStrankaListNazivFormated>
  <DomainObject.Predmet.ProtuStrankaListNazivFormatedOIB>
    <izvorni_sadrzaj>
      <item>APPLE ECO j.d.o.o. PLOMIN, OIB 49769520781</item>
    </izvorni_sadrzaj>
    <derivirana_varijabla naziv="DomainObject.Predmet.ProtuStrankaListNazivFormatedOIB_1">
      <item>APPLE ECO j.d.o.o. PLOMIN, OIB 49769520781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APPLE ECO j.d.o.o. PLOMIN</izvorni_sadrzaj>
    <derivirana_varijabla naziv="DomainObject.Predmet.ProtustrankaIDrugi_1">APPLE ECO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APPLE ECO j.d.o.o. PLOMIN, OIB 49769520781, Vozilići 26 C, 52234 Plomin</izvorni_sadrzaj>
    <derivirana_varijabla naziv="DomainObject.Predmet.ProtustrankaIDrugiAdressOIB_1">APPLE ECO j.d.o.o. PLOMIN, OIB 49769520781,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APPLE ECO j.d.o.o. PLOMIN</item>
      <item>FINANCIJSKA AGENCIJA, RC RIJEKA, PODRUŽNICA PULA, PULA</item>
    </izvorni_sadrzaj>
    <derivirana_varijabla naziv="DomainObject.Predmet.SudioniciListNaziv_1">
      <item>APPLE ECO j.d.o.o. PLOMIN</item>
      <item>FINANCIJSKA AGENCIJA, RC RIJEKA, PODRUŽNICA PULA, PULA</item>
    </derivirana_varijabla>
  </DomainObject.Predmet.SudioniciListNaziv>
  <DomainObject.Predmet.SudioniciListAdressOIB>
    <izvorni_sadrzaj>
      <item>APPLE ECO j.d.o.o. PLOMIN, OIB 49769520781, Vozilići 26 C,52234 Plomin</item>
      <item>FINANCIJSKA AGENCIJA, RC RIJEKA, PODRUŽNICA PULA, PULA, OIB 85821130368, Giardini 5,52100 Pula</item>
    </izvorni_sadrzaj>
    <derivirana_varijabla naziv="DomainObject.Predmet.SudioniciListAdressOIB_1">
      <item>APPLE ECO j.d.o.o. PLOMIN, OIB 49769520781, Vozilići 26 C,52234 Plomin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49769520781</item>
      <item>, OIB 85821130368</item>
    </izvorni_sadrzaj>
    <derivirana_varijabla naziv="DomainObject.Predmet.SudioniciListNazivOIB_1">
      <item>, OIB 49769520781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B68E2-DFB9-470D-A473-16CBE723E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1896</properties:Characters>
  <properties:Lines>49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2016-10-14T06:03:00Z</cp:lastPrinted>
  <dcterms:modified xmlns:xsi="http://www.w3.org/2001/XMLSchema-instance" xsi:type="dcterms:W3CDTF">2016-10-14T06:03:00Z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