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bda5" w14:paraId="60abda5" w:rsidRDefault="005870DF" w:rsidP="001D7C1D" w:rsidR="001D7C1D" w:rsidRPr="004C3D03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5170" cx="57912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E3CE2" w:rsidP="00045037" w:rsidR="008E3CE2" w:rsidRPr="004C3D03">
      <w:pPr>
        <w:jc w:val="both"/>
      </w:pPr>
    </w:p>
    <w:p w:rsidRDefault="005870DF" w:rsidP="00045037" w:rsidR="00045037" w:rsidRPr="004C3D03">
      <w:pPr>
        <w:jc w:val="both"/>
      </w:pPr>
      <w:r>
        <w:t xml:space="preserve">     </w:t>
      </w:r>
      <w:r w:rsidR="00045037"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5870DF" w:rsidP="00045037" w:rsidR="005870DF">
      <w:pPr>
        <w:jc w:val="both"/>
      </w:pPr>
      <w:r>
        <w:t xml:space="preserve">        </w:t>
      </w:r>
      <w:r w:rsidR="00045037" w:rsidRPr="004C3D03">
        <w:t>Zagreb, A</w:t>
      </w:r>
      <w:r w:rsidR="00180101" w:rsidRPr="004C3D03">
        <w:t>mru</w:t>
      </w:r>
      <w:r w:rsidR="0015186A">
        <w:t xml:space="preserve">ševa 2/II     </w:t>
      </w:r>
      <w:r w:rsidR="0015186A">
        <w:tab/>
      </w:r>
      <w:r w:rsidR="0015186A">
        <w:tab/>
      </w:r>
      <w:r w:rsidR="0015186A">
        <w:tab/>
      </w:r>
      <w:r w:rsidR="0015186A">
        <w:tab/>
      </w:r>
      <w:r w:rsidR="0015186A">
        <w:tab/>
      </w:r>
      <w:r w:rsidR="0015186A">
        <w:tab/>
      </w:r>
    </w:p>
    <w:p w:rsidRDefault="005870DF" w:rsidP="005870DF" w:rsidR="00045037" w:rsidRPr="004C3D03">
      <w:pPr>
        <w:ind w:left="7080"/>
        <w:jc w:val="both"/>
      </w:pPr>
      <w:r>
        <w:t xml:space="preserve">      </w:t>
      </w:r>
      <w:r w:rsidR="0022146B">
        <w:t>72</w:t>
      </w:r>
      <w:r w:rsidR="008B5ABB" w:rsidRPr="004C3D03">
        <w:t>. St-</w:t>
      </w:r>
      <w:r w:rsidR="0022146B">
        <w:t>768/2018</w:t>
      </w:r>
      <w:r w:rsidR="00F825EC">
        <w:t>-3</w:t>
      </w:r>
    </w:p>
    <w:p w:rsidRDefault="00045037" w:rsidP="00045037" w:rsidR="00045037" w:rsidRPr="004C3D03">
      <w:pPr>
        <w:jc w:val="both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045037" w:rsidP="00045037" w:rsidR="00045037" w:rsidRPr="004C3D03">
      <w:pPr>
        <w:jc w:val="both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15186A" w:rsidP="0022146B" w:rsidR="0022146B" w:rsidRPr="0022146B">
      <w:pPr>
        <w:ind w:firstLine="708"/>
        <w:jc w:val="both"/>
      </w:pPr>
      <w:r w:rsidRPr="00565C4F">
        <w:t xml:space="preserve">Trgovački sud u Zagrebu, po sucu </w:t>
      </w:r>
      <w:r>
        <w:t xml:space="preserve">Nikoli </w:t>
      </w:r>
      <w:r w:rsidR="0022146B">
        <w:t>Ribarić</w:t>
      </w:r>
      <w:r w:rsidRPr="00565C4F">
        <w:t>, u</w:t>
      </w:r>
      <w:r>
        <w:t xml:space="preserve"> predstečajnom postupku</w:t>
      </w:r>
      <w:r w:rsidRPr="00565C4F">
        <w:t xml:space="preserve"> u povodu prijedloga dužnika </w:t>
      </w:r>
      <w:r w:rsidR="0022146B" w:rsidRPr="0022146B">
        <w:t>APSOLUTNO VELIČANSTVENI d.o.o.</w:t>
      </w:r>
      <w:r w:rsidR="0022146B">
        <w:t xml:space="preserve">, Zagreb (Grad Zagreb), Opatovina 35, OIB: </w:t>
      </w:r>
      <w:r w:rsidR="0022146B" w:rsidRPr="0022146B">
        <w:t>76832591195</w:t>
      </w:r>
      <w:r w:rsidR="0022146B">
        <w:t>, dana 22. ožujka 2018. godine</w:t>
      </w:r>
    </w:p>
    <w:p w:rsidRDefault="0022146B" w:rsidP="0015186A" w:rsidR="0022146B">
      <w:pPr>
        <w:ind w:firstLine="708"/>
        <w:jc w:val="both"/>
      </w:pPr>
    </w:p>
    <w:p w:rsidRDefault="001D7C1D" w:rsidP="0042407B" w:rsidR="0042407B" w:rsidRPr="004C3D03">
      <w:pPr>
        <w:jc w:val="center"/>
        <w:rPr>
          <w:b/>
        </w:rPr>
      </w:pPr>
      <w:r w:rsidRPr="004C3D03">
        <w:t>r i j e š i o  j e</w:t>
      </w:r>
    </w:p>
    <w:p w:rsidRDefault="0042407B" w:rsidP="0042407B" w:rsidR="0042407B" w:rsidRPr="004C3D03">
      <w:pPr>
        <w:jc w:val="center"/>
        <w:rPr>
          <w:b/>
        </w:rPr>
      </w:pPr>
    </w:p>
    <w:p w:rsidRDefault="00045037" w:rsidP="004F5B4C" w:rsidR="004F5B4C" w:rsidRPr="004C3D03">
      <w:pPr>
        <w:numPr>
          <w:ilvl w:val="0"/>
          <w:numId w:val="1"/>
        </w:numPr>
        <w:jc w:val="both"/>
      </w:pPr>
      <w:r w:rsidRPr="004C3D03">
        <w:t>Nalaže</w:t>
      </w:r>
      <w:r w:rsidR="0042407B" w:rsidRPr="004C3D03">
        <w:t xml:space="preserve"> se </w:t>
      </w:r>
      <w:r w:rsidR="001D7C1D" w:rsidRPr="004C3D03">
        <w:t>dužnik</w:t>
      </w:r>
      <w:r w:rsidRPr="004C3D03">
        <w:t>u</w:t>
      </w:r>
      <w:r w:rsidR="001D7C1D" w:rsidRPr="004C3D03">
        <w:t xml:space="preserve"> </w:t>
      </w:r>
      <w:r w:rsidR="00EE4956" w:rsidRPr="0022146B">
        <w:t>APSOLUTNO VELIČANSTVENI d.o.o.</w:t>
      </w:r>
      <w:r w:rsidR="00EE4956">
        <w:t xml:space="preserve">, Zagreb (Grad Zagreb), Opatovina 35, OIB: </w:t>
      </w:r>
      <w:r w:rsidR="00EE4956" w:rsidRPr="0022146B">
        <w:t>76832591195</w:t>
      </w:r>
      <w:r w:rsidRPr="004C3D03">
        <w:t xml:space="preserve">, </w:t>
      </w:r>
      <w:r w:rsidR="0015186A">
        <w:t>u roku</w:t>
      </w:r>
      <w:r w:rsidR="0042407B" w:rsidRPr="004C3D03">
        <w:t xml:space="preserve"> </w:t>
      </w:r>
      <w:r w:rsidR="001D7C1D" w:rsidRPr="004C3D03">
        <w:t>8</w:t>
      </w:r>
      <w:r w:rsidR="0042407B" w:rsidRPr="004C3D03">
        <w:t xml:space="preserve"> dana od dana primitka ovog </w:t>
      </w:r>
      <w:r w:rsidR="001D7C1D" w:rsidRPr="004C3D03">
        <w:t>rješenja</w:t>
      </w:r>
      <w:r w:rsidR="009B73E3" w:rsidRPr="004C3D03">
        <w:t xml:space="preserve"> </w:t>
      </w:r>
      <w:r w:rsidRPr="004C3D03">
        <w:t>dopuniti prijedlog za otvaranje</w:t>
      </w:r>
      <w:r w:rsidR="009B73E3" w:rsidRPr="004C3D03">
        <w:t xml:space="preserve"> pr</w:t>
      </w:r>
      <w:r w:rsidRPr="004C3D03">
        <w:t>edstečajnog postupka kako slijedi:</w:t>
      </w:r>
    </w:p>
    <w:p w:rsidRDefault="001648A9" w:rsidP="00466ABE" w:rsidR="001A07B3">
      <w:pPr>
        <w:ind w:left="360"/>
        <w:jc w:val="both"/>
      </w:pPr>
      <w:r>
        <w:tab/>
        <w:t xml:space="preserve">  </w:t>
      </w:r>
    </w:p>
    <w:p w:rsidRDefault="00466ABE" w:rsidP="00471646" w:rsidR="00466ABE" w:rsidRPr="004C3D03">
      <w:pPr>
        <w:pStyle w:val="Odlomakpopisa"/>
        <w:numPr>
          <w:ilvl w:val="0"/>
          <w:numId w:val="10"/>
        </w:numPr>
        <w:jc w:val="both"/>
      </w:pPr>
      <w:r w:rsidRPr="004C3D03">
        <w:t>dostaviti popis imovine i obveza dužnika, a koji se sastoji od naznake:</w:t>
      </w:r>
    </w:p>
    <w:p w:rsidRDefault="00636951" w:rsidP="00636951" w:rsidR="00636951">
      <w:pPr>
        <w:pStyle w:val="Odlomakpopisa"/>
        <w:ind w:left="1440"/>
        <w:jc w:val="both"/>
      </w:pPr>
    </w:p>
    <w:p w:rsidRDefault="00065AAC" w:rsidP="00636951" w:rsidR="00636951">
      <w:pPr>
        <w:pStyle w:val="Odlomakpopisa"/>
        <w:ind w:left="1440"/>
        <w:jc w:val="both"/>
      </w:pPr>
      <w:r>
        <w:t>-</w:t>
      </w:r>
      <w:r>
        <w:tab/>
      </w:r>
      <w:r w:rsidR="00636951">
        <w:t>nekretnina i pokretnina dužnika</w:t>
      </w:r>
    </w:p>
    <w:p w:rsidRDefault="00065AAC" w:rsidP="00636951" w:rsidR="00636951">
      <w:pPr>
        <w:pStyle w:val="Odlomakpopisa"/>
        <w:ind w:left="1440"/>
        <w:jc w:val="both"/>
      </w:pPr>
      <w:r>
        <w:t>-</w:t>
      </w:r>
      <w:r>
        <w:tab/>
      </w:r>
      <w:r w:rsidR="00636951">
        <w:t>imovinskih prava dužnika na tuđim stvarima</w:t>
      </w:r>
    </w:p>
    <w:p w:rsidRDefault="00065AAC" w:rsidP="00636951" w:rsidR="00636951">
      <w:pPr>
        <w:pStyle w:val="Odlomakpopisa"/>
        <w:ind w:left="1440"/>
        <w:jc w:val="both"/>
      </w:pPr>
      <w:r>
        <w:t>-</w:t>
      </w:r>
      <w:r>
        <w:tab/>
      </w:r>
      <w:r w:rsidR="00636951">
        <w:t>novčanih i nenovčanih tražbina dužnika</w:t>
      </w:r>
    </w:p>
    <w:p w:rsidRDefault="00065AAC" w:rsidP="00636951" w:rsidR="00636951">
      <w:pPr>
        <w:pStyle w:val="Odlomakpopisa"/>
        <w:ind w:left="1440"/>
        <w:jc w:val="both"/>
      </w:pPr>
      <w:r>
        <w:t>-</w:t>
      </w:r>
      <w:r>
        <w:tab/>
      </w:r>
      <w:r w:rsidR="00636951">
        <w:t>drugih prava koja čine imovinu dužnika</w:t>
      </w:r>
    </w:p>
    <w:p w:rsidRDefault="00065AAC" w:rsidP="00636951" w:rsidR="00636951">
      <w:pPr>
        <w:pStyle w:val="Odlomakpopisa"/>
        <w:ind w:left="1440"/>
        <w:jc w:val="both"/>
      </w:pPr>
      <w:r>
        <w:t>-</w:t>
      </w:r>
      <w:r>
        <w:tab/>
      </w:r>
      <w:r w:rsidR="00636951">
        <w:t>novčanih sredstava na računima</w:t>
      </w:r>
    </w:p>
    <w:p w:rsidRDefault="00065AAC" w:rsidP="00636951" w:rsidR="00636951">
      <w:pPr>
        <w:pStyle w:val="Odlomakpopisa"/>
        <w:ind w:left="1440"/>
        <w:jc w:val="both"/>
      </w:pPr>
      <w:r>
        <w:t>-</w:t>
      </w:r>
      <w:r>
        <w:tab/>
      </w:r>
      <w:r w:rsidR="00636951">
        <w:t>druge imovine dužnika</w:t>
      </w:r>
    </w:p>
    <w:p w:rsidRDefault="00065AAC" w:rsidP="00636951" w:rsidR="00636951">
      <w:pPr>
        <w:pStyle w:val="Odlomakpopisa"/>
        <w:ind w:left="1440"/>
        <w:jc w:val="both"/>
      </w:pPr>
      <w:r>
        <w:t>-</w:t>
      </w:r>
      <w:r>
        <w:tab/>
      </w:r>
      <w:r w:rsidR="00636951">
        <w:t>obveza dužnika unesenih u njegove poslovne knjige</w:t>
      </w:r>
    </w:p>
    <w:p w:rsidRDefault="00065AAC" w:rsidP="00636951" w:rsidR="00636951">
      <w:pPr>
        <w:pStyle w:val="Odlomakpopisa"/>
        <w:ind w:left="1440"/>
        <w:jc w:val="both"/>
      </w:pPr>
      <w:r>
        <w:t>-</w:t>
      </w:r>
      <w:r>
        <w:tab/>
      </w:r>
      <w:r w:rsidR="00636951">
        <w:t>drugih novčanih i nenovčanih obveza dužnika</w:t>
      </w:r>
    </w:p>
    <w:p w:rsidRDefault="00065AAC" w:rsidP="00636951" w:rsidR="00636951">
      <w:pPr>
        <w:pStyle w:val="Odlomakpopisa"/>
        <w:ind w:left="1440"/>
        <w:jc w:val="both"/>
      </w:pPr>
      <w:r>
        <w:t>-</w:t>
      </w:r>
      <w:r>
        <w:tab/>
      </w:r>
      <w:r w:rsidR="00636951">
        <w:t>razlučnih prava na imovini dužnika</w:t>
      </w:r>
    </w:p>
    <w:p w:rsidRDefault="00065AAC" w:rsidP="00636951" w:rsidR="00636951">
      <w:pPr>
        <w:pStyle w:val="Odlomakpopisa"/>
        <w:ind w:left="1440"/>
        <w:jc w:val="both"/>
      </w:pPr>
      <w:r>
        <w:t>-</w:t>
      </w:r>
      <w:r>
        <w:tab/>
      </w:r>
      <w:r w:rsidR="00636951">
        <w:t>izlučnih prava</w:t>
      </w:r>
    </w:p>
    <w:p w:rsidRDefault="00065AAC" w:rsidP="00065AAC" w:rsidR="00636951">
      <w:pPr>
        <w:pStyle w:val="Odlomakpopisa"/>
        <w:ind w:hanging="684" w:left="2124"/>
        <w:jc w:val="both"/>
      </w:pPr>
      <w:r>
        <w:t>-</w:t>
      </w:r>
      <w:r>
        <w:tab/>
      </w:r>
      <w:r w:rsidR="00636951">
        <w:t>prosječnih mjesečnih troškova redovnoga poslovanja dužnika u posljednjih godinu dana</w:t>
      </w:r>
    </w:p>
    <w:p w:rsidRDefault="00065AAC" w:rsidP="00065AAC" w:rsidR="00636951">
      <w:pPr>
        <w:pStyle w:val="Odlomakpopisa"/>
        <w:ind w:hanging="684" w:left="2124"/>
        <w:jc w:val="both"/>
      </w:pPr>
      <w:r>
        <w:t>-</w:t>
      </w:r>
      <w:r>
        <w:tab/>
      </w:r>
      <w:r w:rsidR="00636951">
        <w:t>postupaka pred sudovima ili javnopravnim tijelima u kojima je dužnik stranka i visinu ili opis tražbine koja je predmet postupka.</w:t>
      </w:r>
    </w:p>
    <w:p w:rsidRDefault="00466ABE" w:rsidP="00636951" w:rsidR="00466ABE" w:rsidRPr="000A50F5">
      <w:pPr>
        <w:pStyle w:val="Odlomakpopisa"/>
        <w:ind w:left="1440"/>
        <w:jc w:val="both"/>
      </w:pPr>
    </w:p>
    <w:p w:rsidRDefault="00466ABE" w:rsidP="00EE4956" w:rsidR="00466ABE">
      <w:pPr>
        <w:pStyle w:val="Odlomakpopisa"/>
        <w:numPr>
          <w:ilvl w:val="0"/>
          <w:numId w:val="9"/>
        </w:numPr>
        <w:jc w:val="both"/>
      </w:pPr>
      <w:r w:rsidRPr="000A50F5">
        <w:t>navesti podatke o pravnoj i činjeničnoj osnovi u odnosu na svaki</w:t>
      </w:r>
      <w:r w:rsidRPr="004C3D03">
        <w:t xml:space="preserve"> dio imovine i obveza te o dokazima, osobito ispravama, kojima se oni mogu potkrijepiti i potvrditi da su navedeni podaci točni i potpuni i da ništa od imovine i obveza nije zatajeno,</w:t>
      </w:r>
    </w:p>
    <w:p w:rsidRDefault="00466ABE" w:rsidP="00316E45" w:rsidR="00466ABE">
      <w:pPr>
        <w:pStyle w:val="Odlomakpopisa"/>
        <w:numPr>
          <w:ilvl w:val="0"/>
          <w:numId w:val="9"/>
        </w:numPr>
        <w:jc w:val="both"/>
      </w:pPr>
      <w:r w:rsidRPr="004C3D03">
        <w:lastRenderedPageBreak/>
        <w:t>dostaviti financijske izvještaje u skladu sa Zakonom o računovodstvu koji nisu</w:t>
      </w:r>
      <w:r w:rsidR="001A07B3">
        <w:t xml:space="preserve">  s</w:t>
      </w:r>
      <w:r w:rsidRPr="004C3D03">
        <w:t>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EE4956" w:rsidP="00FE1588" w:rsidR="00FE1588">
      <w:pPr>
        <w:ind w:hanging="330" w:left="1410"/>
        <w:jc w:val="both"/>
      </w:pPr>
      <w:r>
        <w:t>4</w:t>
      </w:r>
      <w:r w:rsidR="001A07B3">
        <w:t xml:space="preserve">. </w:t>
      </w:r>
      <w:r w:rsidR="001A07B3">
        <w:tab/>
      </w:r>
      <w:r w:rsidR="00466ABE">
        <w:t xml:space="preserve">dostaviti </w:t>
      </w:r>
      <w:r w:rsidR="00FE1588">
        <w:t>izjavu o broju zaposlenih na zadnji dan u mjesecu koji prethodi danu podnošenja prijedloga</w:t>
      </w:r>
    </w:p>
    <w:p w:rsidRDefault="00EE4956" w:rsidP="00FE1588" w:rsidR="00466ABE" w:rsidRPr="004C3D03">
      <w:pPr>
        <w:ind w:hanging="330" w:left="1410"/>
        <w:jc w:val="both"/>
      </w:pPr>
      <w:r>
        <w:t>5</w:t>
      </w:r>
      <w:r w:rsidR="001A07B3">
        <w:t xml:space="preserve">. </w:t>
      </w:r>
      <w:r>
        <w:t xml:space="preserve"> </w:t>
      </w:r>
      <w:r w:rsidR="00466ABE" w:rsidRPr="004C3D03">
        <w:t xml:space="preserve">dostaviti </w:t>
      </w:r>
      <w:r w:rsidR="00FE1588">
        <w:t xml:space="preserve">prijedlog </w:t>
      </w:r>
      <w:r w:rsidR="00466ABE" w:rsidRPr="004C3D03">
        <w:t>plan</w:t>
      </w:r>
      <w:r w:rsidR="00FE1588">
        <w:t>a</w:t>
      </w:r>
      <w:r w:rsidR="00466ABE" w:rsidRPr="004C3D03">
        <w:t xml:space="preserve"> restrukturiranja, koji mora sadržavati:</w:t>
      </w:r>
    </w:p>
    <w:p w:rsidRDefault="00466ABE" w:rsidP="001A07B3" w:rsidR="00466ABE" w:rsidRPr="004C3D03">
      <w:pPr>
        <w:pStyle w:val="Odlomakpopisa"/>
        <w:ind w:left="1440"/>
        <w:jc w:val="both"/>
      </w:pPr>
      <w:r w:rsidRPr="004C3D03">
        <w:t>- činjenice i okolnosti iz kojih proizlazi postojanje prijeteće nesposobnosti za plaćanje,</w:t>
      </w:r>
    </w:p>
    <w:p w:rsidRDefault="00466ABE" w:rsidP="001A07B3" w:rsidR="00466ABE" w:rsidRPr="004C3D03">
      <w:pPr>
        <w:pStyle w:val="Odlomakpopisa"/>
        <w:ind w:left="1440"/>
        <w:jc w:val="both"/>
      </w:pPr>
      <w:r w:rsidRPr="004C3D03">
        <w:t>-  izračun manjka likvidnih sredstava na dan priloženih financijskih izvještaja,</w:t>
      </w:r>
    </w:p>
    <w:p w:rsidRDefault="00466ABE" w:rsidP="001A07B3" w:rsidR="00466ABE" w:rsidRPr="004C3D03">
      <w:pPr>
        <w:pStyle w:val="Odlomakpopisa"/>
        <w:ind w:left="1440"/>
        <w:jc w:val="both"/>
      </w:pPr>
      <w:r w:rsidRPr="004C3D03">
        <w:t>- mjere financijskoga restrukturiranja i izračun njihovih učinaka na manjak likvidnih sredstava,</w:t>
      </w:r>
    </w:p>
    <w:p w:rsidRDefault="00466ABE" w:rsidP="001A07B3" w:rsidR="00466ABE" w:rsidRPr="004C3D03">
      <w:pPr>
        <w:pStyle w:val="Odlomakpopisa"/>
        <w:ind w:left="1440"/>
        <w:jc w:val="both"/>
      </w:pPr>
      <w:r w:rsidRPr="004C3D03">
        <w:t>- mjere operativnoga restrukturiranja i izračun njihovih učinaka na poslovanje,</w:t>
      </w:r>
    </w:p>
    <w:p w:rsidRDefault="00466ABE" w:rsidP="001A07B3" w:rsidR="00466ABE" w:rsidRPr="004C3D03">
      <w:pPr>
        <w:pStyle w:val="Odlomakpopisa"/>
        <w:ind w:left="1440"/>
        <w:jc w:val="both"/>
      </w:pPr>
      <w:r w:rsidRPr="004C3D03">
        <w:t>- plan poslovanja za razdoblje do kraja tekuće i za dvije sljedeće kalendarske godine uz detaljno obrazloženje razloga za utvrđivanje svake pozicije plana,</w:t>
      </w:r>
    </w:p>
    <w:p w:rsidRDefault="00466ABE" w:rsidP="001A07B3" w:rsidR="00466ABE" w:rsidRPr="004C3D03">
      <w:pPr>
        <w:pStyle w:val="Odlomakpopisa"/>
        <w:ind w:left="1440"/>
        <w:jc w:val="both"/>
      </w:pPr>
      <w:r w:rsidRPr="004C3D03">
        <w:t>- planiranu bilancu na zadnji dan razdoblja za koje je sastavljen plan poslovanja,</w:t>
      </w:r>
    </w:p>
    <w:p w:rsidRDefault="00466ABE" w:rsidP="001A07B3" w:rsidR="00466ABE" w:rsidRPr="004C3D03">
      <w:pPr>
        <w:pStyle w:val="Odlomakpopisa"/>
        <w:ind w:left="1440"/>
        <w:jc w:val="both"/>
      </w:pPr>
      <w:r w:rsidRPr="004C3D03">
        <w:t>- analizu svih tražbina prema visini i vrsti (tražbine radnika i prijašnjih dužnikovih radnika</w:t>
      </w:r>
      <w:r>
        <w:t>)</w:t>
      </w:r>
      <w:r w:rsidRPr="004C3D03">
        <w:t>,</w:t>
      </w:r>
    </w:p>
    <w:p w:rsidRDefault="00466ABE" w:rsidP="001A07B3" w:rsidR="00466ABE" w:rsidRPr="004C3D03">
      <w:pPr>
        <w:pStyle w:val="Odlomakpopisa"/>
        <w:ind w:left="1440"/>
        <w:jc w:val="both"/>
      </w:pPr>
      <w:r w:rsidRPr="004C3D03">
        <w:t>- izlučna prava, razlučna prava, tražbine za koje se vodi postupak, neosigurane tražbine i druge tražbine),</w:t>
      </w:r>
    </w:p>
    <w:p w:rsidRDefault="00466ABE" w:rsidP="001A07B3" w:rsidR="00466ABE" w:rsidRPr="004C3D03">
      <w:pPr>
        <w:pStyle w:val="Odlomakpopisa"/>
        <w:ind w:left="1440"/>
        <w:jc w:val="both"/>
      </w:pPr>
      <w:r w:rsidRPr="004C3D03">
        <w:t xml:space="preserve">- </w:t>
      </w:r>
      <w:r w:rsidR="00C34F6B" w:rsidRPr="00C34F6B">
        <w:t>ponudu vjerovnicima razvrstanim u skupine odgovarajućom primjenom pravila o razvrstavanju sudionika u stečajnom planu koja sadržava načine, rokove i uvjete namirenja tražbina</w:t>
      </w:r>
      <w:r w:rsidRPr="004C3D03">
        <w:t>,</w:t>
      </w:r>
    </w:p>
    <w:p w:rsidRDefault="00466ABE" w:rsidP="001A07B3" w:rsidR="00466ABE" w:rsidRPr="004C3D03">
      <w:pPr>
        <w:pStyle w:val="Odlomakpopisa"/>
        <w:ind w:left="1440"/>
        <w:jc w:val="both"/>
      </w:pPr>
      <w:r w:rsidRPr="004C3D03">
        <w:t xml:space="preserve">- </w:t>
      </w:r>
      <w:r w:rsidR="00C34F6B" w:rsidRPr="00C34F6B">
        <w:t>najavu novoga zaduženja u novcu radi privremenog financiranja, ako je dužnik takvu mjeru restrukturiranja predvidio i</w:t>
      </w:r>
      <w:r w:rsidRPr="004C3D03">
        <w:t>,</w:t>
      </w:r>
    </w:p>
    <w:p w:rsidRDefault="00466ABE" w:rsidP="001A07B3" w:rsidR="00466ABE" w:rsidRPr="004C3D03">
      <w:pPr>
        <w:pStyle w:val="Odlomakpopisa"/>
        <w:ind w:left="1440"/>
        <w:jc w:val="both"/>
      </w:pPr>
      <w:r w:rsidRPr="004C3D03">
        <w:t>- planirani iznos troškova restrukturiranja.</w:t>
      </w:r>
    </w:p>
    <w:p w:rsidRDefault="00466ABE" w:rsidP="00466ABE" w:rsidR="00466ABE" w:rsidRPr="004C3D03">
      <w:pPr>
        <w:pStyle w:val="Odlomakpopisa"/>
        <w:ind w:left="1440"/>
        <w:jc w:val="both"/>
      </w:pPr>
    </w:p>
    <w:p w:rsidRDefault="00466ABE" w:rsidP="00466ABE" w:rsidR="00466ABE" w:rsidRPr="004C3D03">
      <w:pPr>
        <w:pStyle w:val="Odlomakpopisa"/>
        <w:numPr>
          <w:ilvl w:val="0"/>
          <w:numId w:val="1"/>
        </w:numPr>
        <w:jc w:val="both"/>
      </w:pPr>
      <w:r w:rsidRPr="004C3D03">
        <w:t>Ako dužnik ne postupi po nalogu iz točke I. ovog rješenja, sud će prijedlog za otvaranje predstečajnog postupka odbaciti.</w:t>
      </w:r>
    </w:p>
    <w:p w:rsidRDefault="00466ABE" w:rsidP="00466ABE" w:rsidR="00466ABE" w:rsidRPr="004C3D03">
      <w:pPr>
        <w:jc w:val="both"/>
      </w:pPr>
    </w:p>
    <w:p w:rsidRDefault="00466ABE" w:rsidP="00466ABE" w:rsidR="00466ABE" w:rsidRPr="004C3D03">
      <w:pPr>
        <w:jc w:val="both"/>
      </w:pPr>
    </w:p>
    <w:p w:rsidRDefault="00466ABE" w:rsidP="00466ABE" w:rsidR="00466ABE" w:rsidRPr="004C3D03">
      <w:pPr>
        <w:jc w:val="center"/>
      </w:pPr>
      <w:r w:rsidRPr="004C3D03">
        <w:t>Obrazloženje</w:t>
      </w:r>
    </w:p>
    <w:p w:rsidRDefault="00466ABE" w:rsidP="00466ABE" w:rsidR="00466ABE" w:rsidRPr="004C3D03">
      <w:pPr>
        <w:pStyle w:val="Tijeloteksta"/>
        <w:jc w:val="center"/>
      </w:pPr>
    </w:p>
    <w:p w:rsidRDefault="00466ABE" w:rsidP="00466ABE" w:rsidR="00466ABE">
      <w:pPr>
        <w:ind w:firstLine="708"/>
        <w:jc w:val="both"/>
      </w:pPr>
      <w:r w:rsidRPr="004C3D03">
        <w:t>Dužnik je kao podnositelj prijedloga podnio ovom sudu</w:t>
      </w:r>
      <w:r w:rsidR="004B52DA">
        <w:t xml:space="preserve"> </w:t>
      </w:r>
      <w:r w:rsidR="00C34F6B">
        <w:t>16</w:t>
      </w:r>
      <w:r w:rsidRPr="004C3D03">
        <w:t>.</w:t>
      </w:r>
      <w:r w:rsidR="00C34F6B">
        <w:t xml:space="preserve"> ožujka</w:t>
      </w:r>
      <w:r w:rsidR="004B52DA">
        <w:t xml:space="preserve"> 201</w:t>
      </w:r>
      <w:r w:rsidR="00C34F6B">
        <w:t>8</w:t>
      </w:r>
      <w:r w:rsidRPr="004C3D03">
        <w:t>., na temelju odredbe</w:t>
      </w:r>
      <w:r w:rsidR="00B46993">
        <w:t>16. i</w:t>
      </w:r>
      <w:r w:rsidRPr="004C3D03">
        <w:t xml:space="preserve"> čl. 25. st. 1. Stečajnog zakona („Narodne novine“ broj 71/2015</w:t>
      </w:r>
      <w:r w:rsidR="00B46993">
        <w:t>, 104/2017</w:t>
      </w:r>
      <w:r w:rsidRPr="004C3D03">
        <w:t xml:space="preserve">: dalje: SZ), prijedlog za otvaranje predstečajnog postupka. </w:t>
      </w:r>
    </w:p>
    <w:p w:rsidRDefault="00AB606B" w:rsidP="002E3062" w:rsidR="002E3062">
      <w:pPr>
        <w:ind w:firstLine="708"/>
        <w:jc w:val="both"/>
      </w:pPr>
      <w:r>
        <w:t>Dužnik uz prijedlog dostavlja Potvrdu FINA-e na dan 16.3.2018. iz koje je vidljivo kako je račun predloženog stečajnog dužnika blokiran na taj dan 57 dana neprekidno.</w:t>
      </w:r>
    </w:p>
    <w:p w:rsidRDefault="002E3062" w:rsidP="002E3062" w:rsidR="0003191C">
      <w:pPr>
        <w:ind w:firstLine="708"/>
        <w:jc w:val="both"/>
      </w:pPr>
      <w:r>
        <w:t xml:space="preserve"> Međutim, </w:t>
      </w:r>
      <w:r w:rsidR="00466ABE" w:rsidRPr="004C3D03">
        <w:t>podnositelj prijedlog</w:t>
      </w:r>
      <w:r w:rsidR="00466ABE">
        <w:t>a</w:t>
      </w:r>
      <w:r w:rsidR="00466ABE" w:rsidRPr="004C3D03">
        <w:t xml:space="preserve"> nije dostavio</w:t>
      </w:r>
      <w:r>
        <w:t xml:space="preserve"> </w:t>
      </w:r>
      <w:r w:rsidRPr="004C3D03">
        <w:t>popis imovine i obveza dužnika</w:t>
      </w:r>
      <w:r w:rsidR="0003191C">
        <w:t>.</w:t>
      </w:r>
    </w:p>
    <w:p w:rsidRDefault="0003191C" w:rsidP="00466ABE" w:rsidR="001B5D7E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>O</w:t>
      </w:r>
      <w:r w:rsidR="00466ABE" w:rsidRPr="001B5D7E">
        <w:rPr>
          <w:color w:val="auto"/>
        </w:rPr>
        <w:t>dredbom čl. 1</w:t>
      </w:r>
      <w:r>
        <w:rPr>
          <w:color w:val="auto"/>
        </w:rPr>
        <w:t>7</w:t>
      </w:r>
      <w:r w:rsidR="00466ABE" w:rsidRPr="001B5D7E">
        <w:rPr>
          <w:color w:val="auto"/>
        </w:rPr>
        <w:t xml:space="preserve">. st. 1. SZ-a propisano je da prijedlog za otvaranje predstečajnog postupka sadržava popis imovine i obveza dužnika, a taj se popis imovine i obveza dužnika u smislu čl. 17. st. 1. SZ-a sastoji od naznake: nekretnina i pokretnina dužnika, imovinskih prava dužnika na tuđim stvarima, novčanih i nenovčanih tražbina dužnika, drugih prava koja čine imovinu dužnika, novčanih sredstava na računima, druge imovine dužnika, </w:t>
      </w:r>
      <w:r w:rsidR="00466ABE" w:rsidRPr="001B5D7E">
        <w:rPr>
          <w:color w:val="auto"/>
          <w:u w:val="single"/>
        </w:rPr>
        <w:t xml:space="preserve">obveza dužnika </w:t>
      </w:r>
      <w:r w:rsidR="00466ABE" w:rsidRPr="001B5D7E">
        <w:rPr>
          <w:color w:val="auto"/>
          <w:u w:val="single"/>
        </w:rPr>
        <w:lastRenderedPageBreak/>
        <w:t>unesenih u njegove poslovne knjige</w:t>
      </w:r>
      <w:r w:rsidR="00466ABE" w:rsidRPr="001B5D7E">
        <w:rPr>
          <w:color w:val="auto"/>
        </w:rPr>
        <w:t>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postupka.</w:t>
      </w:r>
    </w:p>
    <w:p w:rsidRDefault="00466ABE" w:rsidP="00466ABE" w:rsidR="00466ABE">
      <w:pPr>
        <w:pStyle w:val="Default"/>
        <w:ind w:firstLine="708"/>
        <w:jc w:val="both"/>
      </w:pPr>
      <w:r w:rsidRPr="001B5D7E">
        <w:rPr>
          <w:color w:val="auto"/>
        </w:rPr>
        <w:t xml:space="preserve"> Ovdje je potrebno dodati kako se u popisu imovine i obveza moraju navesti podaci o pravnoj i činjeničnoj osnovi u odnosu na svaki dio imovine i obveza te o dokazima, osobito ispravama, kojima se oni mogu potkrijepiti</w:t>
      </w:r>
      <w:r w:rsidRPr="004C3D03">
        <w:t xml:space="preserve"> i potvrditi da su navedeni podaci točni i potpuni i da ništa od imovine i obveza nije zatajeno</w:t>
      </w:r>
      <w:r>
        <w:t xml:space="preserve"> (čl. 17. st. 2. SZ-a). </w:t>
      </w:r>
    </w:p>
    <w:p w:rsidRDefault="00466ABE" w:rsidP="00124574" w:rsidR="00466ABE">
      <w:pPr>
        <w:pStyle w:val="Default"/>
        <w:ind w:firstLine="708"/>
        <w:jc w:val="both"/>
      </w:pPr>
      <w:r>
        <w:t>S obzirom na to da prijedlog za otvaranje predstečajnog postupka ne sadržava</w:t>
      </w:r>
      <w:r w:rsidR="001B5D7E">
        <w:t xml:space="preserve"> popis</w:t>
      </w:r>
      <w:r w:rsidR="00DD0D43">
        <w:t xml:space="preserve"> popis imovine i obaveza dužnika, a u skladu</w:t>
      </w:r>
      <w:r w:rsidR="00124574">
        <w:t xml:space="preserve"> s odredbom članka 17. SZ-a</w:t>
      </w:r>
      <w:r w:rsidRPr="001B5D7E">
        <w:t>, potrebno</w:t>
      </w:r>
      <w:r>
        <w:t xml:space="preserve"> je taj prijedlog dopuniti u skladu s odredbom čl. 16. st. 1. u vezi s čl. 17. st. 1. </w:t>
      </w:r>
      <w:r w:rsidR="001B5D7E">
        <w:t xml:space="preserve">toč.7. </w:t>
      </w:r>
      <w:r>
        <w:t>i</w:t>
      </w:r>
      <w:r w:rsidR="001B5D7E">
        <w:t xml:space="preserve"> st.</w:t>
      </w:r>
      <w:r>
        <w:t xml:space="preserve"> 2. SZ-a.</w:t>
      </w:r>
    </w:p>
    <w:p w:rsidRDefault="00466ABE" w:rsidP="004259DB" w:rsidR="004259DB">
      <w:pPr>
        <w:pStyle w:val="Default"/>
        <w:ind w:firstLine="708"/>
        <w:jc w:val="both"/>
      </w:pPr>
      <w:r w:rsidRPr="004C3D03">
        <w:t xml:space="preserve">Nadalje, odredbom čl. 26. SZ-a propisano je da je podnositelj prijedloga za otvaranje predstečajnoga postupka dužan uz prijedlog za otvaranje predstečajnoga postupka dostaviti: </w:t>
      </w:r>
    </w:p>
    <w:p w:rsidRDefault="004259DB" w:rsidP="004259DB" w:rsidR="004259DB">
      <w:pPr>
        <w:pStyle w:val="Default"/>
        <w:ind w:firstLine="708"/>
        <w:jc w:val="both"/>
      </w:pPr>
      <w:r>
        <w:t>-</w:t>
      </w:r>
      <w:r w:rsidRPr="004C3D03">
        <w:t>financijske izvještaje u skladu sa Zakonom o računovodstvu koji nisu</w:t>
      </w:r>
      <w:r>
        <w:t xml:space="preserve">  s</w:t>
      </w:r>
      <w:r w:rsidRPr="004C3D03">
        <w:t>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4259DB" w:rsidP="004259DB" w:rsidR="004259DB">
      <w:pPr>
        <w:jc w:val="both"/>
      </w:pPr>
      <w:r>
        <w:tab/>
        <w:t>- izjavu o broju zaposlenih na zadnji dan u mjesecu koji prethodi danu podnošenja prijedloga</w:t>
      </w:r>
    </w:p>
    <w:p w:rsidRDefault="004259DB" w:rsidP="004259DB" w:rsidR="00124574">
      <w:pPr>
        <w:ind w:firstLine="708"/>
        <w:jc w:val="both"/>
      </w:pPr>
      <w:r>
        <w:t>-</w:t>
      </w:r>
      <w:r w:rsidRPr="004C3D03">
        <w:t xml:space="preserve"> </w:t>
      </w:r>
      <w:r>
        <w:t xml:space="preserve">prijedlog </w:t>
      </w:r>
      <w:r w:rsidRPr="004C3D03">
        <w:t>plan</w:t>
      </w:r>
      <w:r>
        <w:t>a</w:t>
      </w:r>
      <w:r w:rsidRPr="004C3D03">
        <w:t xml:space="preserve"> restrukturiranja</w:t>
      </w:r>
      <w:r>
        <w:t>.</w:t>
      </w:r>
    </w:p>
    <w:p w:rsidRDefault="00124574" w:rsidP="00124574" w:rsidR="00124574">
      <w:pPr>
        <w:pStyle w:val="Default"/>
        <w:jc w:val="both"/>
      </w:pPr>
    </w:p>
    <w:p w:rsidRDefault="00466ABE" w:rsidP="00466ABE" w:rsidR="00466ABE" w:rsidRPr="004C3D03">
      <w:pPr>
        <w:ind w:firstLine="708"/>
        <w:jc w:val="both"/>
      </w:pPr>
      <w:r>
        <w:t xml:space="preserve">Imajući u vidu činjenicu kako podnositelj prijedloga nije dostavio ni jednu od isprava iz čl. 26. SZ-a, stoga je isti pozvan i u tom dijelu dopuniti prijedlog za otvaranje predstečajnog postupka. </w:t>
      </w:r>
    </w:p>
    <w:p w:rsidRDefault="00466ABE" w:rsidP="00466ABE" w:rsidR="00466ABE">
      <w:pPr>
        <w:ind w:firstLine="708"/>
        <w:jc w:val="both"/>
      </w:pPr>
      <w:r>
        <w:t>Vezano uz citiranu odredbu čl. 26. SZ-a, napominje se kako</w:t>
      </w:r>
      <w:r w:rsidRPr="004C3D03">
        <w:t xml:space="preserve"> Zakon o računovodstvu („Narodne novine“ broj 109/07, 54/13 i 121/14) u čl. 15. st. 3. propisuje da godišnje financijske izvještaje čine bilanca, račun dobiti i gubitka, izvještaj o novčanom tijeku, izvještaj o promjenama kapitala i bilješke uz financijske izvještaje</w:t>
      </w:r>
      <w:r>
        <w:t xml:space="preserve"> te je stoga potrebno dostaviti financijske izvještaje sa svim navedenim podacima</w:t>
      </w:r>
      <w:r w:rsidRPr="004C3D03">
        <w:t xml:space="preserve">. </w:t>
      </w:r>
    </w:p>
    <w:p w:rsidRDefault="00466ABE" w:rsidP="00466ABE" w:rsidR="00466ABE" w:rsidRPr="004C3D03">
      <w:pPr>
        <w:pStyle w:val="Default"/>
        <w:ind w:firstLine="708"/>
        <w:jc w:val="both"/>
      </w:pPr>
      <w:r w:rsidRPr="004C3D03">
        <w:t>Konačno, p</w:t>
      </w:r>
      <w:r>
        <w:t>lan</w:t>
      </w:r>
      <w:r w:rsidRPr="004C3D03">
        <w:t xml:space="preserve"> restrukturiranja u smislu čl. 27. SZ-a mora sadržavati: činjenice i okolnosti iz kojih proizlazi postojanje prijeteće nesposobnosti za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 uz detaljno obrazloženje razloga za utvrđivanje svake pozicije plana, planiranu bilancu na zadnji dan razdoblja za koje je sastavljen plan poslovanja, analizu svih tražbina prema visini i vrsti (tražbine radnika i prijašnjih dužnikovih radnika, izlučna prava, razlučna prava, tražbine za koje se vodi postupak, neosigurane tražbine i druge tražbine), </w:t>
      </w:r>
      <w:r w:rsidR="004259DB" w:rsidRPr="004259DB">
        <w:t>ponudu vjerovnicima razvrstanim u skupine odgovarajućom primjenom pravila o razvrstavanju sudionika u stečajnom planu koja sadržava načine, rokove i uvjete namirenja tražbina</w:t>
      </w:r>
      <w:r w:rsidRPr="004C3D03">
        <w:t xml:space="preserve">, </w:t>
      </w:r>
      <w:r w:rsidR="004259DB" w:rsidRPr="004259DB">
        <w:t>najavu novoga zaduženja u novcu radi privremenog financiranja, ako je dužnik takvu mjeru restrukturiranja predvidio i</w:t>
      </w:r>
      <w:r w:rsidRPr="004C3D03">
        <w:t xml:space="preserve"> planirani iznos troškova restrukturiranja.</w:t>
      </w:r>
    </w:p>
    <w:p w:rsidRDefault="00466ABE" w:rsidP="00466ABE" w:rsidR="00466ABE" w:rsidRPr="004C3D03">
      <w:pPr>
        <w:ind w:firstLine="708"/>
        <w:jc w:val="both"/>
      </w:pPr>
      <w:r w:rsidRPr="004C3D03">
        <w:t xml:space="preserve"> </w:t>
      </w:r>
      <w:r>
        <w:t>Odredbom čl.</w:t>
      </w:r>
      <w:r w:rsidRPr="004C3D03">
        <w:t xml:space="preserve"> 27. st. 1. t. 8. SZ-a propisano je da se vjerovnici (u postupku predstečajne nagodbe) razvrstavaju u skupine odgovarajućom primjenom pravila o razvrstavanju sudionika u stečajnom planu. Prema čl. 308. st. 2. rečenica </w:t>
      </w:r>
      <w:r>
        <w:t xml:space="preserve">treća </w:t>
      </w:r>
      <w:r w:rsidRPr="004C3D03">
        <w:t xml:space="preserve">SZ-a, u stečajnom će se planu navesti </w:t>
      </w:r>
      <w:r w:rsidRPr="004C3D03">
        <w:lastRenderedPageBreak/>
        <w:t>kriteriji razvrstavanja vjerovnika, a prema čl. 312. st. 1. SZ-a svim sudionicima (vjerovnicima) pojedine skupine stečajnim planom</w:t>
      </w:r>
      <w:r>
        <w:t xml:space="preserve"> se</w:t>
      </w:r>
      <w:r w:rsidRPr="004C3D03">
        <w:t xml:space="preserve"> moraju osigurati ista prava. Iznimno, različito postupanje prema sudionicima iste skupine dopušteno je samo uz suglasnost svih sudionika koji su time pogođeni. U tom je slučaju stečajnim planom potrebno priložiti izjave o suglasnosti dotičnih sudionika (čl. 312. st. 2. SZ-a).</w:t>
      </w:r>
    </w:p>
    <w:p w:rsidRDefault="00466ABE" w:rsidP="00466ABE" w:rsidR="00466ABE" w:rsidRPr="004C3D03">
      <w:pPr>
        <w:ind w:firstLine="708"/>
        <w:jc w:val="both"/>
      </w:pPr>
      <w:r w:rsidRPr="004C3D03">
        <w:t xml:space="preserve">S obzirom na to da prijedlog za otvaranje predstečajnog postupka nije potpun, sud je na temelju čl. 31. st. 2. SZ-a naložio podnositelju prijedloga dopuniti prijedlog u roku 8 dana (točka I. izreke), s tim da se </w:t>
      </w:r>
      <w:r>
        <w:t>ukazuje</w:t>
      </w:r>
      <w:r w:rsidRPr="004C3D03">
        <w:t xml:space="preserve"> kako se rok za dopunu prijedloga ne može produžiti uz upozorenje na pravne posljedice iz čl. 31. st. 3. SZ-a ako podnositelj prijedloga ne postupi po nalogu suda iz točke I. izreke rješenja (točka II. izreke).</w:t>
      </w:r>
    </w:p>
    <w:p w:rsidRDefault="008E3CE2" w:rsidP="00B80AF2" w:rsidR="008E3CE2" w:rsidRPr="004C3D03">
      <w:pPr>
        <w:jc w:val="both"/>
      </w:pPr>
    </w:p>
    <w:p w:rsidRDefault="00623C81" w:rsidP="001D7C1D" w:rsidR="001D7C1D" w:rsidRPr="004C3D03">
      <w:pPr>
        <w:jc w:val="center"/>
      </w:pPr>
      <w:r w:rsidRPr="004C3D03">
        <w:t xml:space="preserve">U Zagrebu </w:t>
      </w:r>
      <w:r w:rsidR="003D2A81">
        <w:t>2</w:t>
      </w:r>
      <w:r w:rsidR="00667F3D">
        <w:t>2</w:t>
      </w:r>
      <w:r w:rsidR="00401738">
        <w:t>.</w:t>
      </w:r>
      <w:r w:rsidR="00667F3D">
        <w:t xml:space="preserve"> ožujka 2018.</w:t>
      </w:r>
    </w:p>
    <w:p w:rsidRDefault="001D7C1D" w:rsidP="001D7C1D" w:rsidR="00494008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8E3CE2" w:rsidP="00E91121" w:rsidR="008E3CE2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825EC" w:rsidP="00E91121" w:rsidR="00F825E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825EC" w:rsidP="0031530F" w:rsidR="00F825E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1D7C1D" w:rsidP="00F825EC" w:rsidR="001D7C1D" w:rsidRPr="004C3D03">
      <w:pPr>
        <w:pStyle w:val="Podnaslov"/>
        <w:ind w:firstLine="708" w:left="4956"/>
        <w:jc w:val="right"/>
      </w:pP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</w:p>
    <w:p w:rsidRDefault="008E3CE2" w:rsidP="001D7C1D" w:rsidR="008E3CE2" w:rsidRPr="004C3D03"/>
    <w:p w:rsidRDefault="001D7C1D" w:rsidP="001D7C1D" w:rsidR="001D7C1D" w:rsidRPr="004C3D03">
      <w:r w:rsidRPr="004C3D03">
        <w:t>UPUTA O PRAVNOM LIJEKU:</w:t>
      </w:r>
    </w:p>
    <w:p w:rsidRDefault="001D7C1D" w:rsidP="001D7C1D" w:rsidR="001D7C1D" w:rsidRPr="004C3D03">
      <w:r w:rsidRPr="004C3D03">
        <w:t>Protiv ovog rješenj</w:t>
      </w:r>
      <w:r w:rsidR="00AF65C5">
        <w:t>a</w:t>
      </w:r>
      <w:r w:rsidRPr="004C3D03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Pr="004C3D03">
          <w:t>278. st</w:t>
        </w:r>
      </w:smartTag>
      <w:r w:rsidRPr="004C3D03">
        <w:t>.1. i 2. ZPP-a</w:t>
      </w:r>
      <w:r w:rsidR="00B80AF2" w:rsidRPr="004C3D03">
        <w:t xml:space="preserve"> u vezi s čl. 10. SZ-a</w:t>
      </w:r>
      <w:r w:rsidRPr="004C3D03">
        <w:t xml:space="preserve">). </w:t>
      </w:r>
    </w:p>
    <w:p w:rsidRDefault="00B80AF2" w:rsidP="001D7C1D" w:rsidR="00B80AF2" w:rsidRPr="004C3D03"/>
    <w:p w:rsidRDefault="00227E5D" w:rsidP="001D7C1D" w:rsidR="00227E5D"/>
    <w:p w:rsidRDefault="001A07B3" w:rsidP="001D7C1D" w:rsidR="001A07B3" w:rsidRPr="004C3D03"/>
    <w:p w:rsidRDefault="00F825EC" w:rsidP="001D7C1D" w:rsidR="00F825EC"/>
    <w:p w:rsidRDefault="00F825EC" w:rsidP="001D7C1D" w:rsidR="00F825EC"/>
    <w:p w:rsidRDefault="00F825EC" w:rsidP="001D7C1D" w:rsidR="00F825EC"/>
    <w:p w:rsidRDefault="00F825EC" w:rsidP="001D7C1D" w:rsidR="00F825EC"/>
    <w:p w:rsidRDefault="00F825EC" w:rsidP="001D7C1D" w:rsidR="00F825EC"/>
    <w:p w:rsidRDefault="00F825EC" w:rsidP="001D7C1D" w:rsidR="00F825EC"/>
    <w:p w:rsidRDefault="00F825EC" w:rsidP="001D7C1D" w:rsidR="00F825EC"/>
    <w:p w:rsidRDefault="00F825EC" w:rsidP="001D7C1D" w:rsidR="00F825EC"/>
    <w:p w:rsidRDefault="00F825EC" w:rsidP="001D7C1D" w:rsidR="00F825EC"/>
    <w:p w:rsidRDefault="00F825EC" w:rsidP="001D7C1D" w:rsidR="00F825EC"/>
    <w:p w:rsidRDefault="00F825EC" w:rsidP="001D7C1D" w:rsidR="00F825EC"/>
    <w:p w:rsidRDefault="00F825EC" w:rsidP="001D7C1D" w:rsidR="00F825EC"/>
    <w:p w:rsidRDefault="00F825EC" w:rsidP="001D7C1D" w:rsidR="00F825EC"/>
    <w:p w:rsidRDefault="00F825EC" w:rsidP="001D7C1D" w:rsidR="00F825EC"/>
    <w:p w:rsidRDefault="00F825EC" w:rsidP="001D7C1D" w:rsidR="00F825EC"/>
    <w:p w:rsidRDefault="00F825EC" w:rsidP="001D7C1D" w:rsidR="00F825EC"/>
    <w:p w:rsidRDefault="00F825EC" w:rsidP="001D7C1D" w:rsidR="00F825EC"/>
    <w:p w:rsidRDefault="00F825EC" w:rsidP="001D7C1D" w:rsidR="00F825EC"/>
    <w:p w:rsidRDefault="00F825EC" w:rsidP="001D7C1D" w:rsidR="00F825EC"/>
    <w:p w:rsidRDefault="00F825EC" w:rsidP="001D7C1D" w:rsidR="00F825EC"/>
    <w:sectPr w:rsidSect="005870DF" w:rsidR="00F825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55B" w:rsidR="000855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55B" w:rsidR="0008555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55B" w:rsidR="000855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530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93D54" w:rsidP="00AF65C5" w:rsidR="00CD09E2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7064" w:val="left"/>
      </w:tabs>
    </w:pPr>
    <w:r>
      <w:tab/>
    </w:r>
    <w:r>
      <w:tab/>
    </w:r>
    <w:r>
      <w:tab/>
    </w:r>
    <w:r>
      <w:tab/>
    </w:r>
    <w:r>
      <w:tab/>
    </w:r>
    <w:r>
      <w:tab/>
    </w:r>
    <w:r w:rsidR="0022146B">
      <w:tab/>
    </w:r>
    <w:r w:rsidR="0008555B">
      <w:tab/>
    </w:r>
    <w:r w:rsidR="0008555B">
      <w:tab/>
    </w:r>
    <w:r w:rsidR="0008555B">
      <w:tab/>
    </w:r>
    <w:r w:rsidR="0008555B">
      <w:tab/>
    </w:r>
    <w:r w:rsidR="0008555B">
      <w:tab/>
    </w:r>
    <w:r w:rsidR="0008555B">
      <w:tab/>
    </w:r>
    <w:r w:rsidR="0008555B">
      <w:tab/>
    </w:r>
    <w:r w:rsidR="0008555B">
      <w:tab/>
    </w:r>
    <w:r w:rsidR="0008555B">
      <w:tab/>
    </w:r>
    <w:r w:rsidR="0008555B">
      <w:tab/>
    </w:r>
    <w:r w:rsidR="0008555B">
      <w:tab/>
    </w:r>
    <w:r w:rsidR="0022146B">
      <w:t>72</w:t>
    </w:r>
    <w:r w:rsidR="00AF65C5">
      <w:t>. St-</w:t>
    </w:r>
    <w:r w:rsidR="0022146B">
      <w:t>768/2018</w:t>
    </w:r>
  </w:p>
  <w:p w:rsidRDefault="00CD09E2" w:rsidR="00CD09E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55B" w:rsidR="000855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2A5E56"/>
    <w:multiLevelType w:val="hybridMultilevel"/>
    <w:tmpl w:val="7C14899E"/>
    <w:lvl w:tplc="AC8C2A1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C97A56"/>
    <w:multiLevelType w:val="hybridMultilevel"/>
    <w:tmpl w:val="7C14899E"/>
    <w:lvl w:tplc="AC8C2A1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2DB53D62"/>
    <w:multiLevelType w:val="hybridMultilevel"/>
    <w:tmpl w:val="B0C62776"/>
    <w:lvl w:tplc="5B9E3D36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C12372C"/>
    <w:multiLevelType w:val="hybridMultilevel"/>
    <w:tmpl w:val="1FF8C266"/>
    <w:lvl w:tplc="D840AA2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F44DF4"/>
    <w:multiLevelType w:val="hybridMultilevel"/>
    <w:tmpl w:val="D04A5EC8"/>
    <w:lvl w:tplc="3BFC8BE2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6AE347A9"/>
    <w:multiLevelType w:val="hybridMultilevel"/>
    <w:tmpl w:val="64324920"/>
    <w:lvl w:tplc="C646EF5C" w:ilvl="0">
      <w:start w:val="3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3"/>
  </w:num>
  <w:num w:numId="5">
    <w:abstractNumId w:val="2"/>
  </w:num>
  <w:num w:numId="6">
    <w:abstractNumId w:val="7"/>
  </w:num>
  <w:num w:numId="7">
    <w:abstractNumId w:val="9"/>
  </w:num>
  <w:num w:numId="8">
    <w:abstractNumId w:val="10"/>
  </w:num>
  <w:num w:numId="9">
    <w:abstractNumId w:val="6"/>
  </w:num>
  <w:num w:numId="10">
    <w:abstractNumId w:val="5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191C"/>
    <w:rsid w:val="00045037"/>
    <w:rsid w:val="00065AAC"/>
    <w:rsid w:val="00065FA4"/>
    <w:rsid w:val="000846DF"/>
    <w:rsid w:val="0008555B"/>
    <w:rsid w:val="000A50F5"/>
    <w:rsid w:val="00124574"/>
    <w:rsid w:val="0015186A"/>
    <w:rsid w:val="0015259E"/>
    <w:rsid w:val="001638B2"/>
    <w:rsid w:val="001648A9"/>
    <w:rsid w:val="001655BD"/>
    <w:rsid w:val="00180101"/>
    <w:rsid w:val="001A07B3"/>
    <w:rsid w:val="001B5D7E"/>
    <w:rsid w:val="001D7C1D"/>
    <w:rsid w:val="001E4739"/>
    <w:rsid w:val="00220063"/>
    <w:rsid w:val="0022146B"/>
    <w:rsid w:val="00227E5D"/>
    <w:rsid w:val="00264559"/>
    <w:rsid w:val="00293D54"/>
    <w:rsid w:val="002A6BCA"/>
    <w:rsid w:val="002B6196"/>
    <w:rsid w:val="002E3062"/>
    <w:rsid w:val="002F455C"/>
    <w:rsid w:val="0031530F"/>
    <w:rsid w:val="0032387F"/>
    <w:rsid w:val="00335049"/>
    <w:rsid w:val="00375B58"/>
    <w:rsid w:val="00380129"/>
    <w:rsid w:val="003D2A81"/>
    <w:rsid w:val="003D70F4"/>
    <w:rsid w:val="00401738"/>
    <w:rsid w:val="00415FA7"/>
    <w:rsid w:val="0042407B"/>
    <w:rsid w:val="004259DB"/>
    <w:rsid w:val="0042690C"/>
    <w:rsid w:val="0044015B"/>
    <w:rsid w:val="00466ABE"/>
    <w:rsid w:val="00471619"/>
    <w:rsid w:val="00494008"/>
    <w:rsid w:val="004B52DA"/>
    <w:rsid w:val="004C3D03"/>
    <w:rsid w:val="004F0D07"/>
    <w:rsid w:val="004F5B4C"/>
    <w:rsid w:val="00503716"/>
    <w:rsid w:val="00525A5B"/>
    <w:rsid w:val="0053599E"/>
    <w:rsid w:val="00540747"/>
    <w:rsid w:val="00552AAE"/>
    <w:rsid w:val="00554285"/>
    <w:rsid w:val="005707B3"/>
    <w:rsid w:val="00585191"/>
    <w:rsid w:val="005870DF"/>
    <w:rsid w:val="005A3656"/>
    <w:rsid w:val="005B4DE4"/>
    <w:rsid w:val="005C0860"/>
    <w:rsid w:val="00623C81"/>
    <w:rsid w:val="006318A8"/>
    <w:rsid w:val="00636951"/>
    <w:rsid w:val="006461F6"/>
    <w:rsid w:val="00650654"/>
    <w:rsid w:val="0065075D"/>
    <w:rsid w:val="00667F3D"/>
    <w:rsid w:val="00673687"/>
    <w:rsid w:val="006C6D31"/>
    <w:rsid w:val="006F2E2D"/>
    <w:rsid w:val="00771160"/>
    <w:rsid w:val="00830EFD"/>
    <w:rsid w:val="0085489D"/>
    <w:rsid w:val="00873338"/>
    <w:rsid w:val="008A1446"/>
    <w:rsid w:val="008B5ABB"/>
    <w:rsid w:val="008E3CE2"/>
    <w:rsid w:val="009903DB"/>
    <w:rsid w:val="009B73E3"/>
    <w:rsid w:val="009C3707"/>
    <w:rsid w:val="00A545CD"/>
    <w:rsid w:val="00A73B0F"/>
    <w:rsid w:val="00A900BD"/>
    <w:rsid w:val="00AB35A7"/>
    <w:rsid w:val="00AB52BF"/>
    <w:rsid w:val="00AB5F88"/>
    <w:rsid w:val="00AB606B"/>
    <w:rsid w:val="00AF65C5"/>
    <w:rsid w:val="00B04C5C"/>
    <w:rsid w:val="00B13F51"/>
    <w:rsid w:val="00B30C21"/>
    <w:rsid w:val="00B46993"/>
    <w:rsid w:val="00B80AF2"/>
    <w:rsid w:val="00B86AA5"/>
    <w:rsid w:val="00BC21E9"/>
    <w:rsid w:val="00C1172F"/>
    <w:rsid w:val="00C22FB5"/>
    <w:rsid w:val="00C25555"/>
    <w:rsid w:val="00C34F6B"/>
    <w:rsid w:val="00C73C08"/>
    <w:rsid w:val="00CB7B6F"/>
    <w:rsid w:val="00CD09E2"/>
    <w:rsid w:val="00CD4DB9"/>
    <w:rsid w:val="00D03905"/>
    <w:rsid w:val="00D576B0"/>
    <w:rsid w:val="00D579EF"/>
    <w:rsid w:val="00D91CEA"/>
    <w:rsid w:val="00DD0D43"/>
    <w:rsid w:val="00E13B64"/>
    <w:rsid w:val="00ED3B98"/>
    <w:rsid w:val="00EE4956"/>
    <w:rsid w:val="00F70A23"/>
    <w:rsid w:val="00F753F1"/>
    <w:rsid w:val="00F825EC"/>
    <w:rsid w:val="00FA49D9"/>
    <w:rsid w:val="00FB7F33"/>
    <w:rsid w:val="00FE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5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30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530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530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530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5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30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530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530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530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St-768/2018</izvorni_sadrzaj>
    <derivirana_varijabla naziv="DomainObject.Predmet.OznakaBroj_1">St-768/2018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APSOLUTNO VELIČANSTVENI  d.o.o.</izvorni_sadrzaj>
    <derivirana_varijabla naziv="DomainObject.Predmet.ProtustrankaFormated_1">  APSOLUTNO VELIČANSTVENI  d.o.o.</derivirana_varijabla>
  </DomainObject.Predmet.ProtustrankaFormated>
  <DomainObject.Predmet.ProtustrankaFormatedOIB>
    <izvorni_sadrzaj>  APSOLUTNO VELIČANSTVENI  d.o.o., OIB 76832591195</izvorni_sadrzaj>
    <derivirana_varijabla naziv="DomainObject.Predmet.ProtustrankaFormatedOIB_1">  APSOLUTNO VELIČANSTVENI  d.o.o., OIB 76832591195</derivirana_varijabla>
  </DomainObject.Predmet.ProtustrankaFormatedOIB>
  <DomainObject.Predmet.ProtustrankaFormatedWithAdress>
    <izvorni_sadrzaj> APSOLUTNO VELIČANSTVENI  d.o.o., Opatovina 35, 10000 Zagreb</izvorni_sadrzaj>
    <derivirana_varijabla naziv="DomainObject.Predmet.ProtustrankaFormatedWithAdress_1"> APSOLUTNO VELIČANSTVENI  d.o.o., Opatovina 35, 10000 Zagreb</derivirana_varijabla>
  </DomainObject.Predmet.ProtustrankaFormatedWithAdress>
  <DomainObject.Predmet.ProtustrankaFormatedWithAdressOIB>
    <izvorni_sadrzaj> APSOLUTNO VELIČANSTVENI  d.o.o., OIB 76832591195, Opatovina 35, 10000 Zagreb</izvorni_sadrzaj>
    <derivirana_varijabla naziv="DomainObject.Predmet.ProtustrankaFormatedWithAdressOIB_1"> APSOLUTNO VELIČANSTVENI  d.o.o., OIB 76832591195, Opatovina 35, 10000 Zagreb</derivirana_varijabla>
  </DomainObject.Predmet.ProtustrankaFormatedWithAdressOIB>
  <DomainObject.Predmet.ProtustrankaWithAdress>
    <izvorni_sadrzaj>APSOLUTNO VELIČANSTVENI  d.o.o. Opatovina 35, 10000 Zagreb</izvorni_sadrzaj>
    <derivirana_varijabla naziv="DomainObject.Predmet.ProtustrankaWithAdress_1">APSOLUTNO VELIČANSTVENI  d.o.o. Opatovina 35, 10000 Zagreb</derivirana_varijabla>
  </DomainObject.Predmet.ProtustrankaWithAdress>
  <DomainObject.Predmet.ProtustrankaWithAdressOIB>
    <izvorni_sadrzaj>APSOLUTNO VELIČANSTVENI  d.o.o., OIB 76832591195, Opatovina 35, 10000 Zagreb</izvorni_sadrzaj>
    <derivirana_varijabla naziv="DomainObject.Predmet.ProtustrankaWithAdressOIB_1">APSOLUTNO VELIČANSTVENI  d.o.o., OIB 76832591195, Opatovina 35, 10000 Zagreb</derivirana_varijabla>
  </DomainObject.Predmet.ProtustrankaWithAdressOIB>
  <DomainObject.Predmet.ProtustrankaNazivFormated>
    <izvorni_sadrzaj>APSOLUTNO VELIČANSTVENI  d.o.o.</izvorni_sadrzaj>
    <derivirana_varijabla naziv="DomainObject.Predmet.ProtustrankaNazivFormated_1">APSOLUTNO VELIČANSTVENI  d.o.o.</derivirana_varijabla>
  </DomainObject.Predmet.ProtustrankaNazivFormated>
  <DomainObject.Predmet.ProtustrankaNazivFormatedOIB>
    <izvorni_sadrzaj>APSOLUTNO VELIČANSTVENI  d.o.o., OIB 76832591195</izvorni_sadrzaj>
    <derivirana_varijabla naziv="DomainObject.Predmet.ProtustrankaNazivFormatedOIB_1">APSOLUTNO VELIČANSTVENI  d.o.o., OIB 76832591195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APSOLUTNO VELIČANSTVENI  d.o.o.</izvorni_sadrzaj>
    <derivirana_varijabla naziv="DomainObject.Predmet.StrankaFormated_1">  APSOLUTNO VELIČANSTVENI  d.o.o.</derivirana_varijabla>
  </DomainObject.Predmet.StrankaFormated>
  <DomainObject.Predmet.StrankaFormatedOIB>
    <izvorni_sadrzaj>  APSOLUTNO VELIČANSTVENI  d.o.o., OIB 76832591195</izvorni_sadrzaj>
    <derivirana_varijabla naziv="DomainObject.Predmet.StrankaFormatedOIB_1">  APSOLUTNO VELIČANSTVENI  d.o.o., OIB 76832591195</derivirana_varijabla>
  </DomainObject.Predmet.StrankaFormatedOIB>
  <DomainObject.Predmet.StrankaFormatedWithAdress>
    <izvorni_sadrzaj> APSOLUTNO VELIČANSTVENI  d.o.o., Opatovina 35, 10000 Zagreb</izvorni_sadrzaj>
    <derivirana_varijabla naziv="DomainObject.Predmet.StrankaFormatedWithAdress_1"> APSOLUTNO VELIČANSTVENI  d.o.o., Opatovina 35, 10000 Zagreb</derivirana_varijabla>
  </DomainObject.Predmet.StrankaFormatedWithAdress>
  <DomainObject.Predmet.StrankaFormatedWithAdressOIB>
    <izvorni_sadrzaj> APSOLUTNO VELIČANSTVENI  d.o.o., OIB 76832591195, Opatovina 35, 10000 Zagreb</izvorni_sadrzaj>
    <derivirana_varijabla naziv="DomainObject.Predmet.StrankaFormatedWithAdressOIB_1"> APSOLUTNO VELIČANSTVENI  d.o.o., OIB 76832591195, Opatovina 35, 10000 Zagreb</derivirana_varijabla>
  </DomainObject.Predmet.StrankaFormatedWithAdressOIB>
  <DomainObject.Predmet.StrankaWithAdress>
    <izvorni_sadrzaj>APSOLUTNO VELIČANSTVENI  d.o.o. Opatovina 35,10000 Zagreb</izvorni_sadrzaj>
    <derivirana_varijabla naziv="DomainObject.Predmet.StrankaWithAdress_1">APSOLUTNO VELIČANSTVENI  d.o.o. Opatovina 35,10000 Zagreb</derivirana_varijabla>
  </DomainObject.Predmet.StrankaWithAdress>
  <DomainObject.Predmet.StrankaWithAdressOIB>
    <izvorni_sadrzaj>APSOLUTNO VELIČANSTVENI  d.o.o., OIB 76832591195, Opatovina 35,10000 Zagreb</izvorni_sadrzaj>
    <derivirana_varijabla naziv="DomainObject.Predmet.StrankaWithAdressOIB_1">APSOLUTNO VELIČANSTVENI  d.o.o., OIB 76832591195, Opatovina 35,10000 Zagreb</derivirana_varijabla>
  </DomainObject.Predmet.StrankaWithAdressOIB>
  <DomainObject.Predmet.StrankaNazivFormated>
    <izvorni_sadrzaj>APSOLUTNO VELIČANSTVENI  d.o.o.</izvorni_sadrzaj>
    <derivirana_varijabla naziv="DomainObject.Predmet.StrankaNazivFormated_1">APSOLUTNO VELIČANSTVENI  d.o.o.</derivirana_varijabla>
  </DomainObject.Predmet.StrankaNazivFormated>
  <DomainObject.Predmet.StrankaNazivFormatedOIB>
    <izvorni_sadrzaj>APSOLUTNO VELIČANSTVENI  d.o.o., OIB 76832591195</izvorni_sadrzaj>
    <derivirana_varijabla naziv="DomainObject.Predmet.StrankaNazivFormatedOIB_1">APSOLUTNO VELIČANSTVENI  d.o.o., OIB 76832591195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APSOLUTNO VELIČANSTVENI  d.o.o.</item>
    </izvorni_sadrzaj>
    <derivirana_varijabla naziv="DomainObject.Predmet.StrankaListFormated_1">
      <item>APSOLUTNO VELIČANSTVENI  d.o.o.</item>
    </derivirana_varijabla>
  </DomainObject.Predmet.StrankaListFormated>
  <DomainObject.Predmet.StrankaListFormatedOIB>
    <izvorni_sadrzaj>
      <item>APSOLUTNO VELIČANSTVENI  d.o.o., OIB 76832591195</item>
    </izvorni_sadrzaj>
    <derivirana_varijabla naziv="DomainObject.Predmet.StrankaListFormatedOIB_1">
      <item>APSOLUTNO VELIČANSTVENI  d.o.o., OIB 76832591195</item>
    </derivirana_varijabla>
  </DomainObject.Predmet.StrankaListFormatedOIB>
  <DomainObject.Predmet.StrankaListFormatedWithAdress>
    <izvorni_sadrzaj>
      <item>APSOLUTNO VELIČANSTVENI  d.o.o., Opatovina 35, 10000 Zagreb</item>
    </izvorni_sadrzaj>
    <derivirana_varijabla naziv="DomainObject.Predmet.StrankaListFormatedWithAdress_1">
      <item>APSOLUTNO VELIČANSTVENI  d.o.o., Opatovina 35, 10000 Zagreb</item>
    </derivirana_varijabla>
  </DomainObject.Predmet.StrankaListFormatedWithAdress>
  <DomainObject.Predmet.StrankaListFormatedWithAdressOIB>
    <izvorni_sadrzaj>
      <item>APSOLUTNO VELIČANSTVENI  d.o.o., OIB 76832591195, Opatovina 35, 10000 Zagreb</item>
    </izvorni_sadrzaj>
    <derivirana_varijabla naziv="DomainObject.Predmet.StrankaListFormatedWithAdressOIB_1">
      <item>APSOLUTNO VELIČANSTVENI  d.o.o., OIB 76832591195, Opatovina 35, 10000 Zagreb</item>
    </derivirana_varijabla>
  </DomainObject.Predmet.StrankaListFormatedWithAdressOIB>
  <DomainObject.Predmet.StrankaListNazivFormated>
    <izvorni_sadrzaj>
      <item>APSOLUTNO VELIČANSTVENI  d.o.o.</item>
    </izvorni_sadrzaj>
    <derivirana_varijabla naziv="DomainObject.Predmet.StrankaListNazivFormated_1">
      <item>APSOLUTNO VELIČANSTVENI  d.o.o.</item>
    </derivirana_varijabla>
  </DomainObject.Predmet.StrankaListNazivFormated>
  <DomainObject.Predmet.StrankaListNazivFormatedOIB>
    <izvorni_sadrzaj>
      <item>APSOLUTNO VELIČANSTVENI  d.o.o., OIB 76832591195</item>
    </izvorni_sadrzaj>
    <derivirana_varijabla naziv="DomainObject.Predmet.StrankaListNazivFormatedOIB_1">
      <item>APSOLUTNO VELIČANSTVENI  d.o.o., OIB 76832591195</item>
    </derivirana_varijabla>
  </DomainObject.Predmet.StrankaListNazivFormatedOIB>
  <DomainObject.Predmet.ProtuStrankaListFormated>
    <izvorni_sadrzaj>
      <item>APSOLUTNO VELIČANSTVENI  d.o.o.</item>
    </izvorni_sadrzaj>
    <derivirana_varijabla naziv="DomainObject.Predmet.ProtuStrankaListFormated_1">
      <item>APSOLUTNO VELIČANSTVENI  d.o.o.</item>
    </derivirana_varijabla>
  </DomainObject.Predmet.ProtuStrankaListFormated>
  <DomainObject.Predmet.ProtuStrankaListFormatedOIB>
    <izvorni_sadrzaj>
      <item>APSOLUTNO VELIČANSTVENI  d.o.o., OIB 76832591195</item>
    </izvorni_sadrzaj>
    <derivirana_varijabla naziv="DomainObject.Predmet.ProtuStrankaListFormatedOIB_1">
      <item>APSOLUTNO VELIČANSTVENI  d.o.o., OIB 76832591195</item>
    </derivirana_varijabla>
  </DomainObject.Predmet.ProtuStrankaListFormatedOIB>
  <DomainObject.Predmet.ProtuStrankaListFormatedWithAdress>
    <izvorni_sadrzaj>
      <item>APSOLUTNO VELIČANSTVENI  d.o.o., Opatovina 35, 10000 Zagreb</item>
    </izvorni_sadrzaj>
    <derivirana_varijabla naziv="DomainObject.Predmet.ProtuStrankaListFormatedWithAdress_1">
      <item>APSOLUTNO VELIČANSTVENI  d.o.o., Opatovina 35, 10000 Zagreb</item>
    </derivirana_varijabla>
  </DomainObject.Predmet.ProtuStrankaListFormatedWithAdress>
  <DomainObject.Predmet.ProtuStrankaListFormatedWithAdressOIB>
    <izvorni_sadrzaj>
      <item>APSOLUTNO VELIČANSTVENI  d.o.o., OIB 76832591195, Opatovina 35, 10000 Zagreb</item>
    </izvorni_sadrzaj>
    <derivirana_varijabla naziv="DomainObject.Predmet.ProtuStrankaListFormatedWithAdressOIB_1">
      <item>APSOLUTNO VELIČANSTVENI  d.o.o., OIB 76832591195, Opatovina 35, 10000 Zagreb</item>
    </derivirana_varijabla>
  </DomainObject.Predmet.ProtuStrankaListFormatedWithAdressOIB>
  <DomainObject.Predmet.ProtuStrankaListNazivFormated>
    <izvorni_sadrzaj>
      <item>APSOLUTNO VELIČANSTVENI  d.o.o.</item>
    </izvorni_sadrzaj>
    <derivirana_varijabla naziv="DomainObject.Predmet.ProtuStrankaListNazivFormated_1">
      <item>APSOLUTNO VELIČANSTVENI  d.o.o.</item>
    </derivirana_varijabla>
  </DomainObject.Predmet.ProtuStrankaListNazivFormated>
  <DomainObject.Predmet.ProtuStrankaListNazivFormatedOIB>
    <izvorni_sadrzaj>
      <item>APSOLUTNO VELIČANSTVENI  d.o.o., OIB 76832591195</item>
    </izvorni_sadrzaj>
    <derivirana_varijabla naziv="DomainObject.Predmet.ProtuStrankaListNazivFormatedOIB_1">
      <item>APSOLUTNO VELIČANSTVENI  d.o.o., OIB 76832591195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APSOLUTNO VELIČANSTVENI  d.o.o.</izvorni_sadrzaj>
    <derivirana_varijabla naziv="DomainObject.Predmet.StrankaIDrugi_1">APSOLUTNO VELIČANSTVENI  d.o.o.</derivirana_varijabla>
  </DomainObject.Predmet.StrankaIDrugi>
  <DomainObject.Predmet.ProtustrankaIDrugi>
    <izvorni_sadrzaj>APSOLUTNO VELIČANSTVENI  d.o.o.</izvorni_sadrzaj>
    <derivirana_varijabla naziv="DomainObject.Predmet.ProtustrankaIDrugi_1">APSOLUTNO VELIČANSTVENI  d.o.o.</derivirana_varijabla>
  </DomainObject.Predmet.ProtustrankaIDrugi>
  <DomainObject.Predmet.StrankaIDrugiAdressOIB>
    <izvorni_sadrzaj>APSOLUTNO VELIČANSTVENI  d.o.o., OIB 76832591195, Opatovina 35, 10000 Zagreb</izvorni_sadrzaj>
    <derivirana_varijabla naziv="DomainObject.Predmet.StrankaIDrugiAdressOIB_1">APSOLUTNO VELIČANSTVENI  d.o.o., OIB 76832591195, Opatovina 35, 10000 Zagreb</derivirana_varijabla>
  </DomainObject.Predmet.StrankaIDrugiAdressOIB>
  <DomainObject.Predmet.ProtustrankaIDrugiAdressOIB>
    <izvorni_sadrzaj>APSOLUTNO VELIČANSTVENI  d.o.o., OIB 76832591195, Opatovina 35, 10000 Zagreb</izvorni_sadrzaj>
    <derivirana_varijabla naziv="DomainObject.Predmet.ProtustrankaIDrugiAdressOIB_1">APSOLUTNO VELIČANSTVENI  d.o.o., OIB 76832591195, Opatovina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APSOLUTNO VELIČANSTVENI  d.o.o.</item>
      <item>APSOLUTNO VELIČANSTVENI  d.o.o.</item>
    </izvorni_sadrzaj>
    <derivirana_varijabla naziv="DomainObject.Predmet.SudioniciListNaziv_1">
      <item>APSOLUTNO VELIČANSTVENI  d.o.o.</item>
      <item>APSOLUTNO VELIČANSTVENI  d.o.o.</item>
    </derivirana_varijabla>
  </DomainObject.Predmet.SudioniciListNaziv>
  <DomainObject.Predmet.SudioniciListAdressOIB>
    <izvorni_sadrzaj>
      <item>APSOLUTNO VELIČANSTVENI  d.o.o., OIB 76832591195, Opatovina 35,10000 Zagreb</item>
      <item>APSOLUTNO VELIČANSTVENI  d.o.o., OIB 76832591195, Opatovina 35,10000 Zagreb</item>
    </izvorni_sadrzaj>
    <derivirana_varijabla naziv="DomainObject.Predmet.SudioniciListAdressOIB_1">
      <item>APSOLUTNO VELIČANSTVENI  d.o.o., OIB 76832591195, Opatovina 35,10000 Zagreb</item>
      <item>APSOLUTNO VELIČANSTVENI  d.o.o., OIB 76832591195, Opatovina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76832591195</item>
      <item>, OIB 76832591195</item>
    </izvorni_sadrzaj>
    <derivirana_varijabla naziv="DomainObject.Predmet.SudioniciListNazivOIB_1">
      <item>, OIB 76832591195</item>
      <item>, OIB 76832591195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1357</properties:Words>
  <properties:Characters>7661</properties:Characters>
  <properties:Lines>177</properties:Lines>
  <properties:Paragraphs>59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2018-03-22T09:25:00Z</dcterms:created>
  <dc:creator>nribaric</dc:creator>
  <cp:lastModifiedBy>Jadranka Zelić</cp:lastModifiedBy>
  <cp:lastPrinted>2018-03-22T09:25:00Z</cp:lastPrinted>
  <dcterms:modified xmlns:xsi="http://www.w3.org/2001/XMLSchema-instance" xsi:type="dcterms:W3CDTF">2018-03-22T09:57:00Z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 dopuna prijedloga -čl. 31. SZ-ništa nije dostavljeno- apsolutno veličanstveni 22.3.2018..docx)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