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d989" w14:paraId="41cd98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857D21">
        <w:t>5 St-389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7D21">
        <w:t xml:space="preserve"> dužnika VESTA d.o.o., Gornje Ladanje, Kralja Zvonimira 7</w:t>
      </w:r>
      <w:r w:rsidR="00740000">
        <w:t>, M</w:t>
      </w:r>
      <w:r w:rsidR="00857D21">
        <w:t>BS: 070084699, OIB: 36353736739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57D21" w:rsidRPr="00857D21">
        <w:t xml:space="preserve"> </w:t>
      </w:r>
      <w:r w:rsidR="00857D21">
        <w:t>VESTA d.o.o., Gornje Ladanje, Kralja Zvonimira 7, MBS: 070084699, OIB: 36353736739</w:t>
      </w:r>
      <w:r w:rsidR="00740000">
        <w:t xml:space="preserve">, </w:t>
      </w:r>
      <w:r w:rsidR="00CB6C18">
        <w:t xml:space="preserve">iznosi </w:t>
      </w:r>
      <w:r w:rsidR="00857D21">
        <w:t>80.850,21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D60907">
        <w:t xml:space="preserve"> dužnika </w:t>
      </w:r>
      <w:r w:rsidR="00857D21">
        <w:t>Mladen Peharda, Gornje Ladanje,Kralja Zvonimira 7, OIB: 53774659747</w:t>
      </w:r>
      <w:r w:rsidR="00A523AB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1E6334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1E6334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1E6334">
        <w:t>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857D21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620" w:rsidR="005A4620">
      <w:r>
        <w:separator/>
      </w:r>
    </w:p>
  </w:endnote>
  <w:endnote w:id="0" w:type="continuationSeparator">
    <w:p w:rsidRDefault="005A4620" w:rsidR="005A4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620" w:rsidR="005A4620">
      <w:r>
        <w:separator/>
      </w:r>
    </w:p>
  </w:footnote>
  <w:footnote w:id="0" w:type="continuationSeparator">
    <w:p w:rsidRDefault="005A4620" w:rsidR="005A4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35482"/>
    <w:rsid w:val="001B72D6"/>
    <w:rsid w:val="001E6334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A4620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7D21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244DF"/>
    <w:rsid w:val="00E72541"/>
    <w:rsid w:val="00E82B62"/>
    <w:rsid w:val="00E93171"/>
    <w:rsid w:val="00EA5D61"/>
    <w:rsid w:val="00EC7988"/>
    <w:rsid w:val="00F10C2B"/>
    <w:rsid w:val="00F4158F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St-389/2015-4</izvorni_sadrzaj>
    <derivirana_varijabla naziv="DomainObject.Oznaka_1">St-389/2015-4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VESTA društvo s ograničenom odgovornošću za trgovinu i građenje</izvorni_sadrzaj>
    <derivirana_varijabla naziv="DomainObject.Predmet.ProtustrankaFormated_1">  VESTA društvo s ograničenom odgovornošću za trgovinu i građenje</derivirana_varijabla>
  </DomainObject.Predmet.ProtustrankaFormated>
  <DomainObject.Predmet.ProtustrankaFormatedOIB>
    <izvorni_sadrzaj>  VESTA društvo s ograničenom odgovornošću za trgovinu i građenje, OIB 36353736739</izvorni_sadrzaj>
    <derivirana_varijabla naziv="DomainObject.Predmet.ProtustrankaFormatedOIB_1">  VESTA društvo s ograničenom odgovornošću za trgovinu i građenje, OIB 36353736739</derivirana_varijabla>
  </DomainObject.Predmet.ProtustrankaFormatedOIB>
  <DomainObject.Predmet.ProtustrankaFormatedWithAdress>
    <izvorni_sadrzaj> VESTA društvo s ograničenom odgovornošću za trgovinu i građenje, Kralja Zvonimira 7, 42207 Gornje Ladanje</izvorni_sadrzaj>
    <derivirana_varijabla naziv="DomainObject.Predmet.ProtustrankaFormatedWithAdress_1"> VESTA društvo s ograničenom odgovornošću za trgovinu i građenje, Kralja Zvonimira 7, 42207 Gornje Ladanje</derivirana_varijabla>
  </DomainObject.Predmet.ProtustrankaFormatedWithAdress>
  <DomainObject.Predmet.ProtustrankaFormatedWithAdressOIB>
    <izvorni_sadrzaj> VESTA društvo s ograničenom odgovornošću za trgovinu i građenje, OIB 36353736739, Kralja Zvonimira 7, 42207 Gornje Ladanje</izvorni_sadrzaj>
    <derivirana_varijabla naziv="DomainObject.Predmet.ProtustrankaFormatedWithAdressOIB_1"> VESTA društvo s ograničenom odgovornošću za trgovinu i građenje, OIB 36353736739, Kralja Zvonimira 7, 42207 Gornje Ladanje</derivirana_varijabla>
  </DomainObject.Predmet.ProtustrankaFormatedWithAdressOIB>
  <DomainObject.Predmet.ProtustrankaWithAdress>
    <izvorni_sadrzaj>VESTA društvo s ograničenom odgovornošću za trgovinu i građenje Kralja Zvonimira 7, 42207 Gornje Ladanje</izvorni_sadrzaj>
    <derivirana_varijabla naziv="DomainObject.Predmet.ProtustrankaWithAdress_1">VESTA društvo s ograničenom odgovornošću za trgovinu i građenje Kralja Zvonimira 7, 42207 Gornje Ladanje</derivirana_varijabla>
  </DomainObject.Predmet.ProtustrankaWithAdress>
  <DomainObject.Predmet.ProtustrankaWithAdressOIB>
    <izvorni_sadrzaj>VESTA društvo s ograničenom odgovornošću za trgovinu i građenje, OIB 36353736739, Kralja Zvonimira 7, 42207 Gornje Ladanje</izvorni_sadrzaj>
    <derivirana_varijabla naziv="DomainObject.Predmet.ProtustrankaWithAdressOIB_1">VESTA društvo s ograničenom odgovornošću za trgovinu i građenje, OIB 36353736739, Kralja Zvonimira 7, 42207 Gornje Ladanje</derivirana_varijabla>
  </DomainObject.Predmet.ProtustrankaWithAdressOIB>
  <DomainObject.Predmet.ProtustrankaNazivFormated>
    <izvorni_sadrzaj>VESTA društvo s ograničenom odgovornošću za trgovinu i građenje</izvorni_sadrzaj>
    <derivirana_varijabla naziv="DomainObject.Predmet.ProtustrankaNazivFormated_1">VESTA društvo s ograničenom odgovornošću za trgovinu i građenje</derivirana_varijabla>
  </DomainObject.Predmet.ProtustrankaNazivFormated>
  <DomainObject.Predmet.ProtustrankaNazivFormatedOIB>
    <izvorni_sadrzaj>VESTA društvo s ograničenom odgovornošću za trgovinu i građenje, OIB 36353736739</izvorni_sadrzaj>
    <derivirana_varijabla naziv="DomainObject.Predmet.ProtustrankaNazivFormatedOIB_1">VESTA društvo s ograničenom odgovornošću za trgovinu i građenje, OIB 36353736739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80850.21</izvorni_sadrzaj>
    <derivirana_varijabla naziv="DomainObject.Predmet.TrenutnaVrijednost_1">80850.21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VESTA društvo s ograničenom odgovornošću za trgovinu i građenje</item>
    </izvorni_sadrzaj>
    <derivirana_varijabla naziv="DomainObject.Predmet.ProtuStrankaListFormated_1">
      <item>VESTA društvo s ograničenom odgovornošću za trgovinu i građenje</item>
    </derivirana_varijabla>
  </DomainObject.Predmet.ProtuStrankaListFormated>
  <DomainObject.Predmet.ProtuStrankaListFormatedOIB>
    <izvorni_sadrzaj>
      <item>VESTA društvo s ograničenom odgovornošću za trgovinu i građenje, OIB 36353736739</item>
    </izvorni_sadrzaj>
    <derivirana_varijabla naziv="DomainObject.Predmet.ProtuStrankaListFormatedOIB_1">
      <item>VESTA društvo s ograničenom odgovornošću za trgovinu i građenje, OIB 36353736739</item>
    </derivirana_varijabla>
  </DomainObject.Predmet.ProtuStrankaListFormatedOIB>
  <DomainObject.Predmet.ProtuStrankaListFormatedWithAdress>
    <izvorni_sadrzaj>
      <item>VESTA društvo s ograničenom odgovornošću za trgovinu i građenje, Kralja Zvonimira 7, 42207 Gornje Ladanje</item>
    </izvorni_sadrzaj>
    <derivirana_varijabla naziv="DomainObject.Predmet.ProtuStrankaListFormatedWithAdress_1">
      <item>VESTA društvo s ograničenom odgovornošću za trgovinu i građenje, Kralja Zvonimira 7, 42207 Gornje Ladanje</item>
    </derivirana_varijabla>
  </DomainObject.Predmet.ProtuStrankaListFormatedWithAdress>
  <DomainObject.Predmet.ProtuStrankaListFormatedWithAdressOIB>
    <izvorni_sadrzaj>
      <item>VESTA društvo s ograničenom odgovornošću za trgovinu i građenje, OIB 36353736739, Kralja Zvonimira 7, 42207 Gornje Ladanje</item>
    </izvorni_sadrzaj>
    <derivirana_varijabla naziv="DomainObject.Predmet.ProtuStrankaListFormatedWithAdressOIB_1">
      <item>VESTA društvo s ograničenom odgovornošću za trgovinu i građenje, OIB 36353736739, Kralja Zvonimira 7, 42207 Gornje Ladanje</item>
    </derivirana_varijabla>
  </DomainObject.Predmet.ProtuStrankaListFormatedWithAdressOIB>
  <DomainObject.Predmet.ProtuStrankaListNazivFormated>
    <izvorni_sadrzaj>
      <item>VESTA društvo s ograničenom odgovornošću za trgovinu i građenje</item>
    </izvorni_sadrzaj>
    <derivirana_varijabla naziv="DomainObject.Predmet.ProtuStrankaListNazivFormated_1">
      <item>VESTA društvo s ograničenom odgovornošću za trgovinu i građenje</item>
    </derivirana_varijabla>
  </DomainObject.Predmet.ProtuStrankaListNazivFormated>
  <DomainObject.Predmet.ProtuStrankaListNazivFormatedOIB>
    <izvorni_sadrzaj>
      <item>VESTA društvo s ograničenom odgovornošću za trgovinu i građenje, OIB 36353736739</item>
    </izvorni_sadrzaj>
    <derivirana_varijabla naziv="DomainObject.Predmet.ProtuStrankaListNazivFormatedOIB_1">
      <item>VESTA društvo s ograničenom odgovornošću za trgovinu i građenje, OIB 36353736739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St-389/2015-4</izvorni_sadrzaj>
    <derivirana_varijabla naziv="DomainObject.PoslovniBrojDokumenta_1">St-389/2015-4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VESTA društvo s ograničenom odgovornošću za trgovinu i građenje</izvorni_sadrzaj>
    <derivirana_varijabla naziv="DomainObject.Predmet.ProtustrankaIDrugi_1">VESTA društvo s ograničenom odgovornošću za trgovinu i građenje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VESTA društvo s ograničenom odgovornošću za trgovinu i građenje, OIB 36353736739, Kralja Zvonimira 7, 42207 Gornje Ladanje</izvorni_sadrzaj>
    <derivirana_varijabla naziv="DomainObject.Predmet.ProtustrankaIDrugiAdressOIB_1">VESTA društvo s ograničenom odgovornošću za trgovinu i građenje, OIB 36353736739, Kralja Zvonimira 7,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VESTA društvo s ograničenom odgovornošću za trgovinu i građenje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VESTA društvo s ograničenom odgovornošću za trgovinu i građenje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VESTA društvo s ograničenom odgovornošću za trgovinu i građenje, OIB 36353736739, Kralja Zvonimira 7,42207 Gornje Ladanje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VESTA društvo s ograničenom odgovornošću za trgovinu i građenje, OIB 36353736739, Kralja Zvonimira 7,42207 Gornje Ladanje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36353736739</item>
      <item>, OIB null</item>
      <item>, OIB null</item>
    </izvorni_sadrzaj>
    <derivirana_varijabla naziv="DomainObject.Predmet.SudioniciListNazivOIB_1">
      <item>, OIB null</item>
      <item>, OIB 36353736739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F5DDC-A25C-40B4-B12E-17A6D4E8D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1901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2016-01-13T09:11:00Z</dcterms:created>
  <dc:creator>Ljubica Makovec</dc:creator>
  <cp:lastModifiedBy>Maja Marčec</cp:lastModifiedBy>
  <cp:lastPrinted>2016-01-13T09:10:00Z</cp:lastPrinted>
  <dcterms:modified xmlns:xsi="http://www.w3.org/2001/XMLSchema-instance" xsi:type="dcterms:W3CDTF">2016-01-13T11:22:00Z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