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e8eb" w14:paraId="e8be8e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05902">
        <w:t>2351</w:t>
      </w:r>
      <w:r w:rsidR="00A446AE">
        <w:t>/16</w:t>
      </w:r>
      <w:r w:rsidR="003641C9">
        <w:t>-18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8360D" w:rsidRPr="00D8360D">
        <w:rPr>
          <w:lang w:val="pt-BR"/>
        </w:rPr>
        <w:t>E i A, d.o.o., Zagreb, Pantovčak 158, OIB: 23321042564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05902">
        <w:rPr>
          <w:lang w:val="pt-BR"/>
        </w:rPr>
        <w:t>4</w:t>
      </w:r>
      <w:r w:rsidR="00563186">
        <w:rPr>
          <w:lang w:val="pt-BR"/>
        </w:rPr>
        <w:t xml:space="preserve">. </w:t>
      </w:r>
      <w:r w:rsidR="00805902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463B5" w:rsidRPr="005463B5">
        <w:rPr>
          <w:lang w:val="pt-BR"/>
        </w:rPr>
        <w:t>E i A, d.o.o., Zagreb, Pantovčak 158, OIB: 23321042564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05902">
        <w:t>2351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30210" w:rsidRPr="00830210">
        <w:rPr>
          <w:lang w:val="pt-BR"/>
        </w:rPr>
        <w:t>E i A, d.o.o., Zagreb, Pantovčak 158, OIB: 23321042564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9B2156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B2156" w:rsidRPr="009B2156">
        <w:rPr>
          <w:lang w:val="pt-BR"/>
        </w:rPr>
        <w:t>E i A, d.o.o., Zagreb, Pantovčak 158, OIB: 23321042564</w:t>
      </w:r>
      <w:r w:rsidR="009B2156">
        <w:rPr>
          <w:lang w:val="pt-BR"/>
        </w:rPr>
        <w:t>,</w:t>
      </w:r>
      <w:r w:rsidRPr="00082C15">
        <w:rPr>
          <w:lang w:val="pt-BR"/>
        </w:rPr>
        <w:t xml:space="preserve"> na temelju odredbe </w:t>
      </w:r>
      <w:r w:rsidRPr="00082C15">
        <w:t xml:space="preserve">čl. </w:t>
      </w:r>
      <w:r w:rsidR="001F5585">
        <w:t>444</w:t>
      </w:r>
      <w:r w:rsidRPr="00082C15">
        <w:t xml:space="preserve">. st. </w:t>
      </w:r>
      <w:r w:rsidR="001F5585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C192E">
        <w:t xml:space="preserve">je </w:t>
      </w:r>
      <w:r w:rsidR="00233208">
        <w:t>na</w:t>
      </w:r>
      <w:r w:rsidR="008A27DD" w:rsidRPr="00E974B3">
        <w:t xml:space="preserve"> </w:t>
      </w:r>
      <w:r w:rsidR="009B2156">
        <w:t xml:space="preserve">dan </w:t>
      </w:r>
      <w:r w:rsidR="009B2156" w:rsidRPr="009B2156">
        <w:t>1. rujna 2015. dužnik u Očevidniku redoslijeda osnova za plaćanje ima</w:t>
      </w:r>
      <w:r w:rsidR="009B2156">
        <w:t>o</w:t>
      </w:r>
      <w:r w:rsidR="009B2156" w:rsidRPr="009B2156">
        <w:t xml:space="preserve"> evidentirane neizvršene osnove za plaćanje u neprekinutom razdoblju od 1632 dana, u ukupnom iznosu od 88.522,81 kn, </w:t>
      </w:r>
      <w:r w:rsidR="009B2156">
        <w:t>te je imao</w:t>
      </w:r>
      <w:r w:rsidR="009B2156" w:rsidRPr="009B2156">
        <w:t xml:space="preserve"> 1 zaposlenog</w:t>
      </w:r>
      <w:r w:rsidR="009B2156">
        <w:t xml:space="preserve">. </w:t>
      </w:r>
      <w:r w:rsidR="00D302B2">
        <w:t xml:space="preserve">Osim toga, </w:t>
      </w:r>
      <w:r w:rsidR="004005AE">
        <w:t xml:space="preserve">uz podnesak od </w:t>
      </w:r>
      <w:r w:rsidR="009B2156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9B2156">
        <w:t>4</w:t>
      </w:r>
      <w:r w:rsidR="004005AE" w:rsidRPr="004005AE">
        <w:t>. spisa)</w:t>
      </w:r>
      <w:r w:rsidR="009B2156">
        <w:t>.</w:t>
      </w:r>
    </w:p>
    <w:p w:rsidRDefault="00803391" w:rsidP="00250A6E" w:rsidR="00803391">
      <w:pPr>
        <w:pStyle w:val="Tijeloteksta"/>
        <w:ind w:firstLine="708"/>
      </w:pPr>
    </w:p>
    <w:p w:rsidRDefault="00225613" w:rsidP="00250A6E" w:rsidR="00226E64">
      <w:pPr>
        <w:pStyle w:val="Tijeloteksta"/>
        <w:ind w:firstLine="708"/>
      </w:pPr>
      <w:r>
        <w:t xml:space="preserve">Rješenjem ovoga suda od </w:t>
      </w:r>
      <w:r w:rsidR="009B2156">
        <w:t>24</w:t>
      </w:r>
      <w:r w:rsidR="00250A6E">
        <w:t xml:space="preserve">. </w:t>
      </w:r>
      <w:r w:rsidR="009B2156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005AE">
        <w:t>4</w:t>
      </w:r>
      <w:r w:rsidR="008019C2">
        <w:t xml:space="preserve">. </w:t>
      </w:r>
      <w:r w:rsidR="007D562E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226E64">
        <w:t>koje je</w:t>
      </w:r>
      <w:r w:rsidR="0091048F" w:rsidRPr="0091048F">
        <w:t>, u skladu s odredbom čl. 128. st. 5. SZ-a, spojeno s ročištem radi rasprave o pretpostavkama za otvaranje stečajnoga postupka.</w:t>
      </w:r>
    </w:p>
    <w:p w:rsidRDefault="00226E64" w:rsidP="00250A6E" w:rsidR="00226E64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0A4418">
        <w:t>4</w:t>
      </w:r>
      <w:r w:rsidR="00E757C5" w:rsidRPr="00E757C5">
        <w:t xml:space="preserve">. spisa) proizlazi </w:t>
      </w:r>
      <w:r w:rsidR="000A4418">
        <w:t>kako</w:t>
      </w:r>
      <w:r w:rsidR="00E757C5" w:rsidRPr="00E757C5">
        <w:t xml:space="preserve"> </w:t>
      </w:r>
      <w:r w:rsidR="000C2EC7">
        <w:t xml:space="preserve">dužnik u očevidniku redoslijeda osnova za plaćanje </w:t>
      </w:r>
      <w:r w:rsidR="00E757C5" w:rsidRPr="00E757C5">
        <w:t xml:space="preserve">ima evidentirane neizvršene osnove za plaćanje u neprekinutom razdoblju od </w:t>
      </w:r>
      <w:r w:rsidR="00584FD7">
        <w:t>2163</w:t>
      </w:r>
      <w:r w:rsidR="00E757C5" w:rsidRPr="00E757C5">
        <w:t xml:space="preserve"> dana</w:t>
      </w:r>
      <w:r w:rsidR="00584FD7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5F39D6">
        <w:t xml:space="preserve">osoba ovlaštena za zastupanje </w:t>
      </w:r>
      <w:r w:rsidR="008019C2">
        <w:t>dužnika nije ospori</w:t>
      </w:r>
      <w:r w:rsidR="005F39D6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C23851" w:rsidP="0077793E" w:rsidR="0039760F" w:rsidRPr="00DE38B6">
      <w:pPr>
        <w:ind w:firstLine="709"/>
        <w:jc w:val="both"/>
      </w:pPr>
      <w:r>
        <w:t xml:space="preserve">Na </w:t>
      </w:r>
      <w:r w:rsidR="005F39D6">
        <w:t xml:space="preserve">održanom ročištu </w:t>
      </w:r>
      <w:r>
        <w:t>osoba ov</w:t>
      </w:r>
      <w:r w:rsidR="00B91F8D">
        <w:t xml:space="preserve">laštena za zastupanje dužnika </w:t>
      </w:r>
      <w:r w:rsidR="006932DF">
        <w:t xml:space="preserve">Ensar Berber </w:t>
      </w:r>
      <w:r>
        <w:t xml:space="preserve">je izjavio kako se ne protivi </w:t>
      </w:r>
      <w:r w:rsidR="006C669A">
        <w:t xml:space="preserve">prijedlogu za </w:t>
      </w:r>
      <w:r w:rsidR="00B91F8D">
        <w:t>otvaranj</w:t>
      </w:r>
      <w:r w:rsidR="006C669A">
        <w:t>e</w:t>
      </w:r>
      <w:r w:rsidR="00B91F8D">
        <w:t xml:space="preserve"> stečajnoga postupka nad dužnikom</w:t>
      </w:r>
      <w:r w:rsidR="0077793E">
        <w:t xml:space="preserve">, te je potvrdio pisano izvješće o financijsko – gospodarskom stanju dužnika (list 15. i 25. spisa). Uvidom u </w:t>
      </w:r>
      <w:r w:rsidR="0077793E" w:rsidRPr="0077793E">
        <w:t>pisano izvješće o financijsko – gospodarskom stanju dužni</w:t>
      </w:r>
      <w:r w:rsidR="0077793E">
        <w:t xml:space="preserve">ka (list 15. i 25. spisa) i "popis dugotrajne imovine na dan 31.12.2016.godine" utvrđeno je kako </w:t>
      </w:r>
      <w:r w:rsidR="00DE38B6">
        <w:t xml:space="preserve">dužnik nije vlasnik nekretnina, ali je </w:t>
      </w:r>
      <w:r w:rsidR="0077793E">
        <w:t xml:space="preserve">vlasnik </w:t>
      </w:r>
      <w:r w:rsidR="00AB5422">
        <w:t>pokretnina</w:t>
      </w:r>
      <w:r w:rsidR="0077793E">
        <w:t xml:space="preserve"> kupljenih tijekom 2005. i 2010. godine, i to</w:t>
      </w:r>
      <w:r w:rsidR="00C91A56">
        <w:t xml:space="preserve">: </w:t>
      </w:r>
      <w:r w:rsidR="0077793E">
        <w:t>šest (6) stolica</w:t>
      </w:r>
      <w:r w:rsidR="00077249">
        <w:t xml:space="preserve"> M50 – br. 1., 2., 3., 4. 5. i 6. </w:t>
      </w:r>
      <w:r w:rsidR="0077793E">
        <w:t xml:space="preserve">čija je nabavna vrijednost 2005. godine iznosila 2.916,47 kn za svaku stolicu, a knjigovodstvena vrijednost na dan 31. prosinca 2016. 2.073,90 kn za svaku stolicu; </w:t>
      </w:r>
      <w:r w:rsidR="00077249">
        <w:t xml:space="preserve">stolića Aero D65 675, </w:t>
      </w:r>
      <w:r w:rsidR="00382564" w:rsidRPr="00382564">
        <w:t xml:space="preserve">čija je nabavna vrijednost 2005. godine iznosila </w:t>
      </w:r>
      <w:r w:rsidR="00382564">
        <w:t>2.292,70</w:t>
      </w:r>
      <w:r w:rsidR="00382564" w:rsidRPr="00382564">
        <w:t xml:space="preserve"> kn</w:t>
      </w:r>
      <w:r w:rsidR="00382564">
        <w:t xml:space="preserve">, </w:t>
      </w:r>
      <w:r w:rsidR="00382564" w:rsidRPr="00382564">
        <w:t>a knjigovodstvena vrijednost na dan 31. prosinca 2016.</w:t>
      </w:r>
      <w:r w:rsidR="00382564">
        <w:t xml:space="preserve"> 1.515,67</w:t>
      </w:r>
      <w:r w:rsidR="00382564" w:rsidRPr="00382564">
        <w:t xml:space="preserve"> kn</w:t>
      </w:r>
      <w:r w:rsidR="00EE3063">
        <w:t xml:space="preserve">; svjetiljke </w:t>
      </w:r>
      <w:r w:rsidR="00EE3063" w:rsidRPr="00EE3063">
        <w:t xml:space="preserve">čija je nabavna vrijednost 2005. godine iznosila </w:t>
      </w:r>
      <w:r w:rsidR="00EE3063">
        <w:t>3.660,44</w:t>
      </w:r>
      <w:r w:rsidR="00EE3063" w:rsidRPr="00EE3063">
        <w:t xml:space="preserve"> kn</w:t>
      </w:r>
      <w:r w:rsidR="00EE3063">
        <w:t xml:space="preserve">, </w:t>
      </w:r>
      <w:r w:rsidR="00EE3063" w:rsidRPr="00EE3063">
        <w:t>a knjigovodstvena vrijednost na dan 31. prosinca 2016. 2.</w:t>
      </w:r>
      <w:r w:rsidR="00EE3063">
        <w:t>419,92</w:t>
      </w:r>
      <w:r w:rsidR="00EE3063" w:rsidRPr="00EE3063">
        <w:t xml:space="preserve"> kn</w:t>
      </w:r>
      <w:r w:rsidR="00EE3063">
        <w:t>, jastuka 52</w:t>
      </w:r>
      <w:r w:rsidR="00513CF4">
        <w:t xml:space="preserve"> </w:t>
      </w:r>
      <w:r w:rsidR="00EE3063">
        <w:t>x</w:t>
      </w:r>
      <w:r w:rsidR="00513CF4">
        <w:t xml:space="preserve"> </w:t>
      </w:r>
      <w:r w:rsidR="00EE3063">
        <w:t xml:space="preserve">52 </w:t>
      </w:r>
      <w:r w:rsidR="00EE3063" w:rsidRPr="00EE3063">
        <w:t xml:space="preserve">čija je nabavna vrijednost 2005. godine iznosila </w:t>
      </w:r>
      <w:r w:rsidR="00EE3063">
        <w:t>1.130,88</w:t>
      </w:r>
      <w:r w:rsidR="00EE3063" w:rsidRPr="00EE3063">
        <w:t xml:space="preserve"> kn</w:t>
      </w:r>
      <w:r w:rsidR="00EE3063">
        <w:t xml:space="preserve">, </w:t>
      </w:r>
      <w:r w:rsidR="00EE3063" w:rsidRPr="00EE3063">
        <w:t xml:space="preserve">a knjigovodstvena vrijednost na dan 31. prosinca 2016. </w:t>
      </w:r>
      <w:r w:rsidR="00EE3063">
        <w:t xml:space="preserve">836,84 kn, </w:t>
      </w:r>
      <w:r w:rsidR="00513CF4">
        <w:t xml:space="preserve">tepiha 300 x 265, </w:t>
      </w:r>
      <w:r w:rsidR="00513CF4" w:rsidRPr="00513CF4">
        <w:t xml:space="preserve">čija je nabavna vrijednost 2005. godine iznosila 8.131,92 kn, a knjigovodstvena vrijednost na dan 31. prosinca 2016. </w:t>
      </w:r>
      <w:r w:rsidR="00513CF4">
        <w:t>6.017,55</w:t>
      </w:r>
      <w:r w:rsidR="00513CF4" w:rsidRPr="00513CF4">
        <w:t xml:space="preserve"> kn</w:t>
      </w:r>
      <w:r w:rsidR="00513CF4">
        <w:t xml:space="preserve">, te dva (2) stola Column Carlisle br. 1. i 2., </w:t>
      </w:r>
      <w:r w:rsidR="00513CF4" w:rsidRPr="00513CF4">
        <w:t xml:space="preserve">čija je nabavna vrijednost </w:t>
      </w:r>
      <w:r w:rsidR="00513CF4">
        <w:t>2010</w:t>
      </w:r>
      <w:r w:rsidR="00513CF4" w:rsidRPr="00513CF4">
        <w:t xml:space="preserve">. godine iznosila </w:t>
      </w:r>
      <w:r w:rsidR="00513CF4">
        <w:t xml:space="preserve">4.367,00 </w:t>
      </w:r>
      <w:r w:rsidR="00513CF4" w:rsidRPr="00513CF4">
        <w:t>kn za svak</w:t>
      </w:r>
      <w:r w:rsidR="00513CF4">
        <w:t xml:space="preserve">i stol, </w:t>
      </w:r>
      <w:r w:rsidR="00513CF4" w:rsidRPr="00513CF4">
        <w:t xml:space="preserve">a knjigovodstvena vrijednost na dan 31. prosinca 2016. </w:t>
      </w:r>
      <w:r w:rsidR="00EB3FA7">
        <w:t>4.159,57 kn za svaki stol.</w:t>
      </w:r>
      <w:r w:rsidR="00141BE1">
        <w:t xml:space="preserve"> </w:t>
      </w:r>
      <w:r w:rsidR="006D502B" w:rsidRPr="00DE38B6">
        <w:t xml:space="preserve">Nadalje je utvrđeno </w:t>
      </w:r>
      <w:r w:rsidR="00DC3592" w:rsidRPr="00DE38B6">
        <w:t>kako</w:t>
      </w:r>
      <w:r w:rsidR="006D502B" w:rsidRPr="00DE38B6">
        <w:t xml:space="preserve"> </w:t>
      </w:r>
      <w:r w:rsidR="00DE38B6" w:rsidRPr="00DE38B6">
        <w:t xml:space="preserve">je na dan 31. prosinca 2016. </w:t>
      </w:r>
      <w:r w:rsidR="006D502B" w:rsidRPr="00DE38B6">
        <w:t xml:space="preserve">ukupna </w:t>
      </w:r>
      <w:r w:rsidR="00AB5422" w:rsidRPr="00DE38B6">
        <w:t>knjigovodstvena</w:t>
      </w:r>
      <w:r w:rsidR="00DE38B6" w:rsidRPr="00DE38B6">
        <w:t xml:space="preserve"> vrijednost </w:t>
      </w:r>
      <w:r w:rsidR="006D502B" w:rsidRPr="00DE38B6">
        <w:t xml:space="preserve">navedenih pokretnina </w:t>
      </w:r>
      <w:r w:rsidR="00AB5422" w:rsidRPr="00DE38B6">
        <w:t>iznosi</w:t>
      </w:r>
      <w:r w:rsidR="00DE38B6" w:rsidRPr="00DE38B6">
        <w:t>la 31.552,52</w:t>
      </w:r>
      <w:r w:rsidR="00AB5422" w:rsidRPr="00DE38B6">
        <w:t xml:space="preserve"> kn</w:t>
      </w:r>
      <w:r w:rsidR="006D502B" w:rsidRPr="00DE38B6">
        <w:t>.</w:t>
      </w:r>
    </w:p>
    <w:p w:rsidRDefault="00803391" w:rsidP="002C65C8" w:rsidR="00803391">
      <w:pPr>
        <w:pStyle w:val="Tijeloteksta"/>
        <w:ind w:firstLine="708"/>
      </w:pPr>
    </w:p>
    <w:p w:rsidRDefault="0039760F" w:rsidP="002C65C8" w:rsidR="002C65C8" w:rsidRPr="002C43ED">
      <w:pPr>
        <w:pStyle w:val="Tijeloteksta"/>
        <w:ind w:firstLine="708"/>
      </w:pPr>
      <w:r w:rsidRPr="002C43ED">
        <w:t xml:space="preserve">Nadalje, </w:t>
      </w:r>
      <w:r w:rsidR="002C43ED">
        <w:t xml:space="preserve">na </w:t>
      </w:r>
      <w:r w:rsidR="002C43ED" w:rsidRPr="002C43ED">
        <w:t xml:space="preserve">održanom ročištu osoba ovlaštena za zastupanje dužnika Ensar Berber je izjavio </w:t>
      </w:r>
      <w:r w:rsidR="002C43ED">
        <w:t>kako</w:t>
      </w:r>
      <w:r w:rsidR="00F74D3E" w:rsidRPr="002C43ED">
        <w:t xml:space="preserve">, </w:t>
      </w:r>
      <w:r w:rsidRPr="002C43ED">
        <w:t xml:space="preserve">osim </w:t>
      </w:r>
      <w:r w:rsidR="00F74D3E" w:rsidRPr="002C43ED">
        <w:t xml:space="preserve">što je vlasnik </w:t>
      </w:r>
      <w:r w:rsidRPr="002C43ED">
        <w:t>navedenih pokretnina</w:t>
      </w:r>
      <w:r w:rsidR="002C43ED">
        <w:t xml:space="preserve">, dužnik </w:t>
      </w:r>
      <w:r w:rsidRPr="002C43ED">
        <w:t>nije vlasnik nikakve druge imovine.</w:t>
      </w:r>
    </w:p>
    <w:p w:rsidRDefault="00803391" w:rsidP="00765B9F" w:rsidR="00803391" w:rsidRPr="00141BE1">
      <w:pPr>
        <w:ind w:firstLine="708"/>
        <w:jc w:val="both"/>
        <w:rPr>
          <w:b/>
        </w:rPr>
      </w:pPr>
    </w:p>
    <w:p w:rsidRDefault="00765B9F" w:rsidP="00765B9F" w:rsidR="00765B9F" w:rsidRPr="00765B9F">
      <w:pPr>
        <w:ind w:firstLine="708"/>
        <w:jc w:val="both"/>
      </w:pPr>
      <w:r w:rsidRPr="00D61B5D">
        <w:t>S</w:t>
      </w:r>
      <w:r w:rsidR="00D61B5D" w:rsidRPr="00D61B5D">
        <w:t xml:space="preserve"> obzirom na </w:t>
      </w:r>
      <w:r w:rsidR="006C669A">
        <w:t xml:space="preserve">to </w:t>
      </w:r>
      <w:r w:rsidR="00D61B5D" w:rsidRPr="00D61B5D">
        <w:t>da je dužnik vlasnik samo navedenih pokretnina, to je</w:t>
      </w:r>
      <w:r w:rsidRPr="00D61B5D">
        <w:t xml:space="preserve">, uzevši u obzir navedeno, sud utvrdio kako u konkretnom slučaju imovina dužnika koja bi ušla u stečajnu masu nije dovoljna ni za namirenje troškova </w:t>
      </w:r>
      <w:r w:rsidR="00D61B5D" w:rsidRPr="00D61B5D">
        <w:t xml:space="preserve">stečajnoga </w:t>
      </w:r>
      <w:r w:rsidRPr="00D61B5D">
        <w:t>postupka</w:t>
      </w:r>
      <w:r w:rsidR="00D61B5D" w:rsidRPr="00D61B5D">
        <w:t>. Z</w:t>
      </w:r>
      <w:r w:rsidRPr="00D61B5D">
        <w:t xml:space="preserve">bog </w:t>
      </w:r>
      <w:r w:rsidR="00D61B5D" w:rsidRPr="00D61B5D">
        <w:t xml:space="preserve">toga </w:t>
      </w:r>
      <w:r w:rsidRPr="00D61B5D">
        <w:t>su, u skladu s odredbom čl. 132. st. 1. SZ-a, pozvane</w:t>
      </w:r>
      <w:r w:rsidRPr="00765B9F">
        <w:t xml:space="preserve">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</w:t>
      </w:r>
      <w:r w:rsidR="0054341C" w:rsidRPr="0054341C">
        <w:rPr>
          <w:color w:val="000000"/>
        </w:rPr>
        <w:lastRenderedPageBreak/>
        <w:t>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05902">
        <w:t>4</w:t>
      </w:r>
      <w:r w:rsidR="00563186">
        <w:t xml:space="preserve">. </w:t>
      </w:r>
      <w:r w:rsidR="00805902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641C9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641C9" w:rsidP="003641C9" w:rsidR="003641C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641C9" w:rsidP="003641C9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3641C9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805902">
      <w:rPr>
        <w:sz w:val="24"/>
        <w:szCs w:val="24"/>
      </w:rPr>
      <w:t>2351</w:t>
    </w:r>
    <w:r w:rsidRPr="00283DC0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77249"/>
    <w:rsid w:val="00082C15"/>
    <w:rsid w:val="000A4418"/>
    <w:rsid w:val="000B22E7"/>
    <w:rsid w:val="000C1F96"/>
    <w:rsid w:val="000C2EC7"/>
    <w:rsid w:val="000D37B5"/>
    <w:rsid w:val="000D4154"/>
    <w:rsid w:val="000E0E52"/>
    <w:rsid w:val="000E335E"/>
    <w:rsid w:val="001013EE"/>
    <w:rsid w:val="00125FED"/>
    <w:rsid w:val="00134F3A"/>
    <w:rsid w:val="00141BE1"/>
    <w:rsid w:val="00160B46"/>
    <w:rsid w:val="001861A1"/>
    <w:rsid w:val="001A762F"/>
    <w:rsid w:val="001E2FD2"/>
    <w:rsid w:val="001F5585"/>
    <w:rsid w:val="0021298E"/>
    <w:rsid w:val="00225613"/>
    <w:rsid w:val="00226E64"/>
    <w:rsid w:val="00233208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43ED"/>
    <w:rsid w:val="002C65C8"/>
    <w:rsid w:val="002D5087"/>
    <w:rsid w:val="002D60CE"/>
    <w:rsid w:val="00302673"/>
    <w:rsid w:val="003641C9"/>
    <w:rsid w:val="00382564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518B"/>
    <w:rsid w:val="00496278"/>
    <w:rsid w:val="004C428C"/>
    <w:rsid w:val="004F2F28"/>
    <w:rsid w:val="00501EBB"/>
    <w:rsid w:val="00510C83"/>
    <w:rsid w:val="00513CF4"/>
    <w:rsid w:val="005356ED"/>
    <w:rsid w:val="00535D8E"/>
    <w:rsid w:val="00540560"/>
    <w:rsid w:val="0054341C"/>
    <w:rsid w:val="005463B5"/>
    <w:rsid w:val="005543BD"/>
    <w:rsid w:val="00555473"/>
    <w:rsid w:val="00561583"/>
    <w:rsid w:val="00563186"/>
    <w:rsid w:val="00584FD7"/>
    <w:rsid w:val="0059075B"/>
    <w:rsid w:val="00591F57"/>
    <w:rsid w:val="005B004F"/>
    <w:rsid w:val="005B3E7F"/>
    <w:rsid w:val="005F03BD"/>
    <w:rsid w:val="005F39D6"/>
    <w:rsid w:val="00606CC8"/>
    <w:rsid w:val="00662884"/>
    <w:rsid w:val="00665EFD"/>
    <w:rsid w:val="00681B1A"/>
    <w:rsid w:val="006932DF"/>
    <w:rsid w:val="006C669A"/>
    <w:rsid w:val="006D502B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7793E"/>
    <w:rsid w:val="007B068E"/>
    <w:rsid w:val="007C2A8A"/>
    <w:rsid w:val="007D02E9"/>
    <w:rsid w:val="007D5510"/>
    <w:rsid w:val="007D562E"/>
    <w:rsid w:val="007E6A6F"/>
    <w:rsid w:val="008019C2"/>
    <w:rsid w:val="00803391"/>
    <w:rsid w:val="00805902"/>
    <w:rsid w:val="008204DE"/>
    <w:rsid w:val="00830210"/>
    <w:rsid w:val="0083257E"/>
    <w:rsid w:val="00857AD7"/>
    <w:rsid w:val="0089151C"/>
    <w:rsid w:val="008A27DD"/>
    <w:rsid w:val="008B669A"/>
    <w:rsid w:val="008C209C"/>
    <w:rsid w:val="008C2A21"/>
    <w:rsid w:val="008D5709"/>
    <w:rsid w:val="008F656F"/>
    <w:rsid w:val="00901CFD"/>
    <w:rsid w:val="0091048F"/>
    <w:rsid w:val="00923F98"/>
    <w:rsid w:val="00937068"/>
    <w:rsid w:val="00947BCF"/>
    <w:rsid w:val="00973C2C"/>
    <w:rsid w:val="009831B7"/>
    <w:rsid w:val="009B1748"/>
    <w:rsid w:val="009B2156"/>
    <w:rsid w:val="009B3D51"/>
    <w:rsid w:val="009C4BF6"/>
    <w:rsid w:val="00A0793E"/>
    <w:rsid w:val="00A446AE"/>
    <w:rsid w:val="00A473F8"/>
    <w:rsid w:val="00A6064D"/>
    <w:rsid w:val="00A75EA1"/>
    <w:rsid w:val="00A75F17"/>
    <w:rsid w:val="00A851A3"/>
    <w:rsid w:val="00AA4086"/>
    <w:rsid w:val="00AB5422"/>
    <w:rsid w:val="00AC0FE4"/>
    <w:rsid w:val="00AC192E"/>
    <w:rsid w:val="00AC5D4E"/>
    <w:rsid w:val="00AF192C"/>
    <w:rsid w:val="00AF553F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90682"/>
    <w:rsid w:val="00C91A56"/>
    <w:rsid w:val="00CC17F9"/>
    <w:rsid w:val="00D01E10"/>
    <w:rsid w:val="00D04E2A"/>
    <w:rsid w:val="00D23C1F"/>
    <w:rsid w:val="00D24310"/>
    <w:rsid w:val="00D302B2"/>
    <w:rsid w:val="00D346E6"/>
    <w:rsid w:val="00D61B5D"/>
    <w:rsid w:val="00D64E5E"/>
    <w:rsid w:val="00D677F7"/>
    <w:rsid w:val="00D803A5"/>
    <w:rsid w:val="00D8360D"/>
    <w:rsid w:val="00D92741"/>
    <w:rsid w:val="00DA195C"/>
    <w:rsid w:val="00DC3592"/>
    <w:rsid w:val="00DD5222"/>
    <w:rsid w:val="00DE0F86"/>
    <w:rsid w:val="00DE38B6"/>
    <w:rsid w:val="00E04225"/>
    <w:rsid w:val="00E0682D"/>
    <w:rsid w:val="00E24B5E"/>
    <w:rsid w:val="00E328A6"/>
    <w:rsid w:val="00E375B5"/>
    <w:rsid w:val="00E444EA"/>
    <w:rsid w:val="00E50DB1"/>
    <w:rsid w:val="00E757C5"/>
    <w:rsid w:val="00EB3FA7"/>
    <w:rsid w:val="00EE3063"/>
    <w:rsid w:val="00EF3D26"/>
    <w:rsid w:val="00F110C5"/>
    <w:rsid w:val="00F324F6"/>
    <w:rsid w:val="00F46EE9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St-2351/2016-18</izvorni_sadrzaj>
    <derivirana_varijabla naziv="DomainObject.Oznaka_1">St-2351/2016-18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St-2351/2016</izvorni_sadrzaj>
    <derivirana_varijabla naziv="DomainObject.Predmet.OznakaBroj_1">St-2351/2016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i A d.o.o.</izvorni_sadrzaj>
    <derivirana_varijabla naziv="DomainObject.Predmet.ProtustrankaFormated_1">  E i A d.o.o.</derivirana_varijabla>
  </DomainObject.Predmet.ProtustrankaFormated>
  <DomainObject.Predmet.ProtustrankaFormatedOIB>
    <izvorni_sadrzaj>  E i A d.o.o., OIB 23321042564</izvorni_sadrzaj>
    <derivirana_varijabla naziv="DomainObject.Predmet.ProtustrankaFormatedOIB_1">  E i A d.o.o., OIB 23321042564</derivirana_varijabla>
  </DomainObject.Predmet.ProtustrankaFormatedOIB>
  <DomainObject.Predmet.ProtustrankaFormatedWithAdress>
    <izvorni_sadrzaj> E i A d.o.o., Pantovčak 158, 10000 Zagreb</izvorni_sadrzaj>
    <derivirana_varijabla naziv="DomainObject.Predmet.ProtustrankaFormatedWithAdress_1"> E i A d.o.o., Pantovčak 158, 10000 Zagreb</derivirana_varijabla>
  </DomainObject.Predmet.ProtustrankaFormatedWithAdress>
  <DomainObject.Predmet.ProtustrankaFormatedWithAdressOIB>
    <izvorni_sadrzaj> E i A d.o.o., OIB 23321042564, Pantovčak 158, 10000 Zagreb</izvorni_sadrzaj>
    <derivirana_varijabla naziv="DomainObject.Predmet.ProtustrankaFormatedWithAdressOIB_1"> E i A d.o.o., OIB 23321042564, Pantovčak 158, 10000 Zagreb</derivirana_varijabla>
  </DomainObject.Predmet.ProtustrankaFormatedWithAdressOIB>
  <DomainObject.Predmet.ProtustrankaWithAdress>
    <izvorni_sadrzaj>E i A d.o.o. Pantovčak 158, 10000 Zagreb</izvorni_sadrzaj>
    <derivirana_varijabla naziv="DomainObject.Predmet.ProtustrankaWithAdress_1">E i A d.o.o. Pantovčak 158, 10000 Zagreb</derivirana_varijabla>
  </DomainObject.Predmet.ProtustrankaWithAdress>
  <DomainObject.Predmet.ProtustrankaWithAdressOIB>
    <izvorni_sadrzaj>E i A d.o.o., OIB 23321042564, Pantovčak 158, 10000 Zagreb</izvorni_sadrzaj>
    <derivirana_varijabla naziv="DomainObject.Predmet.ProtustrankaWithAdressOIB_1">E i A d.o.o., OIB 23321042564, Pantovčak 158, 10000 Zagreb</derivirana_varijabla>
  </DomainObject.Predmet.ProtustrankaWithAdressOIB>
  <DomainObject.Predmet.ProtustrankaNazivFormated>
    <izvorni_sadrzaj>E i A d.o.o.</izvorni_sadrzaj>
    <derivirana_varijabla naziv="DomainObject.Predmet.ProtustrankaNazivFormated_1">E i A d.o.o.</derivirana_varijabla>
  </DomainObject.Predmet.ProtustrankaNazivFormated>
  <DomainObject.Predmet.ProtustrankaNazivFormatedOIB>
    <izvorni_sadrzaj>E i A d.o.o., OIB 23321042564</izvorni_sadrzaj>
    <derivirana_varijabla naziv="DomainObject.Predmet.ProtustrankaNazivFormatedOIB_1">E i A d.o.o., OIB 23321042564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Ensar Berber</izvorni_sadrzaj>
    <derivirana_varijabla naziv="DomainObject.Predmet.StrankaFormated_1">  FINA Regionalni centar Zagreb; Ensar Berber</derivirana_varijabla>
  </DomainObject.Predmet.StrankaFormated>
  <DomainObject.Predmet.StrankaFormatedOIB>
    <izvorni_sadrzaj>  FINA Regionalni centar Zagreb, OIB 85821130368; Ensar Berber, OIB 07612559560</izvorni_sadrzaj>
    <derivirana_varijabla naziv="DomainObject.Predmet.StrankaFormatedOIB_1">  FINA Regionalni centar Zagreb, OIB 85821130368; Ensar Berber, OIB 07612559560</derivirana_varijabla>
  </DomainObject.Predmet.StrankaFormatedOIB>
  <DomainObject.Predmet.StrankaFormatedWithAdress>
    <izvorni_sadrzaj> FINA Regionalni centar Zagreb, Trg svibanjskih žrtava 1995. 1, 10000 Zagreb; Ensar Berber, Pantovčak 158, 10000 Zagreb</izvorni_sadrzaj>
    <derivirana_varijabla naziv="DomainObject.Predmet.StrankaFormatedWithAdress_1"> FINA Regionalni centar Zagreb, Trg svibanjskih žrtava 1995. 1, 10000 Zagreb; Ensar Berber, Pantovčak 158, 10000 Zagreb</derivirana_varijabla>
  </DomainObject.Predmet.StrankaFormatedWithAdress>
  <DomainObject.Predmet.StrankaFormatedWithAdressOIB>
    <izvorni_sadrzaj> FINA Regionalni centar Zagreb, OIB 85821130368, Trg svibanjskih žrtava 1995. 1, 10000 Zagreb; Ensar Berber, OIB 07612559560, Pantovčak 158, 10000 Zagreb</izvorni_sadrzaj>
    <derivirana_varijabla naziv="DomainObject.Predmet.StrankaFormatedWithAdressOIB_1"> FINA Regionalni centar Zagreb, OIB 85821130368, Trg svibanjskih žrtava 1995. 1, 10000 Zagreb; Ensar Berber, OIB 07612559560, Pantovčak 158, 10000 Zagreb</derivirana_varijabla>
  </DomainObject.Predmet.StrankaFormatedWithAdressOIB>
  <DomainObject.Predmet.StrankaWithAdress>
    <izvorni_sadrzaj>FINA Regionalni centar Zagreb Trg svibanjskih žrtava 1995. 1,10000 Zagreb,Ensar Berber Pantovčak 158,10000 Zagreb</izvorni_sadrzaj>
    <derivirana_varijabla naziv="DomainObject.Predmet.StrankaWithAdress_1">FINA Regionalni centar Zagreb Trg svibanjskih žrtava 1995. 1,10000 Zagreb,Ensar Berber Pantovčak 158,10000 Zagreb</derivirana_varijabla>
  </DomainObject.Predmet.StrankaWithAdress>
  <DomainObject.Predmet.StrankaWithAdressOIB>
    <izvorni_sadrzaj>FINA Regionalni centar Zagreb, OIB 85821130368, Trg svibanjskih žrtava 1995. 1,10000 Zagreb,Ensar Berber, OIB 07612559560, Pantovčak 158,10000 Zagreb</izvorni_sadrzaj>
    <derivirana_varijabla naziv="DomainObject.Predmet.StrankaWithAdressOIB_1">FINA Regionalni centar Zagreb, OIB 85821130368, Trg svibanjskih žrtava 1995. 1,10000 Zagreb,Ensar Berber, OIB 07612559560, Pantovčak 158,10000 Zagreb</derivirana_varijabla>
  </DomainObject.Predmet.StrankaWithAdressOIB>
  <DomainObject.Predmet.StrankaNazivFormated>
    <izvorni_sadrzaj>FINA Regionalni centar Zagreb,Ensar Berber</izvorni_sadrzaj>
    <derivirana_varijabla naziv="DomainObject.Predmet.StrankaNazivFormated_1">FINA Regionalni centar Zagreb,Ensar Berber</derivirana_varijabla>
  </DomainObject.Predmet.StrankaNazivFormated>
  <DomainObject.Predmet.StrankaNazivFormatedOIB>
    <izvorni_sadrzaj>FINA Regionalni centar Zagreb, OIB 85821130368,Ensar Berber, OIB 07612559560</izvorni_sadrzaj>
    <derivirana_varijabla naziv="DomainObject.Predmet.StrankaNazivFormatedOIB_1">FINA Regionalni centar Zagreb, OIB 85821130368,Ensar Berber, OIB 07612559560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Ensar Berber</item>
    </izvorni_sadrzaj>
    <derivirana_varijabla naziv="DomainObject.Predmet.StrankaListFormated_1">
      <item>FINA Regionalni centar Zagreb</item>
      <item>Ensar Berber</item>
    </derivirana_varijabla>
  </DomainObject.Predmet.StrankaListFormated>
  <DomainObject.Predmet.StrankaListFormatedOIB>
    <izvorni_sadrzaj>
      <item>FINA Regionalni centar Zagreb, OIB 85821130368</item>
      <item>Ensar Berber, OIB 07612559560</item>
    </izvorni_sadrzaj>
    <derivirana_varijabla naziv="DomainObject.Predmet.StrankaListFormatedOIB_1">
      <item>FINA Regionalni centar Zagreb, OIB 85821130368</item>
      <item>Ensar Berber, OIB 07612559560</item>
    </derivirana_varijabla>
  </DomainObject.Predmet.StrankaListFormatedOIB>
  <DomainObject.Predmet.StrankaListFormatedWithAdress>
    <izvorni_sadrzaj>
      <item>FINA Regionalni centar Zagreb, Trg svibanjskih žrtava 1995. 1, 10000 Zagreb</item>
      <item>Ensar Berber, Pantovčak 158, 10000 Zagreb</item>
    </izvorni_sadrzaj>
    <derivirana_varijabla naziv="DomainObject.Predmet.StrankaListFormatedWithAdress_1">
      <item>FINA Regionalni centar Zagreb, Trg svibanjskih žrtava 1995. 1, 10000 Zagreb</item>
      <item>Ensar Berber, Pantovčak 158,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Ensar Berber, OIB 07612559560, Pantovčak 158, 10000 Zagreb</item>
    </izvorni_sadrzaj>
    <derivirana_varijabla naziv="DomainObject.Predmet.StrankaListFormatedWithAdressOIB_1">
      <item>FINA Regionalni centar Zagreb, OIB 85821130368, Trg svibanjskih žrtava 1995. 1, 10000 Zagreb</item>
      <item>Ensar Berber, OIB 07612559560, Pantovčak 158, 10000 Zagreb</item>
    </derivirana_varijabla>
  </DomainObject.Predmet.StrankaListFormatedWithAdressOIB>
  <DomainObject.Predmet.StrankaListNazivFormated>
    <izvorni_sadrzaj>
      <item>FINA Regionalni centar Zagreb</item>
      <item>Ensar Berber</item>
    </izvorni_sadrzaj>
    <derivirana_varijabla naziv="DomainObject.Predmet.StrankaListNazivFormated_1">
      <item>FINA Regionalni centar Zagreb</item>
      <item>Ensar Berber</item>
    </derivirana_varijabla>
  </DomainObject.Predmet.StrankaListNazivFormated>
  <DomainObject.Predmet.StrankaListNazivFormatedOIB>
    <izvorni_sadrzaj>
      <item>FINA Regionalni centar Zagreb, OIB 85821130368</item>
      <item>Ensar Berber, OIB 07612559560</item>
    </izvorni_sadrzaj>
    <derivirana_varijabla naziv="DomainObject.Predmet.StrankaListNazivFormatedOIB_1">
      <item>FINA Regionalni centar Zagreb, OIB 85821130368</item>
      <item>Ensar Berber, OIB 07612559560</item>
    </derivirana_varijabla>
  </DomainObject.Predmet.StrankaListNazivFormatedOIB>
  <DomainObject.Predmet.ProtuStrankaListFormated>
    <izvorni_sadrzaj>
      <item>E i A d.o.o.</item>
    </izvorni_sadrzaj>
    <derivirana_varijabla naziv="DomainObject.Predmet.ProtuStrankaListFormated_1">
      <item>E i A d.o.o.</item>
    </derivirana_varijabla>
  </DomainObject.Predmet.ProtuStrankaListFormated>
  <DomainObject.Predmet.ProtuStrankaListFormatedOIB>
    <izvorni_sadrzaj>
      <item>E i A d.o.o., OIB 23321042564</item>
    </izvorni_sadrzaj>
    <derivirana_varijabla naziv="DomainObject.Predmet.ProtuStrankaListFormatedOIB_1">
      <item>E i A d.o.o., OIB 23321042564</item>
    </derivirana_varijabla>
  </DomainObject.Predmet.ProtuStrankaListFormatedOIB>
  <DomainObject.Predmet.ProtuStrankaListFormatedWithAdress>
    <izvorni_sadrzaj>
      <item>E i A d.o.o., Pantovčak 158, 10000 Zagreb</item>
    </izvorni_sadrzaj>
    <derivirana_varijabla naziv="DomainObject.Predmet.ProtuStrankaListFormatedWithAdress_1">
      <item>E i A d.o.o., Pantovčak 158, 10000 Zagreb</item>
    </derivirana_varijabla>
  </DomainObject.Predmet.ProtuStrankaListFormatedWithAdress>
  <DomainObject.Predmet.ProtuStrankaListFormatedWithAdressOIB>
    <izvorni_sadrzaj>
      <item>E i A d.o.o., OIB 23321042564, Pantovčak 158, 10000 Zagreb</item>
    </izvorni_sadrzaj>
    <derivirana_varijabla naziv="DomainObject.Predmet.ProtuStrankaListFormatedWithAdressOIB_1">
      <item>E i A d.o.o., OIB 23321042564, Pantovčak 158, 10000 Zagreb</item>
    </derivirana_varijabla>
  </DomainObject.Predmet.ProtuStrankaListFormatedWithAdressOIB>
  <DomainObject.Predmet.ProtuStrankaListNazivFormated>
    <izvorni_sadrzaj>
      <item>E i A d.o.o.</item>
    </izvorni_sadrzaj>
    <derivirana_varijabla naziv="DomainObject.Predmet.ProtuStrankaListNazivFormated_1">
      <item>E i A d.o.o.</item>
    </derivirana_varijabla>
  </DomainObject.Predmet.ProtuStrankaListNazivFormated>
  <DomainObject.Predmet.ProtuStrankaListNazivFormatedOIB>
    <izvorni_sadrzaj>
      <item>E i A d.o.o., OIB 23321042564</item>
    </izvorni_sadrzaj>
    <derivirana_varijabla naziv="DomainObject.Predmet.ProtuStrankaListNazivFormatedOIB_1">
      <item>E i A d.o.o., OIB 23321042564</item>
    </derivirana_varijabla>
  </DomainObject.Predmet.ProtuStrankaListNazivFormatedOIB>
  <DomainObject.Predmet.OstaliListFormated>
    <izvorni_sadrzaj>
      <item>Ensar Berber</item>
      <item>Azer Berber</item>
    </izvorni_sadrzaj>
    <derivirana_varijabla naziv="DomainObject.Predmet.OstaliListFormated_1">
      <item>Ensar Berber</item>
      <item>Azer Berber</item>
    </derivirana_varijabla>
  </DomainObject.Predmet.OstaliListFormated>
  <DomainObject.Predmet.OstaliListFormatedOIB>
    <izvorni_sadrzaj>
      <item>Ensar Berber, OIB 07612559560</item>
      <item>Azer Berber, OIB 37477360233</item>
    </izvorni_sadrzaj>
    <derivirana_varijabla naziv="DomainObject.Predmet.OstaliListFormatedOIB_1">
      <item>Ensar Berber, OIB 07612559560</item>
      <item>Azer Berber, OIB 37477360233</item>
    </derivirana_varijabla>
  </DomainObject.Predmet.OstaliListFormatedOIB>
  <DomainObject.Predmet.OstaliListFormatedWithAdress>
    <izvorni_sadrzaj>
      <item>Ensar Berber, Pantovčak 158, 10000 Zagreb</item>
      <item>Azer Berber, Bosanska 10, 10000 Zagreb</item>
    </izvorni_sadrzaj>
    <derivirana_varijabla naziv="DomainObject.Predmet.OstaliListFormatedWithAdress_1">
      <item>Ensar Berber, Pantovčak 158, 10000 Zagreb</item>
      <item>Azer Berber, Bosanska 10, 10000 Zagreb</item>
    </derivirana_varijabla>
  </DomainObject.Predmet.OstaliListFormatedWithAdress>
  <DomainObject.Predmet.OstaliListFormatedWithAdressOIB>
    <izvorni_sadrzaj>
      <item>Ensar Berber, OIB 07612559560, Pantovčak 158, 10000 Zagreb</item>
      <item>Azer Berber, OIB 37477360233, Bosanska 10, 10000 Zagreb</item>
    </izvorni_sadrzaj>
    <derivirana_varijabla naziv="DomainObject.Predmet.OstaliListFormatedWithAdressOIB_1">
      <item>Ensar Berber, OIB 07612559560, Pantovčak 158, 10000 Zagreb</item>
      <item>Azer Berber, OIB 37477360233, Bosanska 10, 10000 Zagreb</item>
    </derivirana_varijabla>
  </DomainObject.Predmet.OstaliListFormatedWithAdressOIB>
  <DomainObject.Predmet.OstaliListNazivFormated>
    <izvorni_sadrzaj>
      <item>Ensar Berber</item>
      <item>Azer Berber</item>
    </izvorni_sadrzaj>
    <derivirana_varijabla naziv="DomainObject.Predmet.OstaliListNazivFormated_1">
      <item>Ensar Berber</item>
      <item>Azer Berber</item>
    </derivirana_varijabla>
  </DomainObject.Predmet.OstaliListNazivFormated>
  <DomainObject.Predmet.OstaliListNazivFormatedOIB>
    <izvorni_sadrzaj>
      <item>Ensar Berber, OIB 07612559560</item>
      <item>Azer Berber, OIB 37477360233</item>
    </izvorni_sadrzaj>
    <derivirana_varijabla naziv="DomainObject.Predmet.OstaliListNazivFormatedOIB_1">
      <item>Ensar Berber, OIB 07612559560</item>
      <item>Azer Berber, OIB 37477360233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St-2351/2016-18</izvorni_sadrzaj>
    <derivirana_varijabla naziv="DomainObject.PoslovniBrojDokumenta_1">St-2351/2016-18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 i A d.o.o.</izvorni_sadrzaj>
    <derivirana_varijabla naziv="DomainObject.Predmet.ProtustrankaIDrugi_1">E i 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 i A d.o.o., OIB 23321042564, Pantovčak 158, 10000 Zagreb</izvorni_sadrzaj>
    <derivirana_varijabla naziv="DomainObject.Predmet.ProtustrankaIDrugiAdressOIB_1">E i A d.o.o., OIB 23321042564,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i A d.o.o.</item>
      <item>Ensar Berber</item>
      <item>Azer Berber</item>
      <item>Ensar Berber</item>
    </izvorni_sadrzaj>
    <derivirana_varijabla naziv="DomainObject.Predmet.SudioniciListNaziv_1">
      <item>FINA Regionalni centar Zagreb</item>
      <item>E i A d.o.o.</item>
      <item>Ensar Berber</item>
      <item>Azer Berber</item>
      <item>Ensar Berber</item>
    </derivirana_varijabla>
  </DomainObject.Predmet.SudioniciListNaziv>
  <DomainObject.Predmet.SudioniciListAdressOIB>
    <izvorni_sadrzaj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  <item>Ensar Berber, OIB 07612559560, Pantovčak 158,10000 Zagreb</item>
    </izvorni_sadrzaj>
    <derivirana_varijabla naziv="DomainObject.Predmet.SudioniciListAdressOIB_1">
      <item>FINA Regionalni centar Zagreb, OIB 85821130368, Trg svibanjskih žrtava 1995. 1,10000 Zagreb</item>
      <item>E i A d.o.o., OIB 23321042564, Pantovčak 158,10000 Zagreb</item>
      <item>Ensar Berber, OIB 07612559560, Pantovčak 158,10000 Zagreb</item>
      <item>Azer Berber, OIB 37477360233, Bosanska 10,10000 Zagreb</item>
      <item>Ensar Berber, OIB 07612559560, Pantovčak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23321042564</item>
      <item>, OIB 07612559560</item>
      <item>, OIB 37477360233</item>
      <item>, OIB 07612559560</item>
    </izvorni_sadrzaj>
    <derivirana_varijabla naziv="DomainObject.Predmet.SudioniciListNazivOIB_1">
      <item>, OIB 85821130368</item>
      <item>, OIB 23321042564</item>
      <item>, OIB 07612559560</item>
      <item>, OIB 37477360233</item>
      <item>, OIB 07612559560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FC075-7814-41D0-BAFE-40EC93580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1183</properties:Words>
  <properties:Characters>6362</properties:Characters>
  <properties:Lines>126</properties:Lines>
  <properties:Paragraphs>28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2017-05-04T11:45:00Z</cp:lastPrinted>
  <dcterms:modified xmlns:xsi="http://www.w3.org/2001/XMLSchema-instance" xsi:type="dcterms:W3CDTF">2017-05-04T11:45:00Z</dcterms:modified>
  <cp:revision>140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St-2351/2016-18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