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1374" w14:paraId="c3a1374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FF35CE">
        <w:rPr>
          <w:rFonts w:hAnsi="Times New Roman" w:ascii="Times New Roman"/>
        </w:rPr>
        <w:t>6705/16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FF35CE">
        <w:rPr>
          <w:rFonts w:hAnsi="Times New Roman" w:ascii="Times New Roman"/>
        </w:rPr>
        <w:t>UGOSTITELJSTVO LAURA d.o.o., Zagreb, Savudrijska 8, OIB:55952009986</w:t>
      </w:r>
      <w:r w:rsidR="00AA3B5D">
        <w:rPr>
          <w:rFonts w:hAnsi="Times New Roman" w:ascii="Times New Roman"/>
        </w:rPr>
        <w:t xml:space="preserve">, dana </w:t>
      </w:r>
      <w:r w:rsidR="00FF35CE">
        <w:rPr>
          <w:rFonts w:hAnsi="Times New Roman" w:ascii="Times New Roman"/>
        </w:rPr>
        <w:t>6. srpnja</w:t>
      </w:r>
      <w:r w:rsidR="007E09BD" w:rsidRPr="007E09BD">
        <w:rPr>
          <w:rFonts w:hAnsi="Times New Roman" w:ascii="Times New Roman"/>
        </w:rPr>
        <w:t xml:space="preserve">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F35CE">
        <w:rPr>
          <w:rFonts w:hAnsi="Times New Roman" w:ascii="Times New Roman"/>
        </w:rPr>
        <w:t>UGOSTITELJSTVO LAURA d.o.o., Zagreb, Savudrijska 8, OIB:55952009986</w:t>
      </w:r>
      <w:r w:rsidR="00FF35C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B41E9">
        <w:rPr>
          <w:rFonts w:hAnsi="Times New Roman" w:ascii="Times New Roman"/>
        </w:rPr>
        <w:t>5391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FF35CE">
        <w:rPr>
          <w:rFonts w:hAnsi="Times New Roman" w:ascii="Times New Roman"/>
        </w:rPr>
        <w:t>6.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FF35CE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FF35CE" w:rsidP="00B87AEB" w:rsidR="00FF35CE">
      <w:pPr>
        <w:ind w:firstLine="70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FF35CE" w:rsidP="001725CA" w:rsidR="00FF35CE">
      <w:pPr>
        <w:jc w:val="both"/>
        <w:rPr>
          <w:rFonts w:hAnsi="Times New Roman" w:ascii="Times New Roman"/>
        </w:rPr>
      </w:pPr>
    </w:p>
    <w:p w:rsidRDefault="00FF35CE" w:rsidP="007A1486" w:rsidR="00FF35C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FF35CE" w:rsidP="007A1486" w:rsidR="00FF35CE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F35CE" w:rsidP="007A1486" w:rsidR="00FF35CE" w:rsidRPr="007A1486">
      <w:pPr>
        <w:ind w:left="720"/>
      </w:pPr>
    </w:p>
    <w:p w:rsidRDefault="00FF35CE" w:rsidP="001725CA" w:rsidR="00FF35CE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330" w:rsidP="00A83AC6" w:rsidR="00872330">
      <w:r>
        <w:separator/>
      </w:r>
    </w:p>
  </w:endnote>
  <w:endnote w:id="0" w:type="continuationSeparator">
    <w:p w:rsidRDefault="00872330" w:rsidP="00A83AC6" w:rsidR="0087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330" w:rsidP="00A83AC6" w:rsidR="00872330">
      <w:r>
        <w:separator/>
      </w:r>
    </w:p>
  </w:footnote>
  <w:footnote w:id="0" w:type="continuationSeparator">
    <w:p w:rsidRDefault="00872330" w:rsidP="00A83AC6" w:rsidR="00872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5CE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5B41E9">
      <w:rPr>
        <w:rFonts w:hAnsi="Times New Roman" w:ascii="Times New Roman"/>
      </w:rPr>
      <w:t>5391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900D3F"/>
    <w:rsid w:val="00946D26"/>
    <w:rsid w:val="009A3118"/>
    <w:rsid w:val="009A3B23"/>
    <w:rsid w:val="009B24D1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  <w:rsid w:val="00FF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6705</izvorni_sadrzaj>
    <derivirana_varijabla naziv="DomainObject.Predmet.Broj_1">6705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St-6705/2016</izvorni_sadrzaj>
    <derivirana_varijabla naziv="DomainObject.Predmet.OznakaBroj_1">St-6705/2016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LAURA d.o.o. zastupanog po punomoćniku DRAŽEN VOŠČIĆ</izvorni_sadrzaj>
    <derivirana_varijabla naziv="DomainObject.Predmet.ProtustrankaFormated_1">  UGOSTITELJSTVO LAURA d.o.o. zastupanog po punomoćniku DRAŽEN VOŠČIĆ</derivirana_varijabla>
  </DomainObject.Predmet.ProtustrankaFormated>
  <DomainObject.Predmet.ProtustrankaFormatedOIB>
    <izvorni_sadrzaj>  UGOSTITELJSTVO LAURA d.o.o., OIB 55952009986 zastupanog po punomoćniku DRAŽEN VOŠČIĆ</izvorni_sadrzaj>
    <derivirana_varijabla naziv="DomainObject.Predmet.ProtustrankaFormatedOIB_1">  UGOSTITELJSTVO LAURA d.o.o., OIB 55952009986 zastupanog po punomoćniku DRAŽEN VOŠČIĆ</derivirana_varijabla>
  </DomainObject.Predmet.ProtustrankaFormatedOIB>
  <DomainObject.Predmet.ProtustrankaFormatedWithAdress>
    <izvorni_sadrzaj> UGOSTITELJSTVO LAURA d.o.o., Savudrijska 8, 10000 Zagreb zastupanog po punomoćniku DRAŽEN VOŠČIĆ</izvorni_sadrzaj>
    <derivirana_varijabla naziv="DomainObject.Predmet.ProtustrankaFormatedWithAdress_1"> UGOSTITELJSTVO LAURA d.o.o., Savudrijska 8, 10000 Zagreb zastupanog po punomoćniku DRAŽEN VOŠČIĆ</derivirana_varijabla>
  </DomainObject.Predmet.ProtustrankaFormatedWithAdress>
  <DomainObject.Predmet.ProtustrankaFormatedWithAdressOIB>
    <izvorni_sadrzaj> UGOSTITELJSTVO LAURA d.o.o., OIB 55952009986, Savudrijska 8, 10000 Zagreb zastupanog po punomoćniku DRAŽEN VOŠČIĆ</izvorni_sadrzaj>
    <derivirana_varijabla naziv="DomainObject.Predmet.ProtustrankaFormatedWithAdressOIB_1"> UGOSTITELJSTVO LAURA d.o.o., OIB 55952009986, Savudrijska 8, 10000 Zagreb zastupanog po punomoćniku DRAŽEN VOŠČIĆ</derivirana_varijabla>
  </DomainObject.Predmet.ProtustrankaFormatedWithAdressOIB>
  <DomainObject.Predmet.ProtustrankaWithAdress>
    <izvorni_sadrzaj>UGOSTITELJSTVO LAURA d.o.o. Savudrijska 8, 10000 Zagreb</izvorni_sadrzaj>
    <derivirana_varijabla naziv="DomainObject.Predmet.ProtustrankaWithAdress_1">UGOSTITELJSTVO LAURA d.o.o. Savudrijska 8, 10000 Zagreb</derivirana_varijabla>
  </DomainObject.Predmet.ProtustrankaWithAdress>
  <DomainObject.Predmet.ProtustrankaWithAdressOIB>
    <izvorni_sadrzaj>UGOSTITELJSTVO LAURA d.o.o., OIB 55952009986, Savudrijska 8, 10000 Zagreb</izvorni_sadrzaj>
    <derivirana_varijabla naziv="DomainObject.Predmet.ProtustrankaWithAdressOIB_1">UGOSTITELJSTVO LAURA d.o.o., OIB 55952009986, Savudrijska 8, 10000 Zagreb</derivirana_varijabla>
  </DomainObject.Predmet.ProtustrankaWithAdressOIB>
  <DomainObject.Predmet.ProtustrankaNazivFormated>
    <izvorni_sadrzaj>UGOSTITELJSTVO LAURA d.o.o.</izvorni_sadrzaj>
    <derivirana_varijabla naziv="DomainObject.Predmet.ProtustrankaNazivFormated_1">UGOSTITELJSTVO LAURA d.o.o.</derivirana_varijabla>
  </DomainObject.Predmet.ProtustrankaNazivFormated>
  <DomainObject.Predmet.ProtustrankaNazivFormatedOIB>
    <izvorni_sadrzaj>UGOSTITELJSTVO LAURA d.o.o., OIB 55952009986</izvorni_sadrzaj>
    <derivirana_varijabla naziv="DomainObject.Predmet.ProtustrankaNazivFormatedOIB_1">UGOSTITELJSTVO LAURA d.o.o., OIB 55952009986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LAURA d.o.o. zastupanog po punomoćniku DRAŽEN VOŠČIĆ</item>
    </izvorni_sadrzaj>
    <derivirana_varijabla naziv="DomainObject.Predmet.ProtuStrankaListFormated_1">
      <item>UGOSTITELJSTVO LAURA d.o.o. zastupanog po punomoćniku DRAŽEN VOŠČIĆ</item>
    </derivirana_varijabla>
  </DomainObject.Predmet.ProtuStrankaListFormated>
  <DomainObject.Predmet.ProtuStrankaListFormatedOIB>
    <izvorni_sadrzaj>
      <item>UGOSTITELJSTVO LAURA d.o.o., OIB 55952009986 zastupanog po punomoćniku DRAŽEN VOŠČIĆ</item>
    </izvorni_sadrzaj>
    <derivirana_varijabla naziv="DomainObject.Predmet.ProtuStrankaListFormatedOIB_1">
      <item>UGOSTITELJSTVO LAURA d.o.o., OIB 55952009986 zastupanog po punomoćniku DRAŽEN VOŠČIĆ</item>
    </derivirana_varijabla>
  </DomainObject.Predmet.ProtuStrankaListFormatedOIB>
  <DomainObject.Predmet.ProtuStrankaListFormatedWithAdress>
    <izvorni_sadrzaj>
      <item>UGOSTITELJSTVO LAURA d.o.o., Savudrijska 8, 10000 Zagreb zastupanog po punomoćniku DRAŽEN VOŠČIĆ</item>
    </izvorni_sadrzaj>
    <derivirana_varijabla naziv="DomainObject.Predmet.ProtuStrankaListFormatedWithAdress_1">
      <item>UGOSTITELJSTVO LAURA d.o.o., Savudrijska 8, 10000 Zagreb zastupanog po punomoćniku DRAŽEN VOŠČIĆ</item>
    </derivirana_varijabla>
  </DomainObject.Predmet.ProtuStrankaListFormatedWithAdress>
  <DomainObject.Predmet.ProtuStrankaListFormatedWithAdressOIB>
    <izvorni_sadrzaj>
      <item>UGOSTITELJSTVO LAURA d.o.o., OIB 55952009986, Savudrijska 8, 10000 Zagreb zastupanog po punomoćniku DRAŽEN VOŠČIĆ</item>
    </izvorni_sadrzaj>
    <derivirana_varijabla naziv="DomainObject.Predmet.ProtuStrankaListFormatedWithAdressOIB_1">
      <item>UGOSTITELJSTVO LAURA d.o.o., OIB 55952009986, Savudrijska 8, 10000 Zagreb zastupanog po punomoćniku DRAŽEN VOŠČIĆ</item>
    </derivirana_varijabla>
  </DomainObject.Predmet.ProtuStrankaListFormatedWithAdressOIB>
  <DomainObject.Predmet.ProtuStrankaListNazivFormated>
    <izvorni_sadrzaj>
      <item>UGOSTITELJSTVO LAURA d.o.o.</item>
    </izvorni_sadrzaj>
    <derivirana_varijabla naziv="DomainObject.Predmet.ProtuStrankaListNazivFormated_1">
      <item>UGOSTITELJSTVO LAURA d.o.o.</item>
    </derivirana_varijabla>
  </DomainObject.Predmet.ProtuStrankaListNazivFormated>
  <DomainObject.Predmet.ProtuStrankaListNazivFormatedOIB>
    <izvorni_sadrzaj>
      <item>UGOSTITELJSTVO LAURA d.o.o., OIB 55952009986</item>
    </izvorni_sadrzaj>
    <derivirana_varijabla naziv="DomainObject.Predmet.ProtuStrankaListNazivFormatedOIB_1">
      <item>UGOSTITELJSTVO LAURA d.o.o., OIB 55952009986</item>
    </derivirana_varijabla>
  </DomainObject.Predmet.ProtuStrankaListNazivFormatedOIB>
  <DomainObject.Predmet.OstaliListFormated>
    <izvorni_sadrzaj>
      <item>DRAŽEN VOŠČIĆ punomoćnik sudionika u postupku UGOSTITELJSTVO LAURA d.o.o.</item>
    </izvorni_sadrzaj>
    <derivirana_varijabla naziv="DomainObject.Predmet.OstaliListFormated_1">
      <item>DRAŽEN VOŠČIĆ punomoćnik sudionika u postupku UGOSTITELJSTVO LAURA d.o.o.</item>
    </derivirana_varijabla>
  </DomainObject.Predmet.OstaliListFormated>
  <DomainObject.Predmet.OstaliListFormatedOIB>
    <izvorni_sadrzaj>
      <item>DRAŽEN VOŠČIĆ, OIB 61742688670 punomoćnik sudionika u postupku UGOSTITELJSTVO LAURA d.o.o.</item>
    </izvorni_sadrzaj>
    <derivirana_varijabla naziv="DomainObject.Predmet.OstaliListFormatedOIB_1">
      <item>DRAŽEN VOŠČIĆ, OIB 61742688670 punomoćnik sudionika u postupku UGOSTITELJSTVO LAURA d.o.o.</item>
    </derivirana_varijabla>
  </DomainObject.Predmet.OstaliListFormatedOIB>
  <DomainObject.Predmet.OstaliListFormatedWithAdress>
    <izvorni_sadrzaj>
      <item>DRAŽEN VOŠČIĆ, Savudrijska 8, 10000 Zagreb punomoćnik sudionika u postupku UGOSTITELJSTVO LAURA d.o.o.</item>
    </izvorni_sadrzaj>
    <derivirana_varijabla naziv="DomainObject.Predmet.OstaliListFormatedWithAdress_1">
      <item>DRAŽEN VOŠČIĆ, Savudrijska 8, 10000 Zagreb punomoćnik sudionika u postupku UGOSTITELJSTVO LAURA d.o.o.</item>
    </derivirana_varijabla>
  </DomainObject.Predmet.OstaliListFormatedWithAdress>
  <DomainObject.Predmet.OstaliListFormatedWithAdressOIB>
    <izvorni_sadrzaj>
      <item>DRAŽEN VOŠČIĆ, OIB 61742688670, Savudrijska 8, 10000 Zagreb punomoćnik sudionika u postupku UGOSTITELJSTVO LAURA d.o.o.</item>
    </izvorni_sadrzaj>
    <derivirana_varijabla naziv="DomainObject.Predmet.OstaliListFormatedWithAdressOIB_1">
      <item>DRAŽEN VOŠČIĆ, OIB 61742688670, Savudrijska 8, 10000 Zagreb punomoćnik sudionika u postupku UGOSTITELJSTVO LAURA d.o.o.</item>
    </derivirana_varijabla>
  </DomainObject.Predmet.OstaliListFormatedWithAdressOIB>
  <DomainObject.Predmet.OstaliListNazivFormated>
    <izvorni_sadrzaj>
      <item>DRAŽEN VOŠČIĆ</item>
    </izvorni_sadrzaj>
    <derivirana_varijabla naziv="DomainObject.Predmet.OstaliListNazivFormated_1">
      <item>DRAŽEN VOŠČIĆ</item>
    </derivirana_varijabla>
  </DomainObject.Predmet.OstaliListNazivFormated>
  <DomainObject.Predmet.OstaliListNazivFormatedOIB>
    <izvorni_sadrzaj>
      <item>DRAŽEN VOŠČIĆ, OIB 61742688670</item>
    </izvorni_sadrzaj>
    <derivirana_varijabla naziv="DomainObject.Predmet.OstaliListNazivFormatedOIB_1">
      <item>DRAŽEN VOŠČIĆ, OIB 61742688670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LAURA d.o.o.</izvorni_sadrzaj>
    <derivirana_varijabla naziv="DomainObject.Predmet.ProtustrankaIDrugi_1">UGOSTITELJSTVO LAURA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LAURA d.o.o., OIB 55952009986, Savudrijska 8, 10000 Zagreb</izvorni_sadrzaj>
    <derivirana_varijabla naziv="DomainObject.Predmet.ProtustrankaIDrugiAdressOIB_1">UGOSTITELJSTVO LAURA d.o.o., OIB 55952009986, Savudrijska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LAURA d.o.o.</item>
      <item>DRAŽEN VOŠČIĆ</item>
    </izvorni_sadrzaj>
    <derivirana_varijabla naziv="DomainObject.Predmet.SudioniciListNaziv_1">
      <item>FINA Regionalni centar Zagreb</item>
      <item>UGOSTITELJSTVO LAURA d.o.o.</item>
      <item>DRAŽEN VOŠČIĆ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LAURA d.o.o., OIB 55952009986, Savudrijska 8,10000 Zagreb</item>
      <item>DRAŽEN VOŠČIĆ, OIB 61742688670, Savudrijska 8,10000 Zagreb</item>
    </izvorni_sadrzaj>
    <derivirana_varijabla naziv="DomainObject.Predmet.SudioniciListAdressOIB_1">
      <item>FINA Regionalni centar Zagreb, OIB 85821130368, Trg svibanjskih žrtava 1995. 1,10000 Zagreb</item>
      <item>UGOSTITELJSTVO LAURA d.o.o., OIB 55952009986, Savudrijska 8,10000 Zagreb</item>
      <item>DRAŽEN VOŠČIĆ, OIB 61742688670, Savudrijska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55952009986</item>
      <item>, OIB 61742688670</item>
    </izvorni_sadrzaj>
    <derivirana_varijabla naziv="DomainObject.Predmet.SudioniciListNazivOIB_1">
      <item>, OIB 85821130368</item>
      <item>, OIB 55952009986</item>
      <item>, OIB 61742688670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70505-5D38-456F-BF4F-E77A02B2B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1910</properties:Characters>
  <properties:Lines>60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2017-07-06T07:44:00Z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2017-07-06T12:08:00Z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