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386431" w14:paraId="c386431" w:rsidRDefault="00F95A06" w:rsidP="00B06363" w:rsidR="00B06363" w:rsidRPr="002E3D11">
      <w:pPr>
        <w:jc w:val="right"/>
        <w15:collapsed w:val="false"/>
      </w:pPr>
      <w:r>
        <w:br w:clear="all" w:type="textWrapping"/>
      </w:r>
      <w:r w:rsidR="00150266">
        <w:t>Poslovni br. 21  St-</w:t>
      </w:r>
      <w:r>
        <w:t>1184/18-7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</w:t>
      </w:r>
      <w:r w:rsidR="00903B9E">
        <w:t>Ivana Čulić</w:t>
      </w:r>
      <w:r>
        <w:t xml:space="preserve">, u stečajnom predmetu povodom zahtjeva Financijske agencije, Regionalni centar Osijek, L. Jagera 3, Osijek, OIB 85821130368 za provedbu skraćenog stečajnog postupka nad dužnikom </w:t>
      </w:r>
      <w:r w:rsidR="00F95A06">
        <w:t>CROS ING j.d.o.o. za graditeljstvo i usluge, Osijek, Ulica kestenova 78, MBS: 030184868, OIB: 81766046403, dana 26</w:t>
      </w:r>
      <w:r w:rsidR="00903B9E">
        <w:t xml:space="preserve">. </w:t>
      </w:r>
      <w:r w:rsidR="00F95A06">
        <w:t xml:space="preserve">studenog </w:t>
      </w:r>
      <w:r>
        <w:t>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985784">
        <w:t>CROS ING j.d.o.o. za graditeljstvo i usluge, Osijek, Ulica kestenova 78, MBS: 030184868, OIB: 81766046403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985784">
        <w:t>na 4</w:t>
      </w:r>
      <w:r>
        <w:t xml:space="preserve">. </w:t>
      </w:r>
      <w:r w:rsidR="00985784">
        <w:t xml:space="preserve">listopada </w:t>
      </w:r>
      <w:r>
        <w:t>2018.  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985784">
        <w:t>4507</w:t>
      </w:r>
      <w:r>
        <w:t xml:space="preserve"> od </w:t>
      </w:r>
      <w:r w:rsidR="00985784">
        <w:t>3</w:t>
      </w:r>
      <w:r w:rsidR="00CA0175">
        <w:t>.</w:t>
      </w:r>
      <w:r w:rsidR="00903B9E">
        <w:t xml:space="preserve"> </w:t>
      </w:r>
      <w:r w:rsidR="00985784">
        <w:t>listopada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985784">
        <w:t>CROS ING j.d.o.o. za graditeljstvo i usluge, Osijek, Ulica kestenova 78, MBS: 030184868, OIB: 81766046403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</w:pPr>
      <w:r>
        <w:t>Nakon izvršenog u</w:t>
      </w:r>
      <w:r w:rsidR="00903B9E">
        <w:t xml:space="preserve">vida u sudski registar, sud je </w:t>
      </w:r>
      <w:r w:rsidR="00985784">
        <w:t>5</w:t>
      </w:r>
      <w:r>
        <w:t xml:space="preserve">. </w:t>
      </w:r>
      <w:r w:rsidR="00985784">
        <w:t>listopada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21 St-</w:t>
      </w:r>
      <w:r w:rsidR="00985784">
        <w:t>1184/18-7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85784">
        <w:t>30</w:t>
      </w:r>
      <w:r w:rsidR="00757D2F">
        <w:t xml:space="preserve">. </w:t>
      </w:r>
      <w:r w:rsidR="00985784">
        <w:t>listopada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</w:t>
      </w:r>
      <w:r w:rsidR="00985784">
        <w:t>205</w:t>
      </w:r>
      <w:r w:rsidR="00757D2F">
        <w:t xml:space="preserve">/2018 od </w:t>
      </w:r>
      <w:r w:rsidR="00985784">
        <w:t>29</w:t>
      </w:r>
      <w:r w:rsidR="00903B9E">
        <w:t xml:space="preserve">. </w:t>
      </w:r>
      <w:r w:rsidR="00985784">
        <w:t>listopada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985784">
        <w:t>12.067,97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 w:rsidR="00985784">
        <w:t>19</w:t>
      </w:r>
      <w:r w:rsidR="00903B9E">
        <w:t xml:space="preserve">. </w:t>
      </w:r>
      <w:r w:rsidR="00985784">
        <w:t>listopada</w:t>
      </w:r>
      <w:r w:rsidR="00757D2F">
        <w:t xml:space="preserve">  2018. prema podacima iz Potvrde o bl</w:t>
      </w:r>
      <w:r w:rsidR="0060191B">
        <w:t xml:space="preserve">okadi, u neprekidnoj blokadi </w:t>
      </w:r>
      <w:r w:rsidR="00985784">
        <w:t>136</w:t>
      </w:r>
      <w:r w:rsidR="00757D2F">
        <w:t xml:space="preserve"> dana. a u Očevidniku o redoslijedu plaćanja iskazani su dospjeli nepodmireni nalozi za plaćanje u ukupnom iznosu od </w:t>
      </w:r>
      <w:r w:rsidR="00985784">
        <w:t>5.535,22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957701">
        <w:rPr>
          <w:bCs/>
        </w:rPr>
        <w:t>U Osijeku, 26</w:t>
      </w:r>
      <w:r w:rsidR="00903B9E">
        <w:rPr>
          <w:bCs/>
        </w:rPr>
        <w:t xml:space="preserve">. </w:t>
      </w:r>
      <w:r w:rsidR="00957701">
        <w:rPr>
          <w:bCs/>
        </w:rPr>
        <w:t>studenog</w:t>
      </w:r>
      <w:r>
        <w:rPr>
          <w:bCs/>
        </w:rPr>
        <w:t xml:space="preserve">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95770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957701">
        <w:t>27.12.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53B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0266"/>
    <w:rsid w:val="0017053B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0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5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5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5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0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St-1184/2018</izvorni_sadrzaj>
    <derivirana_varijabla naziv="DomainObject.Predmet.OznakaBroj_1">St-1184/2018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CROS ING j.d.o.o. za graditeljstvo i usluge</izvorni_sadrzaj>
    <derivirana_varijabla naziv="DomainObject.Predmet.ProtustrankaFormated_1">  CROS ING j.d.o.o. za graditeljstvo i usluge</derivirana_varijabla>
  </DomainObject.Predmet.ProtustrankaFormated>
  <DomainObject.Predmet.ProtustrankaFormatedOIB>
    <izvorni_sadrzaj>  CROS ING j.d.o.o. za graditeljstvo i usluge, OIB 81766046403</izvorni_sadrzaj>
    <derivirana_varijabla naziv="DomainObject.Predmet.ProtustrankaFormatedOIB_1">  CROS ING j.d.o.o. za graditeljstvo i usluge, OIB 81766046403</derivirana_varijabla>
  </DomainObject.Predmet.ProtustrankaFormatedOIB>
  <DomainObject.Predmet.ProtustrankaFormatedWithAdress>
    <izvorni_sadrzaj> CROS ING j.d.o.o. za graditeljstvo i usluge, Ulica kestenova 78, 31000 Osijek</izvorni_sadrzaj>
    <derivirana_varijabla naziv="DomainObject.Predmet.ProtustrankaFormatedWithAdress_1"> CROS ING j.d.o.o. za graditeljstvo i usluge, Ulica kestenova 78, 31000 Osijek</derivirana_varijabla>
  </DomainObject.Predmet.ProtustrankaFormatedWithAdress>
  <DomainObject.Predmet.ProtustrankaFormatedWithAdressOIB>
    <izvorni_sadrzaj> CROS ING j.d.o.o. za graditeljstvo i usluge, OIB 81766046403, Ulica kestenova 78, 31000 Osijek</izvorni_sadrzaj>
    <derivirana_varijabla naziv="DomainObject.Predmet.ProtustrankaFormatedWithAdressOIB_1"> CROS ING j.d.o.o. za graditeljstvo i usluge, OIB 81766046403, Ulica kestenova 78, 31000 Osijek</derivirana_varijabla>
  </DomainObject.Predmet.ProtustrankaFormatedWithAdressOIB>
  <DomainObject.Predmet.ProtustrankaWithAdress>
    <izvorni_sadrzaj>CROS ING j.d.o.o. za graditeljstvo i usluge Ulica kestenova 78, 31000 Osijek</izvorni_sadrzaj>
    <derivirana_varijabla naziv="DomainObject.Predmet.ProtustrankaWithAdress_1">CROS ING j.d.o.o. za graditeljstvo i usluge Ulica kestenova 78, 31000 Osijek</derivirana_varijabla>
  </DomainObject.Predmet.ProtustrankaWithAdress>
  <DomainObject.Predmet.ProtustrankaWithAdressOIB>
    <izvorni_sadrzaj>CROS ING j.d.o.o. za graditeljstvo i usluge, OIB 81766046403, Ulica kestenova 78, 31000 Osijek</izvorni_sadrzaj>
    <derivirana_varijabla naziv="DomainObject.Predmet.ProtustrankaWithAdressOIB_1">CROS ING j.d.o.o. za graditeljstvo i usluge, OIB 81766046403, Ulica kestenova 78, 31000 Osijek</derivirana_varijabla>
  </DomainObject.Predmet.ProtustrankaWithAdressOIB>
  <DomainObject.Predmet.ProtustrankaNazivFormated>
    <izvorni_sadrzaj>CROS ING j.d.o.o. za graditeljstvo i usluge</izvorni_sadrzaj>
    <derivirana_varijabla naziv="DomainObject.Predmet.ProtustrankaNazivFormated_1">CROS ING j.d.o.o. za graditeljstvo i usluge</derivirana_varijabla>
  </DomainObject.Predmet.ProtustrankaNazivFormated>
  <DomainObject.Predmet.ProtustrankaNazivFormatedOIB>
    <izvorni_sadrzaj>CROS ING j.d.o.o. za graditeljstvo i usluge, OIB 81766046403</izvorni_sadrzaj>
    <derivirana_varijabla naziv="DomainObject.Predmet.ProtustrankaNazivFormatedOIB_1">CROS ING j.d.o.o. za graditeljstvo i usluge, OIB 81766046403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CROS ING j.d.o.o. za graditeljstvo i usluge</item>
    </izvorni_sadrzaj>
    <derivirana_varijabla naziv="DomainObject.Predmet.ProtuStrankaListFormated_1">
      <item>CROS ING j.d.o.o. za graditeljstvo i usluge</item>
    </derivirana_varijabla>
  </DomainObject.Predmet.ProtuStrankaListFormated>
  <DomainObject.Predmet.ProtuStrankaListFormatedOIB>
    <izvorni_sadrzaj>
      <item>CROS ING j.d.o.o. za graditeljstvo i usluge, OIB 81766046403</item>
    </izvorni_sadrzaj>
    <derivirana_varijabla naziv="DomainObject.Predmet.ProtuStrankaListFormatedOIB_1">
      <item>CROS ING j.d.o.o. za graditeljstvo i usluge, OIB 81766046403</item>
    </derivirana_varijabla>
  </DomainObject.Predmet.ProtuStrankaListFormatedOIB>
  <DomainObject.Predmet.ProtuStrankaListFormatedWithAdress>
    <izvorni_sadrzaj>
      <item>CROS ING j.d.o.o. za graditeljstvo i usluge, Ulica kestenova 78, 31000 Osijek</item>
    </izvorni_sadrzaj>
    <derivirana_varijabla naziv="DomainObject.Predmet.ProtuStrankaListFormatedWithAdress_1">
      <item>CROS ING j.d.o.o. za graditeljstvo i usluge, Ulica kestenova 78, 31000 Osijek</item>
    </derivirana_varijabla>
  </DomainObject.Predmet.ProtuStrankaListFormatedWithAdress>
  <DomainObject.Predmet.ProtuStrankaListFormatedWithAdressOIB>
    <izvorni_sadrzaj>
      <item>CROS ING j.d.o.o. za graditeljstvo i usluge, OIB 81766046403, Ulica kestenova 78, 31000 Osijek</item>
    </izvorni_sadrzaj>
    <derivirana_varijabla naziv="DomainObject.Predmet.ProtuStrankaListFormatedWithAdressOIB_1">
      <item>CROS ING j.d.o.o. za graditeljstvo i usluge, OIB 81766046403, Ulica kestenova 78, 31000 Osijek</item>
    </derivirana_varijabla>
  </DomainObject.Predmet.ProtuStrankaListFormatedWithAdressOIB>
  <DomainObject.Predmet.ProtuStrankaListNazivFormated>
    <izvorni_sadrzaj>
      <item>CROS ING j.d.o.o. za graditeljstvo i usluge</item>
    </izvorni_sadrzaj>
    <derivirana_varijabla naziv="DomainObject.Predmet.ProtuStrankaListNazivFormated_1">
      <item>CROS ING j.d.o.o. za graditeljstvo i usluge</item>
    </derivirana_varijabla>
  </DomainObject.Predmet.ProtuStrankaListNazivFormated>
  <DomainObject.Predmet.ProtuStrankaListNazivFormatedOIB>
    <izvorni_sadrzaj>
      <item>CROS ING j.d.o.o. za graditeljstvo i usluge, OIB 81766046403</item>
    </izvorni_sadrzaj>
    <derivirana_varijabla naziv="DomainObject.Predmet.ProtuStrankaListNazivFormatedOIB_1">
      <item>CROS ING j.d.o.o. za graditeljstvo i usluge, OIB 81766046403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CROS ING j.d.o.o. za graditeljstvo i usluge</izvorni_sadrzaj>
    <derivirana_varijabla naziv="DomainObject.Predmet.ProtustrankaIDrugi_1">CROS ING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CROS ING j.d.o.o. za graditeljstvo i usluge, OIB 81766046403, Ulica kestenova 78, 31000 Osijek</izvorni_sadrzaj>
    <derivirana_varijabla naziv="DomainObject.Predmet.ProtustrankaIDrugiAdressOIB_1">CROS ING j.d.o.o. za graditeljstvo i usluge, OIB 81766046403, Ulica kestenova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CROS ING j.d.o.o. za graditeljstvo i usluge</item>
    </izvorni_sadrzaj>
    <derivirana_varijabla naziv="DomainObject.Predmet.SudioniciListNaziv_1">
      <item>FINA RC OSIJEK</item>
      <item>CROS ING j.d.o.o. za graditeljstvo i usluge</item>
    </derivirana_varijabla>
  </DomainObject.Predmet.SudioniciListNaziv>
  <DomainObject.Predmet.SudioniciListAdressOIB>
    <izvorni_sadrzaj>
      <item>FINA RC OSIJEK, OIB 85821130368</item>
      <item>CROS ING j.d.o.o. za graditeljstvo i usluge, OIB 81766046403, Ulica kestenova 78,31000 Osijek</item>
    </izvorni_sadrzaj>
    <derivirana_varijabla naziv="DomainObject.Predmet.SudioniciListAdressOIB_1">
      <item>FINA RC OSIJEK, OIB 85821130368</item>
      <item>CROS ING j.d.o.o. za graditeljstvo i usluge, OIB 81766046403, Ulica kestenova 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81766046403</item>
    </izvorni_sadrzaj>
    <derivirana_varijabla naziv="DomainObject.Predmet.SudioniciListNazivOIB_1">
      <item>, OIB 85821130368</item>
      <item>, OIB 81766046403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St-1184/2018-3</izvorni_sadrzaj>
    <derivirana_varijabla naziv="DomainObject.PredzadnjaOdlukaIzPredmeta.Oznaka_1">St-1184/2018-3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2993</properties:Characters>
  <properties:Lines>93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2018-11-26T12:57:00Z</dcterms:created>
  <dc:creator>Snježana Andrijanić</dc:creator>
  <cp:lastModifiedBy>Sanda Gučić</cp:lastModifiedBy>
  <cp:lastPrinted>2018-09-21T11:44:00Z</cp:lastPrinted>
  <dcterms:modified xmlns:xsi="http://www.w3.org/2001/XMLSchema-instance" xsi:type="dcterms:W3CDTF">2018-11-26T13:22:00Z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(St-1184-18        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