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7567" w14:paraId="539756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6D03D3" w:rsidRPr="009D4DC2">
        <w:rPr>
          <w:lang w:val="hr-HR"/>
        </w:rPr>
        <w:t>DIVUS d.o.o., Split, Dinka Šimunovića 25, OIB: 24909991668,  MBS: 060234462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276AEB">
        <w:rPr>
          <w:lang w:val="hr-HR"/>
        </w:rPr>
        <w:t>01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276AEB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6D03D3" w:rsidRPr="009D4DC2">
        <w:rPr>
          <w:lang w:val="hr-HR"/>
        </w:rPr>
        <w:t>DIVUS d.o.o., Split, Dinka Šimunovića 25, OIB: 24909991668,  MBS: 060234462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276AEB">
        <w:rPr>
          <w:lang w:val="hr-HR"/>
        </w:rPr>
        <w:t>01</w:t>
      </w:r>
      <w:r w:rsidR="00276AEB" w:rsidRPr="00D42D19">
        <w:rPr>
          <w:lang w:val="hr-HR"/>
        </w:rPr>
        <w:t xml:space="preserve">. </w:t>
      </w:r>
      <w:r w:rsidR="00276AEB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591F2F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591F2F">
        <w:rPr>
          <w:lang w:val="hr-HR"/>
        </w:rPr>
        <w:t>Jelenko Lehki, Zagreb, Pavla Hatza 10, OIB: 96068307857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6D03D3" w:rsidRPr="009D4DC2">
        <w:rPr>
          <w:lang w:val="hr-HR"/>
        </w:rPr>
        <w:t>DIVUS d.o.o., Split, Dinka Šimunovića 25, OIB: 24909991668,  MBS: 060234462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6D03D3" w:rsidRPr="009D4DC2">
        <w:rPr>
          <w:lang w:val="hr-HR"/>
        </w:rPr>
        <w:t>DIVUS d.o.o., Split, Dinka Šimunovića 25, OIB: 24909991668,  MBS: 060234462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D03D3" w:rsidRPr="009D4DC2">
        <w:rPr>
          <w:lang w:val="hr-HR"/>
        </w:rPr>
        <w:t xml:space="preserve">2295 </w:t>
      </w:r>
      <w:r w:rsidR="00170B5C" w:rsidRPr="004B4F6C">
        <w:rPr>
          <w:lang w:val="hr-HR"/>
        </w:rPr>
        <w:t xml:space="preserve">dana, u ukupnom iznosu od </w:t>
      </w:r>
      <w:r w:rsidR="006D03D3" w:rsidRPr="009D4DC2">
        <w:rPr>
          <w:lang w:val="hr-HR"/>
        </w:rPr>
        <w:t>58.955,85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63B8A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76AEB">
        <w:rPr>
          <w:lang w:val="hr-HR"/>
        </w:rPr>
        <w:t>01</w:t>
      </w:r>
      <w:r w:rsidR="00276AEB" w:rsidRPr="00D42D19">
        <w:rPr>
          <w:lang w:val="hr-HR"/>
        </w:rPr>
        <w:t xml:space="preserve">. </w:t>
      </w:r>
      <w:r w:rsidR="00276AEB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8227DA" w:rsidP="0075245C" w:rsidR="008227DA"/>
    <w:p w:rsidRDefault="00AF7AD1" w:rsidP="0075245C" w:rsidR="00AF7AD1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73FDC" w:rsidRPr="00373FD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D03D3">
      <w:t>1339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D03D3">
      <w:t>1339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6AEB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3FDC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1F2F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F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3F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3F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3F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F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3F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3F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3F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St-1339/2015</izvorni_sadrzaj>
    <derivirana_varijabla naziv="DomainObject.Predmet.OznakaBroj_1">St-1339/2015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DIVUS d.o.o. za trgovinu i građenje</izvorni_sadrzaj>
    <derivirana_varijabla naziv="DomainObject.Predmet.ProtustrankaFormated_1">  DIVUS d.o.o. za trgovinu i građenje</derivirana_varijabla>
  </DomainObject.Predmet.ProtustrankaFormated>
  <DomainObject.Predmet.ProtustrankaFormatedOIB>
    <izvorni_sadrzaj>  DIVUS d.o.o. za trgovinu i građenje, OIB 24909991668</izvorni_sadrzaj>
    <derivirana_varijabla naziv="DomainObject.Predmet.ProtustrankaFormatedOIB_1">  DIVUS d.o.o. za trgovinu i građenje, OIB 24909991668</derivirana_varijabla>
  </DomainObject.Predmet.ProtustrankaFormatedOIB>
  <DomainObject.Predmet.ProtustrankaFormatedWithAdress>
    <izvorni_sadrzaj> DIVUS d.o.o. za trgovinu i građenje, Dinka Šimunovića 25, 21000 Split</izvorni_sadrzaj>
    <derivirana_varijabla naziv="DomainObject.Predmet.ProtustrankaFormatedWithAdress_1"> DIVUS d.o.o. za trgovinu i građenje, Dinka Šimunovića 25, 21000 Split</derivirana_varijabla>
  </DomainObject.Predmet.ProtustrankaFormatedWithAdress>
  <DomainObject.Predmet.ProtustrankaFormatedWithAdressOIB>
    <izvorni_sadrzaj> DIVUS d.o.o. za trgovinu i građenje, OIB 24909991668, Dinka Šimunovića 25, 21000 Split</izvorni_sadrzaj>
    <derivirana_varijabla naziv="DomainObject.Predmet.ProtustrankaFormatedWithAdressOIB_1"> DIVUS d.o.o. za trgovinu i građenje, OIB 24909991668, Dinka Šimunovića 25, 21000 Split</derivirana_varijabla>
  </DomainObject.Predmet.ProtustrankaFormatedWithAdressOIB>
  <DomainObject.Predmet.ProtustrankaWithAdress>
    <izvorni_sadrzaj>DIVUS d.o.o. za trgovinu i građenje Dinka Šimunovića 25, 21000 Split</izvorni_sadrzaj>
    <derivirana_varijabla naziv="DomainObject.Predmet.ProtustrankaWithAdress_1">DIVUS d.o.o. za trgovinu i građenje Dinka Šimunovića 25, 21000 Split</derivirana_varijabla>
  </DomainObject.Predmet.ProtustrankaWithAdress>
  <DomainObject.Predmet.ProtustrankaWithAdressOIB>
    <izvorni_sadrzaj>DIVUS d.o.o. za trgovinu i građenje, OIB 24909991668, Dinka Šimunovića 25, 21000 Split</izvorni_sadrzaj>
    <derivirana_varijabla naziv="DomainObject.Predmet.ProtustrankaWithAdressOIB_1">DIVUS d.o.o. za trgovinu i građenje, OIB 24909991668, Dinka Šimunovića 25, 21000 Split</derivirana_varijabla>
  </DomainObject.Predmet.ProtustrankaWithAdressOIB>
  <DomainObject.Predmet.ProtustrankaNazivFormated>
    <izvorni_sadrzaj>DIVUS d.o.o. za trgovinu i građenje</izvorni_sadrzaj>
    <derivirana_varijabla naziv="DomainObject.Predmet.ProtustrankaNazivFormated_1">DIVUS d.o.o. za trgovinu i građenje</derivirana_varijabla>
  </DomainObject.Predmet.ProtustrankaNazivFormated>
  <DomainObject.Predmet.ProtustrankaNazivFormatedOIB>
    <izvorni_sadrzaj>DIVUS d.o.o. za trgovinu i građenje, OIB 24909991668</izvorni_sadrzaj>
    <derivirana_varijabla naziv="DomainObject.Predmet.ProtustrankaNazivFormatedOIB_1">DIVUS d.o.o. za trgovinu i građenje, OIB 24909991668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58955.85</izvorni_sadrzaj>
    <derivirana_varijabla naziv="DomainObject.Predmet.TrenutnaVrijednost_1">58955.85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DIVUS d.o.o. za trgovinu i građenje</item>
    </izvorni_sadrzaj>
    <derivirana_varijabla naziv="DomainObject.Predmet.ProtuStrankaListFormated_1">
      <item>DIVUS d.o.o. za trgovinu i građenje</item>
    </derivirana_varijabla>
  </DomainObject.Predmet.ProtuStrankaListFormated>
  <DomainObject.Predmet.ProtuStrankaListFormatedOIB>
    <izvorni_sadrzaj>
      <item>DIVUS d.o.o. za trgovinu i građenje, OIB 24909991668</item>
    </izvorni_sadrzaj>
    <derivirana_varijabla naziv="DomainObject.Predmet.ProtuStrankaListFormatedOIB_1">
      <item>DIVUS d.o.o. za trgovinu i građenje, OIB 24909991668</item>
    </derivirana_varijabla>
  </DomainObject.Predmet.ProtuStrankaListFormatedOIB>
  <DomainObject.Predmet.ProtuStrankaListFormatedWithAdress>
    <izvorni_sadrzaj>
      <item>DIVUS d.o.o. za trgovinu i građenje, Dinka Šimunovića 25, 21000 Split</item>
    </izvorni_sadrzaj>
    <derivirana_varijabla naziv="DomainObject.Predmet.ProtuStrankaListFormatedWithAdress_1">
      <item>DIVUS d.o.o. za trgovinu i građenje, Dinka Šimunovića 25, 21000 Split</item>
    </derivirana_varijabla>
  </DomainObject.Predmet.ProtuStrankaListFormatedWithAdress>
  <DomainObject.Predmet.ProtuStrankaListFormatedWithAdressOIB>
    <izvorni_sadrzaj>
      <item>DIVUS d.o.o. za trgovinu i građenje, OIB 24909991668, Dinka Šimunovića 25, 21000 Split</item>
    </izvorni_sadrzaj>
    <derivirana_varijabla naziv="DomainObject.Predmet.ProtuStrankaListFormatedWithAdressOIB_1">
      <item>DIVUS d.o.o. za trgovinu i građenje, OIB 24909991668, Dinka Šimunovića 25, 21000 Split</item>
    </derivirana_varijabla>
  </DomainObject.Predmet.ProtuStrankaListFormatedWithAdressOIB>
  <DomainObject.Predmet.ProtuStrankaListNazivFormated>
    <izvorni_sadrzaj>
      <item>DIVUS d.o.o. za trgovinu i građenje</item>
    </izvorni_sadrzaj>
    <derivirana_varijabla naziv="DomainObject.Predmet.ProtuStrankaListNazivFormated_1">
      <item>DIVUS d.o.o. za trgovinu i građenje</item>
    </derivirana_varijabla>
  </DomainObject.Predmet.ProtuStrankaListNazivFormated>
  <DomainObject.Predmet.ProtuStrankaListNazivFormatedOIB>
    <izvorni_sadrzaj>
      <item>DIVUS d.o.o. za trgovinu i građenje, OIB 24909991668</item>
    </izvorni_sadrzaj>
    <derivirana_varijabla naziv="DomainObject.Predmet.ProtuStrankaListNazivFormatedOIB_1">
      <item>DIVUS d.o.o. za trgovinu i građenje, OIB 24909991668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DIVUS d.o.o. za trgovinu i građenje</izvorni_sadrzaj>
    <derivirana_varijabla naziv="DomainObject.Predmet.ProtustrankaIDrugi_1">DIVUS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DIVUS d.o.o. za trgovinu i građenje, OIB 24909991668, Dinka Šimunovića 25, 21000 Split</izvorni_sadrzaj>
    <derivirana_varijabla naziv="DomainObject.Predmet.ProtustrankaIDrugiAdressOIB_1">DIVUS d.o.o. za trgovinu i građenje, OIB 24909991668, Dinka Šimunovića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DIVUS d.o.o. za trgovinu i građenje</item>
      <item>FINANCIJSKA AGENCIJA, RC SPLIT</item>
    </izvorni_sadrzaj>
    <derivirana_varijabla naziv="DomainObject.Predmet.SudioniciListNaziv_1">
      <item>DIVUS d.o.o. za trgovinu i građenje</item>
      <item>FINANCIJSKA AGENCIJA, RC SPLIT</item>
    </derivirana_varijabla>
  </DomainObject.Predmet.SudioniciListNaziv>
  <DomainObject.Predmet.SudioniciListAdressOIB>
    <izvorni_sadrzaj>
      <item>DIVUS d.o.o. za trgovinu i građenje, OIB 24909991668, Dinka Šimunovića 25,21000 Split</item>
      <item>FINANCIJSKA AGENCIJA, RC SPLIT, OIB 85821130368, Mažuranićevo šetalište 24 b,21000 Split</item>
    </izvorni_sadrzaj>
    <derivirana_varijabla naziv="DomainObject.Predmet.SudioniciListAdressOIB_1">
      <item>DIVUS d.o.o. za trgovinu i građenje, OIB 24909991668, Dinka Šimunovića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24909991668</item>
      <item>, OIB 85821130368</item>
    </izvorni_sadrzaj>
    <derivirana_varijabla naziv="DomainObject.Predmet.SudioniciListNazivOIB_1">
      <item>, OIB 24909991668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92EB7-A8FF-4651-BF6A-2A899280F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4235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2016-06-29T07:49:00Z</dcterms:created>
  <dc:creator>wsadmin</dc:creator>
  <cp:lastModifiedBy>Goran Radanović</cp:lastModifiedBy>
  <cp:lastPrinted>2016-07-01T09:48:00Z</cp:lastPrinted>
  <dcterms:modified xmlns:xsi="http://www.w3.org/2001/XMLSchema-instance" xsi:type="dcterms:W3CDTF">2016-07-01T09:52:00Z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