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9e52d" w14:paraId="109e52d"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054B1">
        <w:rPr>
          <w:b/>
        </w:rPr>
        <w:t>474</w:t>
      </w:r>
      <w:r w:rsidR="009A5ADC">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A037FC">
        <w:t xml:space="preserve"> </w:t>
      </w:r>
      <w:r w:rsidR="005054B1" w:rsidRPr="005054B1">
        <w:t>BRAĆA BILIĆ d.o.o.</w:t>
      </w:r>
      <w:r w:rsidR="003E7C20">
        <w:t xml:space="preserve">, </w:t>
      </w:r>
      <w:r w:rsidR="005054B1" w:rsidRPr="005054B1">
        <w:t>Omiš</w:t>
      </w:r>
      <w:r w:rsidR="00EB0878">
        <w:t xml:space="preserve">, </w:t>
      </w:r>
      <w:r w:rsidR="005054B1" w:rsidRPr="005054B1">
        <w:t>Ravnice 3</w:t>
      </w:r>
      <w:r w:rsidR="003E7C20">
        <w:t xml:space="preserve">, OIB: </w:t>
      </w:r>
      <w:r w:rsidR="005054B1" w:rsidRPr="005054B1">
        <w:t>61327961733</w:t>
      </w:r>
      <w:r w:rsidR="001A0BE8">
        <w:t xml:space="preserve">, dana </w:t>
      </w:r>
      <w:r w:rsidR="00FD40D9">
        <w:t>8</w:t>
      </w:r>
      <w:r w:rsidR="001A0BE8">
        <w:t xml:space="preserve">. </w:t>
      </w:r>
      <w:r w:rsidR="0039431A">
        <w:t>kolovoza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5054B1" w:rsidRPr="005054B1">
        <w:t>BRAĆA BILIĆ d.o.o.</w:t>
      </w:r>
      <w:r w:rsidR="005054B1">
        <w:t xml:space="preserve">, </w:t>
      </w:r>
      <w:r w:rsidR="005054B1" w:rsidRPr="005054B1">
        <w:t>Omiš</w:t>
      </w:r>
      <w:r w:rsidR="005054B1">
        <w:t xml:space="preserve">, </w:t>
      </w:r>
      <w:r w:rsidR="005054B1" w:rsidRPr="005054B1">
        <w:t>Ravnice 3</w:t>
      </w:r>
      <w:r w:rsidR="005054B1">
        <w:t xml:space="preserve">, OIB: </w:t>
      </w:r>
      <w:r w:rsidR="005054B1" w:rsidRPr="005054B1">
        <w:t>61327961733</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502317" w:rsidP="00C7733A" w:rsidR="00C7733A" w:rsidRPr="00786D7E">
      <w:pPr>
        <w:jc w:val="center"/>
        <w:rPr>
          <w:b/>
          <w:u w:val="single"/>
        </w:rPr>
      </w:pPr>
      <w:r>
        <w:rPr>
          <w:b/>
          <w:u w:val="single"/>
        </w:rPr>
        <w:t>5</w:t>
      </w:r>
      <w:r w:rsidR="00586D51" w:rsidRPr="00786D7E">
        <w:rPr>
          <w:b/>
          <w:u w:val="single"/>
        </w:rPr>
        <w:t xml:space="preserve">. </w:t>
      </w:r>
      <w:r>
        <w:rPr>
          <w:b/>
          <w:u w:val="single"/>
        </w:rPr>
        <w:t>listopada</w:t>
      </w:r>
      <w:r w:rsidR="004B15CF">
        <w:rPr>
          <w:b/>
          <w:u w:val="single"/>
        </w:rPr>
        <w:t xml:space="preserve"> 2018</w:t>
      </w:r>
      <w:r w:rsidR="00A82D94" w:rsidRPr="00786D7E">
        <w:rPr>
          <w:b/>
          <w:u w:val="single"/>
        </w:rPr>
        <w:t xml:space="preserve">. godine u </w:t>
      </w:r>
      <w:r w:rsidR="00E15FDB">
        <w:rPr>
          <w:b/>
          <w:u w:val="single"/>
        </w:rPr>
        <w:t>13</w:t>
      </w:r>
      <w:r w:rsidR="00B15680">
        <w:rPr>
          <w:b/>
          <w:u w:val="single"/>
        </w:rPr>
        <w:t>,</w:t>
      </w:r>
      <w:r w:rsidR="00E15FDB">
        <w:rPr>
          <w:b/>
          <w:u w:val="single"/>
        </w:rPr>
        <w:t>0</w:t>
      </w:r>
      <w:r w:rsidR="009A5ADC">
        <w:rPr>
          <w:b/>
          <w:u w:val="single"/>
        </w:rPr>
        <w:t>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E15FDB">
        <w:t>Mate Bilić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85ED9">
        <w:t xml:space="preserve"> </w:t>
      </w:r>
      <w:r w:rsidR="00E15FDB">
        <w:t>Mati Bilić</w:t>
      </w:r>
      <w:r w:rsidR="00267AB5">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E15FDB">
        <w:t>05</w:t>
      </w:r>
      <w:r w:rsidRPr="00786D7E">
        <w:t xml:space="preserve">. </w:t>
      </w:r>
      <w:r w:rsidR="00E15FDB">
        <w:t>travnja</w:t>
      </w:r>
      <w:r w:rsidR="00085ED9">
        <w:t xml:space="preserve"> 2017</w:t>
      </w:r>
      <w:r w:rsidRPr="00786D7E">
        <w:t>. godine predložio otvaranje stečajnog postupka nad dužnikom</w:t>
      </w:r>
      <w:r>
        <w:t xml:space="preserve"> </w:t>
      </w:r>
      <w:r w:rsidR="0037538B" w:rsidRPr="005054B1">
        <w:t>BRAĆA BILIĆ d.o.o.</w:t>
      </w:r>
      <w:r w:rsidR="0037538B">
        <w:t xml:space="preserve">, </w:t>
      </w:r>
      <w:r w:rsidR="0037538B" w:rsidRPr="005054B1">
        <w:t>Omiš</w:t>
      </w:r>
      <w:r w:rsidR="0037538B">
        <w:t xml:space="preserve">, </w:t>
      </w:r>
      <w:r w:rsidR="0037538B" w:rsidRPr="005054B1">
        <w:t>Ravnice 3</w:t>
      </w:r>
      <w:r w:rsidR="0037538B">
        <w:t xml:space="preserve">, OIB: </w:t>
      </w:r>
      <w:r w:rsidR="0037538B" w:rsidRPr="005054B1">
        <w:t>61327961733</w:t>
      </w:r>
      <w:r>
        <w:t>.</w:t>
      </w:r>
    </w:p>
    <w:p w:rsidRDefault="004B1BD0" w:rsidP="004B1BD0" w:rsidR="004B1BD0" w:rsidRPr="00786D7E">
      <w:pPr>
        <w:jc w:val="both"/>
      </w:pPr>
    </w:p>
    <w:p w:rsidRDefault="009A5ADC" w:rsidP="009A5ADC" w:rsidR="009A5ADC" w:rsidRPr="00786D7E">
      <w:pPr>
        <w:ind w:firstLine="708"/>
        <w:jc w:val="both"/>
      </w:pPr>
      <w:r w:rsidRPr="00786D7E">
        <w:t>U prijedlogu se u bitnome navodi i iz njega proizlazi da obzirom dužnik na dan</w:t>
      </w:r>
      <w:r>
        <w:t xml:space="preserve"> </w:t>
      </w:r>
      <w:r w:rsidR="00E15FDB">
        <w:t>27</w:t>
      </w:r>
      <w:r w:rsidRPr="00877359">
        <w:t xml:space="preserve">. </w:t>
      </w:r>
      <w:r w:rsidR="00085ED9">
        <w:t>ožujka</w:t>
      </w:r>
      <w:r w:rsidRPr="00877359">
        <w:t xml:space="preserve"> 2017</w:t>
      </w:r>
      <w:r w:rsidRPr="00786D7E">
        <w:t>.g. ima u očevidniku redoslijeda osnova za plaćanje evidentirane neizvršene osnove za plaćanje u neprekinutom razdoblju od</w:t>
      </w:r>
      <w:r>
        <w:t xml:space="preserve"> 120 dana</w:t>
      </w:r>
      <w:r w:rsidRPr="00786D7E">
        <w:t>, u ukupnom iznosu od</w:t>
      </w:r>
      <w:r>
        <w:t xml:space="preserve"> </w:t>
      </w:r>
      <w:r w:rsidR="00E15FDB">
        <w:t>35</w:t>
      </w:r>
      <w:r w:rsidR="00085ED9">
        <w:t>.</w:t>
      </w:r>
      <w:r w:rsidR="00E15FDB">
        <w:t>480</w:t>
      </w:r>
      <w:r w:rsidR="00085ED9">
        <w:t>,</w:t>
      </w:r>
      <w:r w:rsidR="00E15FDB">
        <w:t>91 kuna, te ima dva</w:t>
      </w:r>
      <w:r>
        <w:t xml:space="preserve"> zaposlenika</w:t>
      </w:r>
      <w:r w:rsidRPr="00786D7E">
        <w:t>, predlagatelj sukladno čl. 110. st.1. Stečajnog zakona (NN 71/15, dalje u tekstu SZ) predlaže otvoriti stečajni postupak nad dužnikom</w:t>
      </w:r>
      <w:r>
        <w:t>.</w:t>
      </w:r>
    </w:p>
    <w:p w:rsidRDefault="009A5ADC" w:rsidP="00C7733A" w:rsidR="009A5ADC">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A037FC">
        <w:rPr>
          <w:b/>
        </w:rPr>
        <w:t>0</w:t>
      </w:r>
      <w:r w:rsidR="00AF1F70">
        <w:rPr>
          <w:b/>
        </w:rPr>
        <w:t>8</w:t>
      </w:r>
      <w:r w:rsidR="003031A0">
        <w:rPr>
          <w:b/>
        </w:rPr>
        <w:t xml:space="preserve">. </w:t>
      </w:r>
      <w:r w:rsidR="00A037FC">
        <w:rPr>
          <w:b/>
        </w:rPr>
        <w:t>kolovoza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B153E"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B153E">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15FDB">
      <w:rPr>
        <w:rFonts w:hAnsi="Book Antiqua" w:ascii="Book Antiqua"/>
        <w:b/>
        <w:sz w:val="20"/>
        <w:szCs w:val="20"/>
      </w:rPr>
      <w:t>474</w:t>
    </w:r>
    <w:r w:rsidR="00085ED9">
      <w:rPr>
        <w:rFonts w:hAnsi="Book Antiqua" w:ascii="Book Antiqua"/>
        <w:b/>
        <w:sz w:val="20"/>
        <w:szCs w:val="20"/>
      </w:rPr>
      <w:t>/17</w:t>
    </w:r>
  </w:p>
  <w:p w:rsidRDefault="008B153E" w:rsidP="0084417E" w:rsidR="00BE1B95" w:rsidRPr="005E6841">
    <w:pPr>
      <w:jc w:val="both"/>
      <w:rPr>
        <w:rFonts w:hAnsi="Book Antiqua" w:ascii="Book Antiqua"/>
        <w:b/>
      </w:rPr>
    </w:pPr>
  </w:p>
  <w:p w:rsidRDefault="008B153E"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85ED9"/>
    <w:rsid w:val="00095727"/>
    <w:rsid w:val="0009573C"/>
    <w:rsid w:val="00097646"/>
    <w:rsid w:val="000A3CE7"/>
    <w:rsid w:val="000B09E6"/>
    <w:rsid w:val="000B6F62"/>
    <w:rsid w:val="000C31AC"/>
    <w:rsid w:val="000D0DEA"/>
    <w:rsid w:val="000D21BB"/>
    <w:rsid w:val="000D5BDB"/>
    <w:rsid w:val="00104AC5"/>
    <w:rsid w:val="00115C2F"/>
    <w:rsid w:val="00116655"/>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67AB5"/>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7538B"/>
    <w:rsid w:val="00391697"/>
    <w:rsid w:val="0039431A"/>
    <w:rsid w:val="003A1C70"/>
    <w:rsid w:val="003B1901"/>
    <w:rsid w:val="003C03A7"/>
    <w:rsid w:val="003C05CA"/>
    <w:rsid w:val="003C3110"/>
    <w:rsid w:val="003E51F5"/>
    <w:rsid w:val="003E7C20"/>
    <w:rsid w:val="003F0742"/>
    <w:rsid w:val="004022A9"/>
    <w:rsid w:val="00407B07"/>
    <w:rsid w:val="00423944"/>
    <w:rsid w:val="004266E7"/>
    <w:rsid w:val="00442526"/>
    <w:rsid w:val="00472088"/>
    <w:rsid w:val="00484AE9"/>
    <w:rsid w:val="004A3AC1"/>
    <w:rsid w:val="004A485C"/>
    <w:rsid w:val="004B15CF"/>
    <w:rsid w:val="004B1BD0"/>
    <w:rsid w:val="004D041B"/>
    <w:rsid w:val="004E0539"/>
    <w:rsid w:val="004F00A5"/>
    <w:rsid w:val="004F0DA0"/>
    <w:rsid w:val="004F1BA1"/>
    <w:rsid w:val="004F6FA8"/>
    <w:rsid w:val="00500145"/>
    <w:rsid w:val="00502317"/>
    <w:rsid w:val="00503DCD"/>
    <w:rsid w:val="005054B1"/>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349D"/>
    <w:rsid w:val="007247A9"/>
    <w:rsid w:val="0076276E"/>
    <w:rsid w:val="00774D8B"/>
    <w:rsid w:val="00776843"/>
    <w:rsid w:val="00786D7E"/>
    <w:rsid w:val="00792C4E"/>
    <w:rsid w:val="0079597F"/>
    <w:rsid w:val="007973BA"/>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53E"/>
    <w:rsid w:val="008B1B62"/>
    <w:rsid w:val="008B5B1B"/>
    <w:rsid w:val="008D2401"/>
    <w:rsid w:val="0090724C"/>
    <w:rsid w:val="00907D70"/>
    <w:rsid w:val="00930229"/>
    <w:rsid w:val="00953CBD"/>
    <w:rsid w:val="009976F4"/>
    <w:rsid w:val="009A44FF"/>
    <w:rsid w:val="009A5ADC"/>
    <w:rsid w:val="009B1D3C"/>
    <w:rsid w:val="009C5962"/>
    <w:rsid w:val="009C7CA7"/>
    <w:rsid w:val="009D2953"/>
    <w:rsid w:val="009D61DC"/>
    <w:rsid w:val="00A00E6B"/>
    <w:rsid w:val="00A037FC"/>
    <w:rsid w:val="00A2283C"/>
    <w:rsid w:val="00A36036"/>
    <w:rsid w:val="00A82D94"/>
    <w:rsid w:val="00A918DD"/>
    <w:rsid w:val="00AC2793"/>
    <w:rsid w:val="00AF0899"/>
    <w:rsid w:val="00AF1F70"/>
    <w:rsid w:val="00AF29C2"/>
    <w:rsid w:val="00B01154"/>
    <w:rsid w:val="00B13450"/>
    <w:rsid w:val="00B15680"/>
    <w:rsid w:val="00B3026E"/>
    <w:rsid w:val="00B3440A"/>
    <w:rsid w:val="00B3620C"/>
    <w:rsid w:val="00B5222D"/>
    <w:rsid w:val="00B60098"/>
    <w:rsid w:val="00B816AE"/>
    <w:rsid w:val="00BC1CF9"/>
    <w:rsid w:val="00BE5150"/>
    <w:rsid w:val="00BF02CF"/>
    <w:rsid w:val="00BF222C"/>
    <w:rsid w:val="00BF31F2"/>
    <w:rsid w:val="00BF7082"/>
    <w:rsid w:val="00C31847"/>
    <w:rsid w:val="00C324B5"/>
    <w:rsid w:val="00C35817"/>
    <w:rsid w:val="00C7733A"/>
    <w:rsid w:val="00C823D2"/>
    <w:rsid w:val="00C83682"/>
    <w:rsid w:val="00C9368A"/>
    <w:rsid w:val="00CA3656"/>
    <w:rsid w:val="00CA7CA5"/>
    <w:rsid w:val="00CD2A53"/>
    <w:rsid w:val="00CD2BCC"/>
    <w:rsid w:val="00CD3B11"/>
    <w:rsid w:val="00CE3FE9"/>
    <w:rsid w:val="00CF35E2"/>
    <w:rsid w:val="00D115C1"/>
    <w:rsid w:val="00D1601B"/>
    <w:rsid w:val="00D506EE"/>
    <w:rsid w:val="00D63760"/>
    <w:rsid w:val="00D64EC7"/>
    <w:rsid w:val="00D82265"/>
    <w:rsid w:val="00D94A5B"/>
    <w:rsid w:val="00DC2019"/>
    <w:rsid w:val="00DC3ED9"/>
    <w:rsid w:val="00DE3F28"/>
    <w:rsid w:val="00DF3B0A"/>
    <w:rsid w:val="00DF7B8C"/>
    <w:rsid w:val="00E109FE"/>
    <w:rsid w:val="00E15FDB"/>
    <w:rsid w:val="00E3062A"/>
    <w:rsid w:val="00E379A6"/>
    <w:rsid w:val="00E51F6D"/>
    <w:rsid w:val="00E54C5A"/>
    <w:rsid w:val="00E607A3"/>
    <w:rsid w:val="00E61213"/>
    <w:rsid w:val="00E67386"/>
    <w:rsid w:val="00E751E4"/>
    <w:rsid w:val="00E76159"/>
    <w:rsid w:val="00E8751F"/>
    <w:rsid w:val="00EA4A96"/>
    <w:rsid w:val="00EA7B1E"/>
    <w:rsid w:val="00EB0878"/>
    <w:rsid w:val="00EB30F1"/>
    <w:rsid w:val="00ED29D7"/>
    <w:rsid w:val="00F0686F"/>
    <w:rsid w:val="00F408B7"/>
    <w:rsid w:val="00F42833"/>
    <w:rsid w:val="00F525D5"/>
    <w:rsid w:val="00F65A65"/>
    <w:rsid w:val="00F83488"/>
    <w:rsid w:val="00F95949"/>
    <w:rsid w:val="00F95A40"/>
    <w:rsid w:val="00FB2EE9"/>
    <w:rsid w:val="00FC795F"/>
    <w:rsid w:val="00FD40D9"/>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8B153E"/>
    <w:rPr>
      <w:color w:val="808080"/>
      <w:bdr w:space="0" w:sz="0" w:color="auto" w:val="none"/>
      <w:shd w:fill="auto" w:color="auto" w:val="clear"/>
    </w:rPr>
  </w:style>
  <w:style w:customStyle="true" w:styleId="eSPISCCParagraphDefaultFont" w:type="character">
    <w:name w:val="eSPIS_CC_Paragraph Default Font"/>
    <w:basedOn w:val="Zadanifontodlomka"/>
    <w:rsid w:val="008B15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153E"/>
    <w:rPr>
      <w:bdr w:space="0" w:sz="0" w:color="auto" w:val="none"/>
      <w:shd w:fill="FFFFCC" w:color="auto" w:val="clear"/>
      <w:lang w:val="hr-HR"/>
    </w:rPr>
  </w:style>
  <w:style w:customStyle="true" w:styleId="PozadinaSvijetloCrvena" w:type="character">
    <w:name w:val="Pozadina_SvijetloCrvena"/>
    <w:basedOn w:val="eSPISCCParagraphDefaultFont"/>
    <w:rsid w:val="008B15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15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8B153E"/>
    <w:rPr>
      <w:color w:val="808080"/>
      <w:bdr w:color="auto" w:space="0" w:sz="0" w:val="none"/>
      <w:shd w:color="auto" w:fill="auto" w:val="clear"/>
    </w:rPr>
  </w:style>
  <w:style w:customStyle="1" w:styleId="eSPISCCParagraphDefaultFont" w:type="character">
    <w:name w:val="eSPIS_CC_Paragraph Default Font"/>
    <w:basedOn w:val="Zadanifontodlomka"/>
    <w:rsid w:val="008B15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153E"/>
    <w:rPr>
      <w:bdr w:color="auto" w:space="0" w:sz="0" w:val="none"/>
      <w:shd w:color="auto" w:fill="FFFFCC" w:val="clear"/>
      <w:lang w:val="hr-HR"/>
    </w:rPr>
  </w:style>
  <w:style w:customStyle="1" w:styleId="PozadinaSvijetloCrvena" w:type="character">
    <w:name w:val="Pozadina_SvijetloCrvena"/>
    <w:basedOn w:val="eSPISCCParagraphDefaultFont"/>
    <w:rsid w:val="008B15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15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kolovoza 2018.</izvorni_sadrzaj>
    <derivirana_varijabla naziv="DomainObject.DatumDonosenjaOdluke_1">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St-474/2017</izvorni_sadrzaj>
    <derivirana_varijabla naziv="DomainObject.Predmet.OznakaBroj_1">St-474/2017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BRAĆA BILIĆ d.o.o. za turizam, ugostiteljstvo, turistička agencija</izvorni_sadrzaj>
    <derivirana_varijabla naziv="DomainObject.Predmet.ProtustrankaFormated_1">  BRAĆA BILIĆ d.o.o. za turizam, ugostiteljstvo, turistička agencija</derivirana_varijabla>
  </DomainObject.Predmet.ProtustrankaFormated>
  <DomainObject.Predmet.ProtustrankaFormatedOIB>
    <izvorni_sadrzaj>  BRAĆA BILIĆ d.o.o. za turizam, ugostiteljstvo, turistička agencija, OIB 61327961733</izvorni_sadrzaj>
    <derivirana_varijabla naziv="DomainObject.Predmet.ProtustrankaFormatedOIB_1">  BRAĆA BILIĆ d.o.o. za turizam, ugostiteljstvo, turistička agencija, OIB 61327961733</derivirana_varijabla>
  </DomainObject.Predmet.ProtustrankaFormatedOIB>
  <DomainObject.Predmet.ProtustrankaFormatedWithAdress>
    <izvorni_sadrzaj> BRAĆA BILIĆ d.o.o. za turizam, ugostiteljstvo, turistička agencija, Ravnice 3, 21310 Omiš</izvorni_sadrzaj>
    <derivirana_varijabla naziv="DomainObject.Predmet.ProtustrankaFormatedWithAdress_1"> BRAĆA BILIĆ d.o.o. za turizam, ugostiteljstvo, turistička agencija, Ravnice 3, 21310 Omiš</derivirana_varijabla>
  </DomainObject.Predmet.ProtustrankaFormatedWithAdress>
  <DomainObject.Predmet.ProtustrankaFormatedWithAdressOIB>
    <izvorni_sadrzaj> BRAĆA BILIĆ d.o.o. za turizam, ugostiteljstvo, turistička agencija, OIB 61327961733, Ravnice 3, 21310 Omiš</izvorni_sadrzaj>
    <derivirana_varijabla naziv="DomainObject.Predmet.ProtustrankaFormatedWithAdressOIB_1"> BRAĆA BILIĆ d.o.o. za turizam, ugostiteljstvo, turistička agencija, OIB 61327961733, Ravnice 3, 21310 Omiš</derivirana_varijabla>
  </DomainObject.Predmet.ProtustrankaFormatedWithAdressOIB>
  <DomainObject.Predmet.ProtustrankaWithAdress>
    <izvorni_sadrzaj>BRAĆA BILIĆ d.o.o. za turizam, ugostiteljstvo, turistička agencija Ravnice 3, 21310 Omiš</izvorni_sadrzaj>
    <derivirana_varijabla naziv="DomainObject.Predmet.ProtustrankaWithAdress_1">BRAĆA BILIĆ d.o.o. za turizam, ugostiteljstvo, turistička agencija Ravnice 3, 21310 Omiš</derivirana_varijabla>
  </DomainObject.Predmet.ProtustrankaWithAdress>
  <DomainObject.Predmet.ProtustrankaWithAdressOIB>
    <izvorni_sadrzaj>BRAĆA BILIĆ d.o.o. za turizam, ugostiteljstvo, turistička agencija, OIB 61327961733, Ravnice 3, 21310 Omiš</izvorni_sadrzaj>
    <derivirana_varijabla naziv="DomainObject.Predmet.ProtustrankaWithAdressOIB_1">BRAĆA BILIĆ d.o.o. za turizam, ugostiteljstvo, turistička agencija, OIB 61327961733, Ravnice 3, 21310 Omiš</derivirana_varijabla>
  </DomainObject.Predmet.ProtustrankaWithAdressOIB>
  <DomainObject.Predmet.ProtustrankaNazivFormated>
    <izvorni_sadrzaj>BRAĆA BILIĆ d.o.o. za turizam, ugostiteljstvo, turistička agencija</izvorni_sadrzaj>
    <derivirana_varijabla naziv="DomainObject.Predmet.ProtustrankaNazivFormated_1">BRAĆA BILIĆ d.o.o. za turizam, ugostiteljstvo, turistička agencija</derivirana_varijabla>
  </DomainObject.Predmet.ProtustrankaNazivFormated>
  <DomainObject.Predmet.ProtustrankaNazivFormatedOIB>
    <izvorni_sadrzaj>BRAĆA BILIĆ d.o.o. za turizam, ugostiteljstvo, turistička agencija, OIB 61327961733</izvorni_sadrzaj>
    <derivirana_varijabla naziv="DomainObject.Predmet.ProtustrankaNazivFormatedOIB_1">BRAĆA BILIĆ d.o.o. za turizam, ugostiteljstvo, turistička agencija, OIB 61327961733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35480.91</izvorni_sadrzaj>
    <derivirana_varijabla naziv="DomainObject.Predmet.TrenutnaVrijednost_1">35480.91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BRAĆA BILIĆ d.o.o. za turizam, ugostiteljstvo, turistička agencija</item>
    </izvorni_sadrzaj>
    <derivirana_varijabla naziv="DomainObject.Predmet.ProtuStrankaListFormated_1">
      <item>BRAĆA BILIĆ d.o.o. za turizam, ugostiteljstvo, turistička agencija</item>
    </derivirana_varijabla>
  </DomainObject.Predmet.ProtuStrankaListFormated>
  <DomainObject.Predmet.ProtuStrankaListFormatedOIB>
    <izvorni_sadrzaj>
      <item>BRAĆA BILIĆ d.o.o. za turizam, ugostiteljstvo, turistička agencija, OIB 61327961733</item>
    </izvorni_sadrzaj>
    <derivirana_varijabla naziv="DomainObject.Predmet.ProtuStrankaListFormatedOIB_1">
      <item>BRAĆA BILIĆ d.o.o. za turizam, ugostiteljstvo, turistička agencija, OIB 61327961733</item>
    </derivirana_varijabla>
  </DomainObject.Predmet.ProtuStrankaListFormatedOIB>
  <DomainObject.Predmet.ProtuStrankaListFormatedWithAdress>
    <izvorni_sadrzaj>
      <item>BRAĆA BILIĆ d.o.o. za turizam, ugostiteljstvo, turistička agencija, Ravnice 3, 21310 Omiš</item>
    </izvorni_sadrzaj>
    <derivirana_varijabla naziv="DomainObject.Predmet.ProtuStrankaListFormatedWithAdress_1">
      <item>BRAĆA BILIĆ d.o.o. za turizam, ugostiteljstvo, turistička agencija, Ravnice 3, 21310 Omiš</item>
    </derivirana_varijabla>
  </DomainObject.Predmet.ProtuStrankaListFormatedWithAdress>
  <DomainObject.Predmet.ProtuStrankaListFormatedWithAdressOIB>
    <izvorni_sadrzaj>
      <item>BRAĆA BILIĆ d.o.o. za turizam, ugostiteljstvo, turistička agencija, OIB 61327961733, Ravnice 3, 21310 Omiš</item>
    </izvorni_sadrzaj>
    <derivirana_varijabla naziv="DomainObject.Predmet.ProtuStrankaListFormatedWithAdressOIB_1">
      <item>BRAĆA BILIĆ d.o.o. za turizam, ugostiteljstvo, turistička agencija, OIB 61327961733, Ravnice 3, 21310 Omiš</item>
    </derivirana_varijabla>
  </DomainObject.Predmet.ProtuStrankaListFormatedWithAdressOIB>
  <DomainObject.Predmet.ProtuStrankaListNazivFormated>
    <izvorni_sadrzaj>
      <item>BRAĆA BILIĆ d.o.o. za turizam, ugostiteljstvo, turistička agencija</item>
    </izvorni_sadrzaj>
    <derivirana_varijabla naziv="DomainObject.Predmet.ProtuStrankaListNazivFormated_1">
      <item>BRAĆA BILIĆ d.o.o. za turizam, ugostiteljstvo, turistička agencija</item>
    </derivirana_varijabla>
  </DomainObject.Predmet.ProtuStrankaListNazivFormated>
  <DomainObject.Predmet.ProtuStrankaListNazivFormatedOIB>
    <izvorni_sadrzaj>
      <item>BRAĆA BILIĆ d.o.o. za turizam, ugostiteljstvo, turistička agencija, OIB 61327961733</item>
    </izvorni_sadrzaj>
    <derivirana_varijabla naziv="DomainObject.Predmet.ProtuStrankaListNazivFormatedOIB_1">
      <item>BRAĆA BILIĆ d.o.o. za turizam, ugostiteljstvo, turistička agencija, OIB 61327961733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2018.</izvorni_sadrzaj>
    <derivirana_varijabla naziv="DomainObject.Datum_1">8.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BRAĆA BILIĆ d.o.o. za turizam, ugostiteljstvo, turistička agencija</izvorni_sadrzaj>
    <derivirana_varijabla naziv="DomainObject.Predmet.ProtustrankaIDrugi_1">BRAĆA BILIĆ d.o.o. za turizam, ugostiteljstvo,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BRAĆA BILIĆ d.o.o. za turizam, ugostiteljstvo, turistička agencija, OIB 61327961733, Ravnice 3, 21310 Omiš</izvorni_sadrzaj>
    <derivirana_varijabla naziv="DomainObject.Predmet.ProtustrankaIDrugiAdressOIB_1">BRAĆA BILIĆ d.o.o. za turizam, ugostiteljstvo, turistička agencija, OIB 61327961733, Ravnice 3,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BRAĆA BILIĆ d.o.o. za turizam, ugostiteljstvo, turistička agencija</item>
      <item>FINANCIJSKA AGENCIJA, RC SPLIT</item>
    </izvorni_sadrzaj>
    <derivirana_varijabla naziv="DomainObject.Predmet.SudioniciListNaziv_1">
      <item>BRAĆA BILIĆ d.o.o. za turizam, ugostiteljstvo, turistička agencija</item>
      <item>FINANCIJSKA AGENCIJA, RC SPLIT</item>
    </derivirana_varijabla>
  </DomainObject.Predmet.SudioniciListNaziv>
  <DomainObject.Predmet.SudioniciListAdressOIB>
    <izvorni_sadrzaj>
      <item>BRAĆA BILIĆ d.o.o. za turizam, ugostiteljstvo, turistička agencija, OIB 61327961733, Ravnice 3,21310 Omiš</item>
      <item>FINANCIJSKA AGENCIJA, RC SPLIT, OIB 85821130368, Mažuranićevo šetalište 24 b,21000 Split</item>
    </izvorni_sadrzaj>
    <derivirana_varijabla naziv="DomainObject.Predmet.SudioniciListAdressOIB_1">
      <item>BRAĆA BILIĆ d.o.o. za turizam, ugostiteljstvo, turistička agencija, OIB 61327961733, Ravnice 3,21310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61327961733</item>
      <item>, OIB 85821130368</item>
    </izvorni_sadrzaj>
    <derivirana_varijabla naziv="DomainObject.Predmet.SudioniciListNazivOIB_1">
      <item>, OIB 61327961733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5430</properties:Characters>
  <properties:Lines>131</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2018-08-08T09:00:00Z</dcterms:created>
  <dc:creator>Diana Butigan Granić</dc:creator>
  <cp:lastModifiedBy>Katica Butigan</cp:lastModifiedBy>
  <cp:lastPrinted>2018-08-08T09:17:00Z</cp:lastPrinted>
  <dcterms:modified xmlns:xsi="http://www.w3.org/2001/XMLSchema-instance" xsi:type="dcterms:W3CDTF">2018-08-08T09:17:00Z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(474-17 - prethodni.docx)</vt:lpwstr>
  </prop:property>
  <prop:property name="CC_coloring" pid="4" fmtid="{D5CDD505-2E9C-101B-9397-08002B2CF9AE}">
    <vt:bool>false</vt:bool>
  </prop:property>
  <prop:property name="BrojStranica" pid="5" fmtid="{D5CDD505-2E9C-101B-9397-08002B2CF9AE}">
    <vt:i4>3</vt:i4>
  </prop:property>
</prop:Properties>
</file>