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41ab" w14:paraId="84941ab" w:rsidRDefault="006D2AD8" w:rsidP="006D2AD8" w:rsidR="006D2A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CB18C7" w:rsidP="00231AF0" w:rsidR="00CB18C7">
      <w:pPr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1E3086" w:rsidRPr="001E3086">
        <w:rPr>
          <w:rFonts w:hAnsi="Times New Roman" w:ascii="Times New Roman"/>
          <w:b w:val="false"/>
        </w:rPr>
        <w:t xml:space="preserve">NOVA KARAKA d. o. o. za trgovinu i usluge Rijeka, </w:t>
      </w:r>
      <w:proofErr w:type="spellStart"/>
      <w:r w:rsidR="001E3086" w:rsidRPr="001E3086">
        <w:rPr>
          <w:rFonts w:hAnsi="Times New Roman" w:ascii="Times New Roman"/>
          <w:b w:val="false"/>
        </w:rPr>
        <w:t>Gundulićeva</w:t>
      </w:r>
      <w:proofErr w:type="spellEnd"/>
      <w:r w:rsidR="001E3086" w:rsidRPr="001E3086">
        <w:rPr>
          <w:rFonts w:hAnsi="Times New Roman" w:ascii="Times New Roman"/>
          <w:b w:val="false"/>
        </w:rPr>
        <w:t xml:space="preserve"> 6 ( MBS 040270031 – OIB 50941225924 )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( OIB </w:t>
      </w:r>
      <w:r w:rsidR="00690835">
        <w:rPr>
          <w:rFonts w:hAnsi="Times New Roman" w:ascii="Times New Roman"/>
          <w:b w:val="false"/>
        </w:rPr>
        <w:t>52634238587</w:t>
      </w:r>
      <w:r w:rsidR="00BB0628">
        <w:rPr>
          <w:rFonts w:hAnsi="Times New Roman" w:ascii="Times New Roman"/>
          <w:b w:val="false"/>
        </w:rPr>
        <w:t xml:space="preserve"> ) zastupana po Županijskom državnom odvjetništvu u </w:t>
      </w:r>
      <w:r w:rsidR="00690835">
        <w:rPr>
          <w:rFonts w:hAnsi="Times New Roman" w:ascii="Times New Roman"/>
          <w:b w:val="false"/>
        </w:rPr>
        <w:t>Rijeci</w:t>
      </w:r>
      <w:r w:rsidR="00BB062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831959" w:rsidP="006D2AD8" w:rsidR="00831959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ja</w:t>
      </w:r>
      <w:r w:rsidR="00CB18C7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 s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e</w:t>
      </w:r>
      <w:r w:rsidR="00CB18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skraćeni stečajni postupak nad dužnikom </w:t>
      </w:r>
      <w:r w:rsidR="001E3086" w:rsidRPr="001E3086">
        <w:rPr>
          <w:rFonts w:hAnsi="Times New Roman" w:ascii="Times New Roman"/>
          <w:b w:val="false"/>
        </w:rPr>
        <w:t xml:space="preserve">NOVA KARAKA d. o. o. za trgovinu i usluge Rijeka, </w:t>
      </w:r>
      <w:proofErr w:type="spellStart"/>
      <w:r w:rsidR="001E3086" w:rsidRPr="001E3086">
        <w:rPr>
          <w:rFonts w:hAnsi="Times New Roman" w:ascii="Times New Roman"/>
          <w:b w:val="false"/>
        </w:rPr>
        <w:t>Gundulićeva</w:t>
      </w:r>
      <w:proofErr w:type="spellEnd"/>
      <w:r w:rsidR="001E3086" w:rsidRPr="001E3086">
        <w:rPr>
          <w:rFonts w:hAnsi="Times New Roman" w:ascii="Times New Roman"/>
          <w:b w:val="false"/>
        </w:rPr>
        <w:t xml:space="preserve"> 6 ( MBS 040270031 – OIB 50941225924 )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</w:t>
      </w:r>
      <w:r w:rsidR="001E3086">
        <w:rPr>
          <w:rFonts w:hAnsi="Times New Roman" w:ascii="Times New Roman"/>
          <w:b w:val="false"/>
        </w:rPr>
        <w:t xml:space="preserve">studenog </w:t>
      </w:r>
      <w:r w:rsidR="00BB0628">
        <w:rPr>
          <w:rFonts w:hAnsi="Times New Roman" w:ascii="Times New Roman"/>
          <w:b w:val="false"/>
        </w:rPr>
        <w:t xml:space="preserve">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1E3086" w:rsidRPr="001E3086">
        <w:rPr>
          <w:rFonts w:hAnsi="Times New Roman" w:ascii="Times New Roman"/>
          <w:b w:val="false"/>
        </w:rPr>
        <w:t xml:space="preserve">NOVA KARAKA d. o. o. Rijeka, </w:t>
      </w:r>
      <w:proofErr w:type="spellStart"/>
      <w:r w:rsidR="001E3086" w:rsidRPr="001E3086">
        <w:rPr>
          <w:rFonts w:hAnsi="Times New Roman" w:ascii="Times New Roman"/>
          <w:b w:val="false"/>
        </w:rPr>
        <w:t>Gundulićeva</w:t>
      </w:r>
      <w:proofErr w:type="spellEnd"/>
      <w:r w:rsidR="001E3086" w:rsidRPr="001E3086">
        <w:rPr>
          <w:rFonts w:hAnsi="Times New Roman" w:ascii="Times New Roman"/>
          <w:b w:val="false"/>
        </w:rPr>
        <w:t xml:space="preserve"> 6 (</w:t>
      </w:r>
      <w:r w:rsidR="001E3086">
        <w:rPr>
          <w:rFonts w:hAnsi="Times New Roman" w:ascii="Times New Roman"/>
          <w:b w:val="false"/>
        </w:rPr>
        <w:t xml:space="preserve"> </w:t>
      </w:r>
      <w:r w:rsidR="001E3086" w:rsidRPr="001E3086">
        <w:rPr>
          <w:rFonts w:hAnsi="Times New Roman" w:ascii="Times New Roman"/>
          <w:b w:val="false"/>
        </w:rPr>
        <w:t>OIB 50941225924 )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BB062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 xml:space="preserve">A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>
        <w:rPr>
          <w:rFonts w:hAnsi="Times New Roman" w:ascii="Times New Roman"/>
          <w:b w:val="false"/>
        </w:rPr>
        <w:t>na propisanom obrascu 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tražbina </w:t>
      </w:r>
      <w:r w:rsidR="00690835">
        <w:rPr>
          <w:rFonts w:hAnsi="Times New Roman" w:ascii="Times New Roman"/>
          <w:b w:val="false"/>
        </w:rPr>
        <w:t xml:space="preserve">u visini od </w:t>
      </w:r>
      <w:r w:rsidR="001E3086">
        <w:rPr>
          <w:rFonts w:hAnsi="Times New Roman" w:ascii="Times New Roman"/>
          <w:b w:val="false"/>
        </w:rPr>
        <w:t>3.901.059,05</w:t>
      </w:r>
      <w:r w:rsidR="00BB0628">
        <w:rPr>
          <w:rFonts w:hAnsi="Times New Roman" w:ascii="Times New Roman"/>
          <w:b w:val="false"/>
        </w:rPr>
        <w:t xml:space="preserve"> kn na osnovu poreznih rješenja.</w:t>
      </w:r>
    </w:p>
    <w:p w:rsidRDefault="006D2AD8" w:rsidP="00084058" w:rsidR="006D2AD8" w:rsidRPr="0008405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 xml:space="preserve">Uz prijedlog </w:t>
      </w:r>
      <w:r w:rsidR="00BB0628">
        <w:rPr>
          <w:rFonts w:hAnsi="Times New Roman" w:ascii="Times New Roman"/>
          <w:b w:val="false"/>
        </w:rPr>
        <w:t>je p</w:t>
      </w:r>
      <w:r w:rsidRPr="00084058">
        <w:rPr>
          <w:rFonts w:hAnsi="Times New Roman" w:ascii="Times New Roman"/>
          <w:b w:val="false"/>
        </w:rPr>
        <w:t>rilož</w:t>
      </w:r>
      <w:r w:rsidR="00BB0628">
        <w:rPr>
          <w:rFonts w:hAnsi="Times New Roman" w:ascii="Times New Roman"/>
          <w:b w:val="false"/>
        </w:rPr>
        <w:t xml:space="preserve">ena </w:t>
      </w:r>
      <w:r w:rsidR="00DE43C3" w:rsidRPr="00084058">
        <w:rPr>
          <w:rFonts w:hAnsi="Times New Roman" w:ascii="Times New Roman"/>
          <w:b w:val="false"/>
        </w:rPr>
        <w:t>dokumentacij</w:t>
      </w:r>
      <w:r w:rsidR="00BB0628">
        <w:rPr>
          <w:rFonts w:hAnsi="Times New Roman" w:ascii="Times New Roman"/>
          <w:b w:val="false"/>
        </w:rPr>
        <w:t>a</w:t>
      </w:r>
      <w:r w:rsidR="00DE43C3" w:rsidRPr="00084058">
        <w:rPr>
          <w:rFonts w:hAnsi="Times New Roman" w:ascii="Times New Roman"/>
          <w:b w:val="false"/>
        </w:rPr>
        <w:t xml:space="preserve"> na osnovi koje </w:t>
      </w:r>
      <w:r w:rsidR="00BB0628">
        <w:rPr>
          <w:rFonts w:hAnsi="Times New Roman" w:ascii="Times New Roman"/>
          <w:b w:val="false"/>
        </w:rPr>
        <w:t xml:space="preserve">je 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DE43C3" w:rsidRPr="00084058">
        <w:rPr>
          <w:rFonts w:hAnsi="Times New Roman" w:ascii="Times New Roman"/>
          <w:b w:val="false"/>
        </w:rPr>
        <w:t>, te potvrdu FINE iz koje razvidno da je račun dužnika u blokadi.</w:t>
      </w:r>
    </w:p>
    <w:p w:rsidRDefault="00BD1D57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Predlagatelj </w:t>
      </w:r>
      <w:r w:rsidR="00BB0628">
        <w:rPr>
          <w:rFonts w:hAnsi="Times New Roman" w:ascii="Times New Roman"/>
          <w:b w:val="false"/>
        </w:rPr>
        <w:t xml:space="preserve">nije dužan </w:t>
      </w:r>
      <w:r w:rsidR="006D2AD8" w:rsidRPr="00084058">
        <w:rPr>
          <w:rFonts w:hAnsi="Times New Roman" w:ascii="Times New Roman"/>
          <w:b w:val="false"/>
        </w:rPr>
        <w:t xml:space="preserve">uplatiti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 xml:space="preserve">namirenje troškova stečajnog postupka, </w:t>
      </w:r>
      <w:r w:rsidR="00084058" w:rsidRPr="00084058">
        <w:rPr>
          <w:rFonts w:hAnsi="Times New Roman" w:ascii="Times New Roman"/>
          <w:b w:val="false"/>
        </w:rPr>
        <w:t xml:space="preserve">budući </w:t>
      </w:r>
      <w:r w:rsidR="006D5987">
        <w:rPr>
          <w:rFonts w:hAnsi="Times New Roman" w:ascii="Times New Roman"/>
          <w:b w:val="false"/>
        </w:rPr>
        <w:t xml:space="preserve">je </w:t>
      </w:r>
      <w:r w:rsidR="00084058" w:rsidRPr="00084058">
        <w:rPr>
          <w:rFonts w:hAnsi="Times New Roman" w:ascii="Times New Roman"/>
          <w:b w:val="false"/>
        </w:rPr>
        <w:t xml:space="preserve">odredbom članka 114. stavak 3. točka </w:t>
      </w:r>
      <w:r w:rsidR="00BB0628">
        <w:rPr>
          <w:rFonts w:hAnsi="Times New Roman" w:ascii="Times New Roman"/>
          <w:b w:val="false"/>
        </w:rPr>
        <w:t>3</w:t>
      </w:r>
      <w:r w:rsidR="00084058" w:rsidRPr="00084058">
        <w:rPr>
          <w:rFonts w:hAnsi="Times New Roman" w:ascii="Times New Roman"/>
          <w:b w:val="false"/>
        </w:rPr>
        <w:t xml:space="preserve">. propisano da </w:t>
      </w:r>
      <w:r w:rsidR="00084058" w:rsidRPr="00084058">
        <w:rPr>
          <w:rFonts w:hAnsi="Times New Roman" w:ascii="Times New Roman"/>
          <w:b w:val="false"/>
          <w:lang w:eastAsia="hr-HR"/>
        </w:rPr>
        <w:t>predujam iz stavka 1. tog članka ni</w:t>
      </w:r>
      <w:r w:rsidR="00BB0628">
        <w:rPr>
          <w:rFonts w:hAnsi="Times New Roman" w:ascii="Times New Roman"/>
          <w:b w:val="false"/>
          <w:lang w:eastAsia="hr-HR"/>
        </w:rPr>
        <w:t>je dužna platiti Republika Hrvatska.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</w:t>
      </w:r>
      <w:r w:rsidR="006D2AD8" w:rsidRPr="00084058">
        <w:rPr>
          <w:rFonts w:hAnsi="Times New Roman" w:ascii="Times New Roman"/>
          <w:b w:val="false"/>
        </w:rPr>
        <w:lastRenderedPageBreak/>
        <w:t xml:space="preserve">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20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8319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31959" w:rsidP="006D2AD8" w:rsidR="00831959">
      <w:pPr>
        <w:jc w:val="both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ŽDO </w:t>
      </w:r>
      <w:r w:rsidR="00690835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20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BE2" w:rsidP="00231AF0" w:rsidR="005D4BE2">
      <w:r>
        <w:separator/>
      </w:r>
    </w:p>
  </w:endnote>
  <w:endnote w:id="0" w:type="continuationSeparator">
    <w:p w:rsidRDefault="005D4BE2" w:rsidP="00231AF0" w:rsidR="005D4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6227788"/>
      <w:docPartObj>
        <w:docPartGallery w:val="Page Numbers (Bottom of Page)"/>
        <w:docPartUnique/>
      </w:docPartObj>
    </w:sdtPr>
    <w:sdtEndPr/>
    <w:sdtContent>
      <w:p w:rsidRDefault="00341799" w:rsidR="0034179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2AC">
          <w:rPr>
            <w:noProof/>
          </w:rPr>
          <w:t>1</w:t>
        </w:r>
        <w:r>
          <w:fldChar w:fldCharType="end"/>
        </w:r>
      </w:p>
    </w:sdtContent>
  </w:sdt>
  <w:p w:rsidRDefault="00341799" w:rsidR="003417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BE2" w:rsidP="00231AF0" w:rsidR="005D4BE2">
      <w:r>
        <w:separator/>
      </w:r>
    </w:p>
  </w:footnote>
  <w:footnote w:id="0" w:type="continuationSeparator">
    <w:p w:rsidRDefault="005D4BE2" w:rsidP="00231AF0" w:rsidR="005D4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1E3086">
      <w:rPr>
        <w:rFonts w:hAnsi="Times New Roman" w:ascii="Times New Roman"/>
        <w:b w:val="false"/>
      </w:rPr>
      <w:t>563</w:t>
    </w:r>
    <w:r>
      <w:rPr>
        <w:rFonts w:hAnsi="Times New Roman" w:ascii="Times New Roman"/>
        <w:b w:val="false"/>
      </w:rPr>
      <w:t>/15-</w:t>
    </w:r>
    <w:r w:rsidR="001E3086">
      <w:rPr>
        <w:rFonts w:hAnsi="Times New Roman" w:ascii="Times New Roman"/>
        <w:b w:val="false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84058"/>
    <w:rsid w:val="000C5F81"/>
    <w:rsid w:val="000C6442"/>
    <w:rsid w:val="000D027A"/>
    <w:rsid w:val="00122697"/>
    <w:rsid w:val="00124DD0"/>
    <w:rsid w:val="00137240"/>
    <w:rsid w:val="001D18A9"/>
    <w:rsid w:val="001E3086"/>
    <w:rsid w:val="001F6C6D"/>
    <w:rsid w:val="00231AF0"/>
    <w:rsid w:val="00242A56"/>
    <w:rsid w:val="002521B2"/>
    <w:rsid w:val="00264ED3"/>
    <w:rsid w:val="00277B4A"/>
    <w:rsid w:val="002F34C6"/>
    <w:rsid w:val="00320D2D"/>
    <w:rsid w:val="00341799"/>
    <w:rsid w:val="003500E8"/>
    <w:rsid w:val="00352ABF"/>
    <w:rsid w:val="003677B5"/>
    <w:rsid w:val="003A0AD1"/>
    <w:rsid w:val="003B7B26"/>
    <w:rsid w:val="0049758C"/>
    <w:rsid w:val="004D0E65"/>
    <w:rsid w:val="00512FF5"/>
    <w:rsid w:val="00590C8C"/>
    <w:rsid w:val="00595D02"/>
    <w:rsid w:val="005A6018"/>
    <w:rsid w:val="005D32C6"/>
    <w:rsid w:val="005D4BE2"/>
    <w:rsid w:val="005E437E"/>
    <w:rsid w:val="005E52AC"/>
    <w:rsid w:val="00606E38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C7CB5"/>
    <w:rsid w:val="00831959"/>
    <w:rsid w:val="00836933"/>
    <w:rsid w:val="00875E96"/>
    <w:rsid w:val="00972D18"/>
    <w:rsid w:val="0098534D"/>
    <w:rsid w:val="009B532A"/>
    <w:rsid w:val="009D66F4"/>
    <w:rsid w:val="00A5342B"/>
    <w:rsid w:val="00A5606C"/>
    <w:rsid w:val="00AA5417"/>
    <w:rsid w:val="00AB73F7"/>
    <w:rsid w:val="00B27523"/>
    <w:rsid w:val="00BA1C5A"/>
    <w:rsid w:val="00BB0628"/>
    <w:rsid w:val="00BD1D57"/>
    <w:rsid w:val="00BE04B8"/>
    <w:rsid w:val="00C3456C"/>
    <w:rsid w:val="00C44CDD"/>
    <w:rsid w:val="00C521EA"/>
    <w:rsid w:val="00C63788"/>
    <w:rsid w:val="00CB18C7"/>
    <w:rsid w:val="00CE3C44"/>
    <w:rsid w:val="00D42E28"/>
    <w:rsid w:val="00D626EC"/>
    <w:rsid w:val="00DA40B4"/>
    <w:rsid w:val="00DE343F"/>
    <w:rsid w:val="00DE43C3"/>
    <w:rsid w:val="00E61B66"/>
    <w:rsid w:val="00E67A16"/>
    <w:rsid w:val="00EA1F9F"/>
    <w:rsid w:val="00EF667E"/>
    <w:rsid w:val="00F24856"/>
    <w:rsid w:val="00FA3041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2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5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2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5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KARAKA d. o. o. Rijeka</izvorni_sadrzaj>
    <derivirana_varijabla naziv="DomainObject.Predmet.ProtustrankaFormated_1">  NOVA KARAKA d. o. o. Rijeka</derivirana_varijabla>
  </DomainObject.Predmet.ProtustrankaFormated>
  <DomainObject.Predmet.ProtustrankaFormatedOIB>
    <izvorni_sadrzaj>  NOVA KARAKA d. o. o. Rijeka, OIB 50941225924</izvorni_sadrzaj>
    <derivirana_varijabla naziv="DomainObject.Predmet.ProtustrankaFormatedOIB_1">  NOVA KARAKA d. o. o. Rijeka, OIB 50941225924</derivirana_varijabla>
  </DomainObject.Predmet.ProtustrankaFormatedOIB>
  <DomainObject.Predmet.ProtustrankaFormatedWithAdress>
    <izvorni_sadrzaj> NOVA KARAKA d. o. o. Rijeka, Gundulićeva 6, 51000 Rijeka</izvorni_sadrzaj>
    <derivirana_varijabla naziv="DomainObject.Predmet.ProtustrankaFormatedWithAdress_1"> NOVA KARAKA d. o. o. Rijeka, Gundulićeva 6, 51000 Rijeka</derivirana_varijabla>
  </DomainObject.Predmet.ProtustrankaFormatedWithAdress>
  <DomainObject.Predmet.ProtustrankaFormatedWithAdressOIB>
    <izvorni_sadrzaj> NOVA KARAKA d. o. o. Rijeka, OIB 50941225924, Gundulićeva 6, 51000 Rijeka</izvorni_sadrzaj>
    <derivirana_varijabla naziv="DomainObject.Predmet.ProtustrankaFormatedWithAdressOIB_1"> NOVA KARAKA d. o. o. Rijeka, OIB 50941225924, Gundulićeva 6, 51000 Rijeka</derivirana_varijabla>
  </DomainObject.Predmet.ProtustrankaFormatedWithAdressOIB>
  <DomainObject.Predmet.ProtustrankaWithAdress>
    <izvorni_sadrzaj>NOVA KARAKA d. o. o. Rijeka Gundulićeva 6, 51000 Rijeka</izvorni_sadrzaj>
    <derivirana_varijabla naziv="DomainObject.Predmet.ProtustrankaWithAdress_1">NOVA KARAKA d. o. o. Rijeka Gundulićeva 6, 51000 Rijeka</derivirana_varijabla>
  </DomainObject.Predmet.ProtustrankaWithAdress>
  <DomainObject.Predmet.ProtustrankaWithAdressOIB>
    <izvorni_sadrzaj>NOVA KARAKA d. o. o. Rijeka, OIB 50941225924, Gundulićeva 6, 51000 Rijeka</izvorni_sadrzaj>
    <derivirana_varijabla naziv="DomainObject.Predmet.ProtustrankaWithAdressOIB_1">NOVA KARAKA d. o. o. Rijeka, OIB 50941225924, Gundulićeva 6, 51000 Rijeka</derivirana_varijabla>
  </DomainObject.Predmet.ProtustrankaWithAdressOIB>
  <DomainObject.Predmet.ProtustrankaNazivFormated>
    <izvorni_sadrzaj>NOVA KARAKA d. o. o. Rijeka</izvorni_sadrzaj>
    <derivirana_varijabla naziv="DomainObject.Predmet.ProtustrankaNazivFormated_1">NOVA KARAKA d. o. o. Rijeka</derivirana_varijabla>
  </DomainObject.Predmet.ProtustrankaNazivFormated>
  <DomainObject.Predmet.ProtustrankaNazivFormatedOIB>
    <izvorni_sadrzaj>NOVA KARAKA d. o. o. Rijeka, OIB 50941225924</izvorni_sadrzaj>
    <derivirana_varijabla naziv="DomainObject.Predmet.ProtustrankaNazivFormatedOIB_1">NOVA KARAKA d. o. o. Rijeka, OIB 50941225924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NOVA KARAKA d. o. o. Rijeka</item>
    </izvorni_sadrzaj>
    <derivirana_varijabla naziv="DomainObject.Predmet.ProtuStrankaListFormated_1">
      <item>NOVA KARAKA d. o. o. Rijeka</item>
    </derivirana_varijabla>
  </DomainObject.Predmet.ProtuStrankaListFormated>
  <DomainObject.Predmet.ProtuStrankaListFormatedOIB>
    <izvorni_sadrzaj>
      <item>NOVA KARAKA d. o. o. Rijeka, OIB 50941225924</item>
    </izvorni_sadrzaj>
    <derivirana_varijabla naziv="DomainObject.Predmet.ProtuStrankaListFormatedOIB_1">
      <item>NOVA KARAKA d. o. o. Rijeka, OIB 50941225924</item>
    </derivirana_varijabla>
  </DomainObject.Predmet.ProtuStrankaListFormatedOIB>
  <DomainObject.Predmet.ProtuStrankaListFormatedWithAdress>
    <izvorni_sadrzaj>
      <item>NOVA KARAKA d. o. o. Rijeka, Gundulićeva 6, 51000 Rijeka</item>
    </izvorni_sadrzaj>
    <derivirana_varijabla naziv="DomainObject.Predmet.ProtuStrankaListFormatedWithAdress_1">
      <item>NOVA KARAKA d. o. o. Rijeka, Gundulićeva 6, 51000 Rijeka</item>
    </derivirana_varijabla>
  </DomainObject.Predmet.ProtuStrankaListFormatedWithAdress>
  <DomainObject.Predmet.ProtuStrankaListFormatedWithAdressOIB>
    <izvorni_sadrzaj>
      <item>NOVA KARAKA d. o. o. Rijeka, OIB 50941225924, Gundulićeva 6, 51000 Rijeka</item>
    </izvorni_sadrzaj>
    <derivirana_varijabla naziv="DomainObject.Predmet.ProtuStrankaListFormatedWithAdressOIB_1">
      <item>NOVA KARAKA d. o. o. Rijeka, OIB 50941225924, Gundulićeva 6, 51000 Rijeka</item>
    </derivirana_varijabla>
  </DomainObject.Predmet.ProtuStrankaListFormatedWithAdressOIB>
  <DomainObject.Predmet.ProtuStrankaListNazivFormated>
    <izvorni_sadrzaj>
      <item>NOVA KARAKA d. o. o. Rijeka</item>
    </izvorni_sadrzaj>
    <derivirana_varijabla naziv="DomainObject.Predmet.ProtuStrankaListNazivFormated_1">
      <item>NOVA KARAKA d. o. o. Rijeka</item>
    </derivirana_varijabla>
  </DomainObject.Predmet.ProtuStrankaListNazivFormated>
  <DomainObject.Predmet.ProtuStrankaListNazivFormatedOIB>
    <izvorni_sadrzaj>
      <item>NOVA KARAKA d. o. o. Rijeka, OIB 50941225924</item>
    </izvorni_sadrzaj>
    <derivirana_varijabla naziv="DomainObject.Predmet.ProtuStrankaListNazivFormatedOIB_1">
      <item>NOVA KARAKA d. o. o. Rijeka, OIB 50941225924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City</item>
    </izvorni_sadrzaj>
    <derivirana_varijabla naziv="DomainObject.Predmet.OstaliListFormatedWithAdress_1">
      <item>Brian Alfonso Fuentes, 13 Cale 7, Guatemala City</item>
    </derivirana_varijabla>
  </DomainObject.Predmet.OstaliListFormatedWithAdress>
  <DomainObject.Predmet.OstaliListFormatedWithAdressOIB>
    <izvorni_sadrzaj>
      <item>Brian Alfonso Fuentes, OIB 94930132517, 13 Cale 7, Guatemala City</item>
    </izvorni_sadrzaj>
    <derivirana_varijabla naziv="DomainObject.Predmet.OstaliListFormatedWithAdressOIB_1">
      <item>Brian Alfonso Fuentes, OIB 94930132517, 13 Cale 7, Guatemala City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NOVA KARAKA d. o. o. Rijeka</izvorni_sadrzaj>
    <derivirana_varijabla naziv="DomainObject.Predmet.ProtustrankaIDrugi_1">NOVA KARAKA d. o. 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NOVA KARAKA d. o. o. Rijeka, OIB 50941225924, Gundulićeva 6, 51000 Rijeka</izvorni_sadrzaj>
    <derivirana_varijabla naziv="DomainObject.Predmet.ProtustrankaIDrugiAdressOIB_1">NOVA KARAKA d. o. o. Rijeka, OIB 50941225924, Gundulićeva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 KARAKA d. o. o. Rijeka</item>
      <item>Brian Alfonso Fuentes</item>
    </izvorni_sadrzaj>
    <derivirana_varijabla naziv="DomainObject.Predmet.SudioniciListNaziv_1">
      <item>FINA Rijeka</item>
      <item>NOVA KARAKA d. o. o. Rijeka</item>
      <item>Brian Alfonso Fuentes</item>
    </derivirana_varijabla>
  </DomainObject.Predmet.SudioniciListNaziv>
  <DomainObject.Predmet.SudioniciListAdressOIB>
    <izvorni_sadrzaj>
      <item>FINA Rijeka, OIB 85821130368, F. Kurelca 8,51000 Rijeka</item>
      <item>NOVA KARAKA d. o. o. Rijeka, OIB 50941225924, Gundulićeva 6,51000 Rijeka</item>
      <item>Brian Alfonso Fuentes, OIB 94930132517, 13 Cale 7,Guatemala City</item>
    </izvorni_sadrzaj>
    <derivirana_varijabla naziv="DomainObject.Predmet.SudioniciListAdressOIB_1">
      <item>FINA Rijeka, OIB 85821130368, F. Kurelca 8,51000 Rijeka</item>
      <item>NOVA KARAKA d. o. o. Rijeka, OIB 50941225924, Gundulićeva 6,51000 Rijeka</item>
      <item>Brian Alfonso Fuentes, OIB 94930132517, 13 Cale 7,Guatemala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50941225924</item>
      <item>, OIB 94930132517</item>
    </izvorni_sadrzaj>
    <derivirana_varijabla naziv="DomainObject.Predmet.SudioniciListNazivOIB_1">
      <item>, OIB 85821130368</item>
      <item>, OIB 50941225924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2862</properties:Characters>
  <properties:Lines>84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2016-12-20T13:19:00Z</dcterms:created>
  <dc:creator>Jasna Radulović</dc:creator>
  <cp:lastModifiedBy>Tanja Fidel</cp:lastModifiedBy>
  <cp:lastPrinted>2016-12-20T13:21:00Z</cp:lastPrinted>
  <dcterms:modified xmlns:xsi="http://www.w3.org/2001/XMLSchema-instance" xsi:type="dcterms:W3CDTF">2016-12-20T13:25:00Z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