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321f" w14:paraId="a43321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93033">
        <w:t>816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F93033">
        <w:t xml:space="preserve">Financijske agencije </w:t>
      </w:r>
      <w:proofErr w:type="spellStart"/>
      <w:r w:rsidR="00F93033">
        <w:t>OIB</w:t>
      </w:r>
      <w:proofErr w:type="spellEnd"/>
      <w:r w:rsidR="00F93033">
        <w:t xml:space="preserve">: 85821130368, Regionalni centar Zagreb Podružnica Karlovac, Ul. Pavla Vitezovića 1, za pokretanje skraćenog stečajnog postupka nad dužnikom SVE I SVAŠTA j.d.o.o. za ugostiteljstvo Karlovac, Maksimilijana Vrhovca 15, </w:t>
      </w:r>
      <w:proofErr w:type="spellStart"/>
      <w:r w:rsidR="00F93033">
        <w:t>MBS</w:t>
      </w:r>
      <w:proofErr w:type="spellEnd"/>
      <w:r w:rsidR="00F93033">
        <w:t xml:space="preserve">: 080949585, </w:t>
      </w:r>
      <w:proofErr w:type="spellStart"/>
      <w:r w:rsidR="00F93033">
        <w:t>OIB</w:t>
      </w:r>
      <w:proofErr w:type="spellEnd"/>
      <w:r w:rsidR="00F93033">
        <w:t xml:space="preserve">: 93634017321, </w:t>
      </w:r>
      <w:r w:rsidR="00C52180">
        <w:t xml:space="preserve">dana </w:t>
      </w:r>
      <w:r w:rsidR="00BA7384">
        <w:t>2</w:t>
      </w:r>
      <w:r w:rsidR="00F93033">
        <w:t>8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F93033" w:rsidP="00A247C1" w:rsidR="00F9303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C52180" w:rsidP="007A31D3" w:rsidR="00C52180">
      <w:pPr>
        <w:pStyle w:val="Tijeloteksta"/>
        <w:rPr>
          <w:b/>
          <w:bCs/>
        </w:rPr>
      </w:pPr>
    </w:p>
    <w:p w:rsidRDefault="00F93033" w:rsidP="007A31D3" w:rsidR="00F9303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C2ED5">
        <w:rPr>
          <w:bCs/>
        </w:rPr>
        <w:t xml:space="preserve"> </w:t>
      </w:r>
      <w:r w:rsidR="00F93033">
        <w:t xml:space="preserve">SVE I SVAŠTA j.d.o.o. za ugostiteljstvo Karlovac, Maksimilijana Vrhovca 15, </w:t>
      </w:r>
      <w:proofErr w:type="spellStart"/>
      <w:r w:rsidR="00F93033">
        <w:t>MBS</w:t>
      </w:r>
      <w:proofErr w:type="spellEnd"/>
      <w:r w:rsidR="00F93033">
        <w:t xml:space="preserve">: 080949585, </w:t>
      </w:r>
      <w:proofErr w:type="spellStart"/>
      <w:r w:rsidR="00F93033">
        <w:t>OIB</w:t>
      </w:r>
      <w:proofErr w:type="spellEnd"/>
      <w:r w:rsidR="00F93033">
        <w:t>: 93634017321.</w:t>
      </w:r>
      <w:r w:rsidR="006C2ED5">
        <w:t xml:space="preserve"> </w:t>
      </w:r>
      <w:r w:rsidR="00734D9F">
        <w:rPr>
          <w:bCs/>
        </w:rPr>
        <w:t xml:space="preserve"> 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F93033">
        <w:t xml:space="preserve">SVE I SVAŠTA j.d.o.o. za ugostiteljstvo Karlovac, Maksimilijana Vrhovca 15, </w:t>
      </w:r>
      <w:proofErr w:type="spellStart"/>
      <w:r w:rsidR="00F93033">
        <w:t>MBS</w:t>
      </w:r>
      <w:proofErr w:type="spellEnd"/>
      <w:r w:rsidR="00F93033">
        <w:t xml:space="preserve">: 080949585, </w:t>
      </w:r>
      <w:proofErr w:type="spellStart"/>
      <w:r w:rsidR="00F93033">
        <w:t>OIB</w:t>
      </w:r>
      <w:proofErr w:type="spellEnd"/>
      <w:r w:rsidR="00F93033">
        <w:t>: 93634017321.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93033" w:rsidP="007A31D3" w:rsidR="00F93033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F93033">
        <w:rPr>
          <w:bCs/>
        </w:rPr>
        <w:t>15</w:t>
      </w:r>
      <w:r>
        <w:rPr>
          <w:bCs/>
        </w:rPr>
        <w:t xml:space="preserve">. ožujka 2017. zaprimio je zahtjev Financijske agencije, Regionalnog centra Zagreb, Podružnice </w:t>
      </w:r>
      <w:r w:rsidR="00F93033">
        <w:rPr>
          <w:bCs/>
        </w:rPr>
        <w:t>Karlovac</w:t>
      </w:r>
      <w:r>
        <w:rPr>
          <w:bCs/>
        </w:rPr>
        <w:t xml:space="preserve">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F93033">
        <w:rPr>
          <w:bCs/>
        </w:rPr>
        <w:t>388</w:t>
      </w:r>
      <w:r w:rsidR="00486D78">
        <w:rPr>
          <w:bCs/>
        </w:rPr>
        <w:t xml:space="preserve"> od </w:t>
      </w:r>
      <w:r w:rsidR="00F93033">
        <w:rPr>
          <w:bCs/>
        </w:rPr>
        <w:t>14</w:t>
      </w:r>
      <w:r w:rsidR="00BA7384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F93033">
        <w:t xml:space="preserve">SVE I SVAŠTA j.d.o.o. za ugostiteljstvo Karlovac, Maksimilijana Vrhovca 15, </w:t>
      </w:r>
      <w:proofErr w:type="spellStart"/>
      <w:r w:rsidR="00F93033">
        <w:t>MBS</w:t>
      </w:r>
      <w:proofErr w:type="spellEnd"/>
      <w:r w:rsidR="00F93033">
        <w:t xml:space="preserve">: 080949585, </w:t>
      </w:r>
      <w:proofErr w:type="spellStart"/>
      <w:r w:rsidR="00F93033">
        <w:t>OIB</w:t>
      </w:r>
      <w:proofErr w:type="spellEnd"/>
      <w:r w:rsidR="00F93033">
        <w:t xml:space="preserve">: 93634017321.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F93033">
        <w:t>816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E3B34">
        <w:t>12. rujna</w:t>
      </w:r>
      <w:r w:rsidR="00367512">
        <w:t xml:space="preserve"> </w:t>
      </w:r>
      <w:r>
        <w:t>2017., objavio oglas na mrežnoj stranici e-oglasna ploča sudova pod poslovnim brojem St-</w:t>
      </w:r>
      <w:r w:rsidR="00F93033">
        <w:t>816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C2ED5">
        <w:t>2</w:t>
      </w:r>
      <w:r w:rsidR="00F93033">
        <w:t>8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512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2ED5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338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5D29"/>
    <w:rsid w:val="00996504"/>
    <w:rsid w:val="009A02C7"/>
    <w:rsid w:val="009A412B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17040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3033"/>
    <w:rsid w:val="00F97E76"/>
    <w:rsid w:val="00FD0F74"/>
    <w:rsid w:val="00FE0CCA"/>
    <w:rsid w:val="00FE3B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5D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5D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D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D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5D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5D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D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D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St-816/2017</izvorni_sadrzaj>
    <derivirana_varijabla naziv="DomainObject.Predmet.OznakaBroj_1">St-816/2017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SVE I SVAŠTA j.d.o.o. za ugostiteljstvo</izvorni_sadrzaj>
    <derivirana_varijabla naziv="DomainObject.Predmet.ProtustrankaFormated_1">  SVE I SVAŠTA j.d.o.o. za ugostiteljstvo</derivirana_varijabla>
  </DomainObject.Predmet.ProtustrankaFormated>
  <DomainObject.Predmet.ProtustrankaFormatedOIB>
    <izvorni_sadrzaj>  SVE I SVAŠTA j.d.o.o. za ugostiteljstvo, OIB 93634017321</izvorni_sadrzaj>
    <derivirana_varijabla naziv="DomainObject.Predmet.ProtustrankaFormatedOIB_1">  SVE I SVAŠTA j.d.o.o. za ugostiteljstvo, OIB 93634017321</derivirana_varijabla>
  </DomainObject.Predmet.ProtustrankaFormatedOIB>
  <DomainObject.Predmet.ProtustrankaFormatedWithAdress>
    <izvorni_sadrzaj> SVE I SVAŠTA j.d.o.o. za ugostiteljstvo, Maksimilijana Vrhovca 15, 47000 Karlovac</izvorni_sadrzaj>
    <derivirana_varijabla naziv="DomainObject.Predmet.ProtustrankaFormatedWithAdress_1"> SVE I SVAŠTA j.d.o.o. za ugostiteljstvo, Maksimilijana Vrhovca 15, 47000 Karlovac</derivirana_varijabla>
  </DomainObject.Predmet.ProtustrankaFormatedWithAdress>
  <DomainObject.Predmet.ProtustrankaFormatedWithAdressOIB>
    <izvorni_sadrzaj> SVE I SVAŠTA j.d.o.o. za ugostiteljstvo, OIB 93634017321, Maksimilijana Vrhovca 15, 47000 Karlovac</izvorni_sadrzaj>
    <derivirana_varijabla naziv="DomainObject.Predmet.ProtustrankaFormatedWithAdressOIB_1"> SVE I SVAŠTA j.d.o.o. za ugostiteljstvo, OIB 93634017321, Maksimilijana Vrhovca 15, 47000 Karlovac</derivirana_varijabla>
  </DomainObject.Predmet.ProtustrankaFormatedWithAdressOIB>
  <DomainObject.Predmet.ProtustrankaWithAdress>
    <izvorni_sadrzaj>SVE I SVAŠTA j.d.o.o. za ugostiteljstvo Maksimilijana Vrhovca 15, 47000 Karlovac</izvorni_sadrzaj>
    <derivirana_varijabla naziv="DomainObject.Predmet.ProtustrankaWithAdress_1">SVE I SVAŠTA j.d.o.o. za ugostiteljstvo Maksimilijana Vrhovca 15, 47000 Karlovac</derivirana_varijabla>
  </DomainObject.Predmet.ProtustrankaWithAdress>
  <DomainObject.Predmet.ProtustrankaWithAdressOIB>
    <izvorni_sadrzaj>SVE I SVAŠTA j.d.o.o. za ugostiteljstvo, OIB 93634017321, Maksimilijana Vrhovca 15, 47000 Karlovac</izvorni_sadrzaj>
    <derivirana_varijabla naziv="DomainObject.Predmet.ProtustrankaWithAdressOIB_1">SVE I SVAŠTA j.d.o.o. za ugostiteljstvo, OIB 93634017321, Maksimilijana Vrhovca 15, 47000 Karlovac</derivirana_varijabla>
  </DomainObject.Predmet.ProtustrankaWithAdressOIB>
  <DomainObject.Predmet.ProtustrankaNazivFormated>
    <izvorni_sadrzaj>SVE I SVAŠTA j.d.o.o. za ugostiteljstvo</izvorni_sadrzaj>
    <derivirana_varijabla naziv="DomainObject.Predmet.ProtustrankaNazivFormated_1">SVE I SVAŠTA j.d.o.o. za ugostiteljstvo</derivirana_varijabla>
  </DomainObject.Predmet.ProtustrankaNazivFormated>
  <DomainObject.Predmet.ProtustrankaNazivFormatedOIB>
    <izvorni_sadrzaj>SVE I SVAŠTA j.d.o.o. za ugostiteljstvo, OIB 93634017321</izvorni_sadrzaj>
    <derivirana_varijabla naziv="DomainObject.Predmet.ProtustrankaNazivFormatedOIB_1">SVE I SVAŠTA j.d.o.o. za ugostiteljstvo, OIB 93634017321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SVE I SVAŠTA j.d.o.o. za ugostiteljstvo</item>
    </izvorni_sadrzaj>
    <derivirana_varijabla naziv="DomainObject.Predmet.ProtuStrankaListFormated_1">
      <item>SVE I SVAŠTA j.d.o.o. za ugostiteljstvo</item>
    </derivirana_varijabla>
  </DomainObject.Predmet.ProtuStrankaListFormated>
  <DomainObject.Predmet.ProtuStrankaListFormatedOIB>
    <izvorni_sadrzaj>
      <item>SVE I SVAŠTA j.d.o.o. za ugostiteljstvo, OIB 93634017321</item>
    </izvorni_sadrzaj>
    <derivirana_varijabla naziv="DomainObject.Predmet.ProtuStrankaListFormatedOIB_1">
      <item>SVE I SVAŠTA j.d.o.o. za ugostiteljstvo, OIB 93634017321</item>
    </derivirana_varijabla>
  </DomainObject.Predmet.ProtuStrankaListFormatedOIB>
  <DomainObject.Predmet.ProtuStrankaListFormatedWithAdress>
    <izvorni_sadrzaj>
      <item>SVE I SVAŠTA j.d.o.o. za ugostiteljstvo, Maksimilijana Vrhovca 15, 47000 Karlovac</item>
    </izvorni_sadrzaj>
    <derivirana_varijabla naziv="DomainObject.Predmet.ProtuStrankaListFormatedWithAdress_1">
      <item>SVE I SVAŠTA j.d.o.o. za ugostiteljstvo, Maksimilijana Vrhovca 15, 47000 Karlovac</item>
    </derivirana_varijabla>
  </DomainObject.Predmet.ProtuStrankaListFormatedWithAdress>
  <DomainObject.Predmet.ProtuStrankaListFormatedWithAdressOIB>
    <izvorni_sadrzaj>
      <item>SVE I SVAŠTA j.d.o.o. za ugostiteljstvo, OIB 93634017321, Maksimilijana Vrhovca 15, 47000 Karlovac</item>
    </izvorni_sadrzaj>
    <derivirana_varijabla naziv="DomainObject.Predmet.ProtuStrankaListFormatedWithAdressOIB_1">
      <item>SVE I SVAŠTA j.d.o.o. za ugostiteljstvo, OIB 93634017321, Maksimilijana Vrhovca 15, 47000 Karlovac</item>
    </derivirana_varijabla>
  </DomainObject.Predmet.ProtuStrankaListFormatedWithAdressOIB>
  <DomainObject.Predmet.ProtuStrankaListNazivFormated>
    <izvorni_sadrzaj>
      <item>SVE I SVAŠTA j.d.o.o. za ugostiteljstvo</item>
    </izvorni_sadrzaj>
    <derivirana_varijabla naziv="DomainObject.Predmet.ProtuStrankaListNazivFormated_1">
      <item>SVE I SVAŠTA j.d.o.o. za ugostiteljstvo</item>
    </derivirana_varijabla>
  </DomainObject.Predmet.ProtuStrankaListNazivFormated>
  <DomainObject.Predmet.ProtuStrankaListNazivFormatedOIB>
    <izvorni_sadrzaj>
      <item>SVE I SVAŠTA j.d.o.o. za ugostiteljstvo, OIB 93634017321</item>
    </izvorni_sadrzaj>
    <derivirana_varijabla naziv="DomainObject.Predmet.ProtuStrankaListNazivFormatedOIB_1">
      <item>SVE I SVAŠTA j.d.o.o. za ugostiteljstvo, OIB 93634017321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SVE I SVAŠTA j.d.o.o. za ugostiteljstvo</izvorni_sadrzaj>
    <derivirana_varijabla naziv="DomainObject.Predmet.ProtustrankaIDrugi_1">SVE I SVAŠTA j.d.o.o. za ugostiteljstvo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SVE I SVAŠTA j.d.o.o. za ugostiteljstvo, OIB 93634017321, Maksimilijana Vrhovca 15, 47000 Karlovac</izvorni_sadrzaj>
    <derivirana_varijabla naziv="DomainObject.Predmet.ProtustrankaIDrugiAdressOIB_1">SVE I SVAŠTA j.d.o.o. za ugostiteljstvo, OIB 93634017321, Maksimilijana Vrhovca 15,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I SVAŠTA j.d.o.o. za ugostiteljstvo</item>
      <item>FINA regionalni centar Zagreb, podružnica Karlovac</item>
    </izvorni_sadrzaj>
    <derivirana_varijabla naziv="DomainObject.Predmet.SudioniciListNaziv_1">
      <item>SVE I SVAŠTA j.d.o.o. za ugostiteljstvo</item>
      <item>FINA regionalni centar Zagreb, podružnica Karlovac</item>
    </derivirana_varijabla>
  </DomainObject.Predmet.SudioniciListNaziv>
  <DomainObject.Predmet.SudioniciListAdressOIB>
    <izvorni_sadrzaj>
      <item>SVE I SVAŠTA j.d.o.o. za ugostiteljstvo, OIB 93634017321, Maksimilijana Vrhovca 15,47000 Karlovac</item>
      <item>FINA regionalni centar Zagreb, podružnica Karlovac, OIB 85821130368, Vitezovićeva 1,47000 Karlovac</item>
    </izvorni_sadrzaj>
    <derivirana_varijabla naziv="DomainObject.Predmet.SudioniciListAdressOIB_1">
      <item>SVE I SVAŠTA j.d.o.o. za ugostiteljstvo, OIB 93634017321, Maksimilijana Vrhovca 15,47000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93634017321</item>
      <item>, OIB 85821130368</item>
    </izvorni_sadrzaj>
    <derivirana_varijabla naziv="DomainObject.Predmet.SudioniciListNazivOIB_1">
      <item>, OIB 93634017321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02B8A-B8CC-4670-AC14-82571416E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3181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2017-11-28T07:07:00Z</dcterms:created>
  <dc:creator>Korisnik</dc:creator>
  <cp:lastModifiedBy>Ljiljana Floršić</cp:lastModifiedBy>
  <cp:lastPrinted>2017-11-27T07:09:00Z</cp:lastPrinted>
  <dcterms:modified xmlns:xsi="http://www.w3.org/2001/XMLSchema-instance" xsi:type="dcterms:W3CDTF">2017-11-28T07:09:00Z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