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827e" w14:paraId="1b9827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E0415">
        <w:rPr>
          <w:lang w:val="hr-HR"/>
        </w:rPr>
        <w:t>84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E0415">
        <w:rPr>
          <w:lang w:val="hr-HR"/>
        </w:rPr>
        <w:t>TAMBURIN jednostavno društvo s ograničenom odgovornošću</w:t>
      </w:r>
      <w:r w:rsidR="00BB1F15">
        <w:rPr>
          <w:lang w:val="hr-HR"/>
        </w:rPr>
        <w:t xml:space="preserve"> za usluge</w:t>
      </w:r>
      <w:r w:rsidR="00B97F89">
        <w:rPr>
          <w:lang w:val="hr-HR"/>
        </w:rPr>
        <w:t xml:space="preserve">, </w:t>
      </w:r>
      <w:r w:rsidR="004E0415">
        <w:rPr>
          <w:lang w:val="hr-HR"/>
        </w:rPr>
        <w:t xml:space="preserve">Zagreb, Milke Trnine 1,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E0415">
        <w:rPr>
          <w:lang w:val="hr-HR"/>
        </w:rPr>
        <w:t>080848225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E0415">
        <w:rPr>
          <w:lang w:val="hr-HR"/>
        </w:rPr>
        <w:t>13362728425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E0415">
        <w:rPr>
          <w:lang w:val="hr-HR"/>
        </w:rPr>
        <w:t>84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E0415">
        <w:rPr>
          <w:lang w:val="hr-HR"/>
        </w:rPr>
        <w:t>16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E0415">
        <w:rPr>
          <w:lang w:val="hr-HR"/>
        </w:rPr>
        <w:t>83.980,18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E0415">
        <w:rPr>
          <w:lang w:val="hr-HR"/>
        </w:rPr>
        <w:t xml:space="preserve">Jadranka </w:t>
      </w:r>
      <w:proofErr w:type="spellStart"/>
      <w:r w:rsidR="004E0415">
        <w:rPr>
          <w:lang w:val="hr-HR"/>
        </w:rPr>
        <w:t>Beneta</w:t>
      </w:r>
      <w:proofErr w:type="spellEnd"/>
      <w:r w:rsidR="003F036D">
        <w:rPr>
          <w:lang w:val="hr-HR"/>
        </w:rPr>
        <w:t xml:space="preserve"> iz Zagreba, </w:t>
      </w:r>
      <w:proofErr w:type="spellStart"/>
      <w:r w:rsidR="004E0415">
        <w:rPr>
          <w:lang w:val="hr-HR"/>
        </w:rPr>
        <w:t>Mošćenička</w:t>
      </w:r>
      <w:proofErr w:type="spellEnd"/>
      <w:r w:rsidR="004E0415">
        <w:rPr>
          <w:lang w:val="hr-HR"/>
        </w:rPr>
        <w:t xml:space="preserve"> ulica 19</w:t>
      </w:r>
      <w:r w:rsidR="005E6DC3">
        <w:rPr>
          <w:lang w:val="hr-HR"/>
        </w:rPr>
        <w:t xml:space="preserve">, 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E0415">
        <w:rPr>
          <w:lang w:val="hr-HR"/>
        </w:rPr>
        <w:t>44047231540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2E5218" w:rsidP="002E5218" w:rsidR="00D81A66">
      <w:pPr>
        <w:ind w:firstLine="1985"/>
        <w:rPr>
          <w:lang w:val="hr-HR"/>
        </w:rPr>
      </w:pPr>
      <w:r>
        <w:rPr>
          <w:lang w:val="hr-HR"/>
        </w:rPr>
        <w:t xml:space="preserve">                                        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2E5218" w:rsidP="002E5218" w:rsidR="002E5218">
      <w:pPr>
        <w:ind w:firstLine="1985"/>
        <w:rPr>
          <w:lang w:val="hr-HR"/>
        </w:rPr>
      </w:pPr>
      <w:r>
        <w:rPr>
          <w:lang w:val="hr-HR"/>
        </w:rPr>
        <w:t xml:space="preserve">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2E5218" w:rsidP="002E5218" w:rsidR="002E5218" w:rsidRPr="000664E3">
      <w:pPr>
        <w:ind w:firstLine="1985"/>
        <w:rPr>
          <w:lang w:val="hr-HR"/>
        </w:rPr>
      </w:pPr>
      <w:r>
        <w:rPr>
          <w:lang w:val="hr-HR"/>
        </w:rPr>
        <w:t xml:space="preserve">   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D3A" w:rsidR="00044D3A">
      <w:r>
        <w:separator/>
      </w:r>
    </w:p>
  </w:endnote>
  <w:endnote w:id="0" w:type="continuationSeparator">
    <w:p w:rsidRDefault="00044D3A" w:rsidR="00044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D3A" w:rsidR="00044D3A">
      <w:r>
        <w:separator/>
      </w:r>
    </w:p>
  </w:footnote>
  <w:footnote w:id="0" w:type="continuationSeparator">
    <w:p w:rsidRDefault="00044D3A" w:rsidR="00044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4D3A"/>
    <w:rsid w:val="00061AEB"/>
    <w:rsid w:val="00071E80"/>
    <w:rsid w:val="00080DAD"/>
    <w:rsid w:val="00096F7B"/>
    <w:rsid w:val="000B6A05"/>
    <w:rsid w:val="000E2229"/>
    <w:rsid w:val="000E2494"/>
    <w:rsid w:val="00137AA5"/>
    <w:rsid w:val="001552A2"/>
    <w:rsid w:val="00184DF0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2E5218"/>
    <w:rsid w:val="0032457F"/>
    <w:rsid w:val="00357E43"/>
    <w:rsid w:val="003E0954"/>
    <w:rsid w:val="003E56D2"/>
    <w:rsid w:val="003E5B05"/>
    <w:rsid w:val="003F036D"/>
    <w:rsid w:val="00405CB4"/>
    <w:rsid w:val="004525DA"/>
    <w:rsid w:val="004629E7"/>
    <w:rsid w:val="004B2C5E"/>
    <w:rsid w:val="004B7E8E"/>
    <w:rsid w:val="004E0415"/>
    <w:rsid w:val="004F7B32"/>
    <w:rsid w:val="0052619D"/>
    <w:rsid w:val="005351C7"/>
    <w:rsid w:val="00565FF8"/>
    <w:rsid w:val="005A21BE"/>
    <w:rsid w:val="005B67E6"/>
    <w:rsid w:val="005C1583"/>
    <w:rsid w:val="005E6DC3"/>
    <w:rsid w:val="00605F99"/>
    <w:rsid w:val="006107FD"/>
    <w:rsid w:val="00617995"/>
    <w:rsid w:val="00671D59"/>
    <w:rsid w:val="00674F9D"/>
    <w:rsid w:val="006767EE"/>
    <w:rsid w:val="006B32F7"/>
    <w:rsid w:val="006E7557"/>
    <w:rsid w:val="00745910"/>
    <w:rsid w:val="007D3222"/>
    <w:rsid w:val="007E27E0"/>
    <w:rsid w:val="00821405"/>
    <w:rsid w:val="008259B1"/>
    <w:rsid w:val="00831DA7"/>
    <w:rsid w:val="00882F65"/>
    <w:rsid w:val="008A217A"/>
    <w:rsid w:val="008D325B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135A7"/>
    <w:rsid w:val="00B24E12"/>
    <w:rsid w:val="00B53C1D"/>
    <w:rsid w:val="00B7583B"/>
    <w:rsid w:val="00B9216B"/>
    <w:rsid w:val="00B97F89"/>
    <w:rsid w:val="00BB1F15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E4FA0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5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5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TAMBURIN j.d.o.o. za usluge</izvorni_sadrzaj>
    <derivirana_varijabla naziv="DomainObject.Predmet.ProtustrankaFormated_1">  TAMBURIN j.d.o.o. za usluge</derivirana_varijabla>
  </DomainObject.Predmet.ProtustrankaFormated>
  <DomainObject.Predmet.ProtustrankaFormatedOIB>
    <izvorni_sadrzaj>  TAMBURIN j.d.o.o. za usluge, OIB 13362728425</izvorni_sadrzaj>
    <derivirana_varijabla naziv="DomainObject.Predmet.ProtustrankaFormatedOIB_1">  TAMBURIN j.d.o.o. za usluge, OIB 13362728425</derivirana_varijabla>
  </DomainObject.Predmet.ProtustrankaFormatedOIB>
  <DomainObject.Predmet.ProtustrankaFormatedWithAdress>
    <izvorni_sadrzaj> TAMBURIN j.d.o.o. za usluge, Milke Trnine 1, 10000 Zagreb</izvorni_sadrzaj>
    <derivirana_varijabla naziv="DomainObject.Predmet.ProtustrankaFormatedWithAdress_1"> TAMBURIN j.d.o.o. za usluge, Milke Trnine 1, 10000 Zagreb</derivirana_varijabla>
  </DomainObject.Predmet.ProtustrankaFormatedWithAdress>
  <DomainObject.Predmet.ProtustrankaFormatedWithAdressOIB>
    <izvorni_sadrzaj> TAMBURIN j.d.o.o. za usluge, OIB 13362728425, Milke Trnine 1, 10000 Zagreb</izvorni_sadrzaj>
    <derivirana_varijabla naziv="DomainObject.Predmet.ProtustrankaFormatedWithAdressOIB_1"> TAMBURIN j.d.o.o. za usluge, OIB 13362728425, Milke Trnine 1, 10000 Zagreb</derivirana_varijabla>
  </DomainObject.Predmet.ProtustrankaFormatedWithAdressOIB>
  <DomainObject.Predmet.ProtustrankaWithAdress>
    <izvorni_sadrzaj>TAMBURIN j.d.o.o. za usluge Milke Trnine 1, 10000 Zagreb</izvorni_sadrzaj>
    <derivirana_varijabla naziv="DomainObject.Predmet.ProtustrankaWithAdress_1">TAMBURIN j.d.o.o. za usluge Milke Trnine 1, 10000 Zagreb</derivirana_varijabla>
  </DomainObject.Predmet.ProtustrankaWithAdress>
  <DomainObject.Predmet.ProtustrankaWithAdressOIB>
    <izvorni_sadrzaj>TAMBURIN j.d.o.o. za usluge, OIB 13362728425, Milke Trnine 1, 10000 Zagreb</izvorni_sadrzaj>
    <derivirana_varijabla naziv="DomainObject.Predmet.ProtustrankaWithAdressOIB_1">TAMBURIN j.d.o.o. za usluge, OIB 13362728425, Milke Trnine 1, 10000 Zagreb</derivirana_varijabla>
  </DomainObject.Predmet.ProtustrankaWithAdressOIB>
  <DomainObject.Predmet.ProtustrankaNazivFormated>
    <izvorni_sadrzaj>TAMBURIN j.d.o.o. za usluge</izvorni_sadrzaj>
    <derivirana_varijabla naziv="DomainObject.Predmet.ProtustrankaNazivFormated_1">TAMBURIN j.d.o.o. za usluge</derivirana_varijabla>
  </DomainObject.Predmet.ProtustrankaNazivFormated>
  <DomainObject.Predmet.ProtustrankaNazivFormatedOIB>
    <izvorni_sadrzaj>TAMBURIN j.d.o.o. za usluge, OIB 13362728425</izvorni_sadrzaj>
    <derivirana_varijabla naziv="DomainObject.Predmet.ProtustrankaNazivFormatedOIB_1">TAMBURIN j.d.o.o. za usluge, OIB 13362728425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TAMBURIN j.d.o.o. za usluge</item>
    </izvorni_sadrzaj>
    <derivirana_varijabla naziv="DomainObject.Predmet.ProtuStrankaListFormated_1">
      <item>TAMBURIN j.d.o.o. za usluge</item>
    </derivirana_varijabla>
  </DomainObject.Predmet.ProtuStrankaListFormated>
  <DomainObject.Predmet.ProtuStrankaListFormatedOIB>
    <izvorni_sadrzaj>
      <item>TAMBURIN j.d.o.o. za usluge, OIB 13362728425</item>
    </izvorni_sadrzaj>
    <derivirana_varijabla naziv="DomainObject.Predmet.ProtuStrankaListFormatedOIB_1">
      <item>TAMBURIN j.d.o.o. za usluge, OIB 13362728425</item>
    </derivirana_varijabla>
  </DomainObject.Predmet.ProtuStrankaListFormatedOIB>
  <DomainObject.Predmet.ProtuStrankaListFormatedWithAdress>
    <izvorni_sadrzaj>
      <item>TAMBURIN j.d.o.o. za usluge, Milke Trnine 1, 10000 Zagreb</item>
    </izvorni_sadrzaj>
    <derivirana_varijabla naziv="DomainObject.Predmet.ProtuStrankaListFormatedWithAdress_1">
      <item>TAMBURIN j.d.o.o. za usluge, Milke Trnine 1, 10000 Zagreb</item>
    </derivirana_varijabla>
  </DomainObject.Predmet.ProtuStrankaListFormatedWithAdress>
  <DomainObject.Predmet.ProtuStrankaListFormatedWithAdressOIB>
    <izvorni_sadrzaj>
      <item>TAMBURIN j.d.o.o. za usluge, OIB 13362728425, Milke Trnine 1, 10000 Zagreb</item>
    </izvorni_sadrzaj>
    <derivirana_varijabla naziv="DomainObject.Predmet.ProtuStrankaListFormatedWithAdressOIB_1">
      <item>TAMBURIN j.d.o.o. za usluge, OIB 13362728425, Milke Trnine 1, 10000 Zagreb</item>
    </derivirana_varijabla>
  </DomainObject.Predmet.ProtuStrankaListFormatedWithAdressOIB>
  <DomainObject.Predmet.ProtuStrankaListNazivFormated>
    <izvorni_sadrzaj>
      <item>TAMBURIN j.d.o.o. za usluge</item>
    </izvorni_sadrzaj>
    <derivirana_varijabla naziv="DomainObject.Predmet.ProtuStrankaListNazivFormated_1">
      <item>TAMBURIN j.d.o.o. za usluge</item>
    </derivirana_varijabla>
  </DomainObject.Predmet.ProtuStrankaListNazivFormated>
  <DomainObject.Predmet.ProtuStrankaListNazivFormatedOIB>
    <izvorni_sadrzaj>
      <item>TAMBURIN j.d.o.o. za usluge, OIB 13362728425</item>
    </izvorni_sadrzaj>
    <derivirana_varijabla naziv="DomainObject.Predmet.ProtuStrankaListNazivFormatedOIB_1">
      <item>TAMBURIN j.d.o.o. za usluge, OIB 13362728425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TAMBURIN j.d.o.o. za usluge</izvorni_sadrzaj>
    <derivirana_varijabla naziv="DomainObject.Predmet.ProtustrankaIDrugi_1">TAMBURIN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TAMBURIN j.d.o.o. za usluge, OIB 13362728425, Milke Trnine 1, 10000 Zagreb</izvorni_sadrzaj>
    <derivirana_varijabla naziv="DomainObject.Predmet.ProtustrankaIDrugiAdressOIB_1">TAMBURIN j.d.o.o. za usluge, OIB 13362728425, Milke Trnine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TAMBURIN j.d.o.o. za usluge</item>
      <item>FINA Regionalni centar Zagreb, Podružnica Zagreb</item>
    </izvorni_sadrzaj>
    <derivirana_varijabla naziv="DomainObject.Predmet.SudioniciListNaziv_1">
      <item>TAMBURIN j.d.o.o. za usluge</item>
      <item>FINA Regionalni centar Zagreb, Podružnica Zagreb</item>
    </derivirana_varijabla>
  </DomainObject.Predmet.SudioniciListNaziv>
  <DomainObject.Predmet.SudioniciListAdressOIB>
    <izvorni_sadrzaj>
      <item>TAMBURIN j.d.o.o. za usluge, OIB 13362728425, Milke Trnine 1,10000 Zagreb</item>
      <item>FINA Regionalni centar Zagreb, Podružnica Zagreb, OIB 85821130368, Trg svibanjskih žrtava 1995. br. 1,10000 Zagreb</item>
    </izvorni_sadrzaj>
    <derivirana_varijabla naziv="DomainObject.Predmet.SudioniciListAdressOIB_1">
      <item>TAMBURIN j.d.o.o. za usluge, OIB 13362728425, Milke Trnine 1,10000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13362728425</item>
      <item>, OIB 85821130368</item>
    </izvorni_sadrzaj>
    <derivirana_varijabla naziv="DomainObject.Predmet.SudioniciListNazivOIB_1">
      <item>, OIB 13362728425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21863-B944-40D2-8DBE-6920D0101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1690</properties:Characters>
  <properties:Lines>44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2017-03-15T06:39:00Z</dcterms:created>
  <dc:creator>ssabljic</dc:creator>
  <cp:lastModifiedBy>Miroslav Lovreković</cp:lastModifiedBy>
  <cp:lastPrinted>2017-03-15T12:05:00Z</cp:lastPrinted>
  <dcterms:modified xmlns:xsi="http://www.w3.org/2001/XMLSchema-instance" xsi:type="dcterms:W3CDTF">2017-03-15T12:05:00Z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