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4a3cd" w14:paraId="6c4a3cd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  <w:t xml:space="preserve">23. ST </w:t>
      </w:r>
      <w:r w:rsidR="00E13524">
        <w:t>1445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E13524">
        <w:rPr>
          <w:lang w:val="hr-HR"/>
        </w:rPr>
        <w:t>TONIKA UGOSTITELJSTVO</w:t>
      </w:r>
      <w:r>
        <w:rPr>
          <w:lang w:val="hr-HR"/>
        </w:rPr>
        <w:t xml:space="preserve"> </w:t>
      </w:r>
      <w:r w:rsidRPr="008E1461">
        <w:rPr>
          <w:lang w:val="hr-HR"/>
        </w:rPr>
        <w:t xml:space="preserve">d.o.o., </w:t>
      </w:r>
      <w:r w:rsidR="00E13524">
        <w:rPr>
          <w:lang w:val="hr-HR"/>
        </w:rPr>
        <w:t>Split, Glagoljaška 14</w:t>
      </w:r>
      <w:r w:rsidRPr="008E1461">
        <w:rPr>
          <w:lang w:val="hr-HR"/>
        </w:rPr>
        <w:t xml:space="preserve">, OIB: </w:t>
      </w:r>
      <w:r w:rsidR="00E13524">
        <w:rPr>
          <w:lang w:val="hr-HR"/>
        </w:rPr>
        <w:t>05793843419</w:t>
      </w:r>
      <w:r w:rsidRPr="008E1461">
        <w:rPr>
          <w:lang w:val="hr-HR"/>
        </w:rPr>
        <w:t>, povodom zahtjeva FINANCIJSKE AGENCIJE, Regionalni centar Split, Podružnica Split, Mažuranićevo šetalište 24 b, OIB: 85821130368, dana 18. veljače 2016. godine</w:t>
      </w: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I.) Otvara se skraćeni stečajni postupak nad dužnikom </w:t>
      </w:r>
      <w:r w:rsidR="00E13524" w:rsidRPr="00E13524">
        <w:rPr>
          <w:lang w:val="hr-HR"/>
        </w:rPr>
        <w:t>TONIKA UGOSTITELJSTVO d.o.o., Split, Glagoljaška 14, OIB: 05793843419</w:t>
      </w:r>
      <w:r w:rsidR="00E13524">
        <w:rPr>
          <w:lang w:val="hr-HR"/>
        </w:rPr>
        <w:t xml:space="preserve">. </w:t>
      </w:r>
      <w:r w:rsidRPr="008E1461">
        <w:rPr>
          <w:lang w:val="hr-HR"/>
        </w:rPr>
        <w:t xml:space="preserve">Skraćeni stečajni postupak otvoren je dana 18. veljače 2016. godine, </w:t>
      </w:r>
      <w:r w:rsidR="00DB5A17">
        <w:rPr>
          <w:lang w:val="hr-HR"/>
        </w:rPr>
        <w:t>u 8,00 sati,</w:t>
      </w:r>
      <w:r w:rsidRPr="008E1461">
        <w:rPr>
          <w:lang w:val="hr-HR"/>
        </w:rPr>
        <w:t xml:space="preserve">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DB5A17" w:rsidR="00DB5A17" w:rsidRPr="00DB5A17">
      <w:r w:rsidRPr="008E1461">
        <w:rPr>
          <w:lang w:val="hr-HR"/>
        </w:rPr>
        <w:t xml:space="preserve">II.) Za stečajnog upravitelja imenuje se </w:t>
      </w:r>
      <w:r w:rsidR="00DB5A17" w:rsidRPr="00DB5A17">
        <w:t>Zdenko Krstić, dipl. pravnik iz Osijeka, Županijska 2, OIB: 13827089798</w:t>
      </w:r>
      <w:r w:rsidR="00DB5A17">
        <w:t>.</w:t>
      </w:r>
      <w:r w:rsidR="00DB5A17" w:rsidRPr="00DB5A17">
        <w:t xml:space="preserve"> </w:t>
      </w:r>
    </w:p>
    <w:p w:rsidRDefault="008E1461" w:rsidP="008E1461" w:rsidR="008E1461" w:rsidRPr="008E1461">
      <w:pPr>
        <w:rPr>
          <w:u w:val="single"/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DE0A3E" w:rsidRPr="00DE0A3E">
      <w:pPr>
        <w:rPr>
          <w:lang w:val="hr-HR"/>
        </w:rPr>
      </w:pPr>
      <w:r w:rsidRPr="008E1461">
        <w:rPr>
          <w:lang w:val="hr-HR"/>
        </w:rPr>
        <w:t>III.) Zaključuje se skraćeni stečajni postupak nad dužnikom</w:t>
      </w:r>
      <w:r w:rsidRPr="008E1461">
        <w:rPr>
          <w:lang w:val="en-GB"/>
        </w:rPr>
        <w:t xml:space="preserve"> </w:t>
      </w:r>
      <w:r w:rsidR="00E13524">
        <w:rPr>
          <w:lang w:val="hr-HR"/>
        </w:rPr>
        <w:t xml:space="preserve">TONIKA </w:t>
      </w:r>
      <w:r w:rsidR="00E13524" w:rsidRPr="00E13524">
        <w:rPr>
          <w:lang w:val="hr-HR"/>
        </w:rPr>
        <w:t xml:space="preserve">UGOSTITELJSTVO d.o.o., Split, Glagoljaška 14, OIB: 05793843419.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IV.) Nakon pravomoćnosti ovog rješenja, dužnik će se  brisati iz sudskog registra.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agencija (dalje: FINA), 30. listopada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 zaprimljenom zahtjevu ovaj sud je temeljem članka 430. SZ-a, nakon izvršenog uvida u sudskom registru, dana 18. prosinca 2015.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Splitu, 18. veljače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Sudski registar – elektronski i 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27D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E13524">
      <w:t>1445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47C4C"/>
    <w:rsid w:val="000E520C"/>
    <w:rsid w:val="000F1016"/>
    <w:rsid w:val="001B3378"/>
    <w:rsid w:val="00207DE4"/>
    <w:rsid w:val="0024279B"/>
    <w:rsid w:val="002A4B4D"/>
    <w:rsid w:val="00354500"/>
    <w:rsid w:val="003927DA"/>
    <w:rsid w:val="003A7516"/>
    <w:rsid w:val="003B76E7"/>
    <w:rsid w:val="00462F55"/>
    <w:rsid w:val="00477915"/>
    <w:rsid w:val="004838FB"/>
    <w:rsid w:val="004A1B0C"/>
    <w:rsid w:val="005031FC"/>
    <w:rsid w:val="00507986"/>
    <w:rsid w:val="00543DC5"/>
    <w:rsid w:val="005449A9"/>
    <w:rsid w:val="00612428"/>
    <w:rsid w:val="006139CA"/>
    <w:rsid w:val="006F6D7A"/>
    <w:rsid w:val="00706888"/>
    <w:rsid w:val="00761BEA"/>
    <w:rsid w:val="00772F42"/>
    <w:rsid w:val="00777C0E"/>
    <w:rsid w:val="007A5692"/>
    <w:rsid w:val="00882DA7"/>
    <w:rsid w:val="008832F3"/>
    <w:rsid w:val="008949BF"/>
    <w:rsid w:val="008B758A"/>
    <w:rsid w:val="008E1461"/>
    <w:rsid w:val="0090366A"/>
    <w:rsid w:val="00950AA9"/>
    <w:rsid w:val="009715B0"/>
    <w:rsid w:val="009C2F6D"/>
    <w:rsid w:val="00A20061"/>
    <w:rsid w:val="00A3265C"/>
    <w:rsid w:val="00A533E2"/>
    <w:rsid w:val="00AC5A0E"/>
    <w:rsid w:val="00B43A09"/>
    <w:rsid w:val="00BB288C"/>
    <w:rsid w:val="00BB4A6C"/>
    <w:rsid w:val="00C60F12"/>
    <w:rsid w:val="00D006D7"/>
    <w:rsid w:val="00D17E93"/>
    <w:rsid w:val="00DB5A17"/>
    <w:rsid w:val="00DE0A3E"/>
    <w:rsid w:val="00E13524"/>
    <w:rsid w:val="00E50C9C"/>
    <w:rsid w:val="00E65544"/>
    <w:rsid w:val="00E82D90"/>
    <w:rsid w:val="00ED599A"/>
    <w:rsid w:val="00F442A0"/>
    <w:rsid w:val="00F63B57"/>
    <w:rsid w:val="00FA2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927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27D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27D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27D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27D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927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27D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27D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27D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27D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1445</izvorni_sadrzaj>
    <derivirana_varijabla naziv="DomainObject.Predmet.Broj_1">1445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St-1445/2015</izvorni_sadrzaj>
    <derivirana_varijabla naziv="DomainObject.Predmet.OznakaBroj_1">St-1445/2015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TONIKA UGOSTITELJSTVO d.o.o. za ugostiteljstvo, turizam i trgovinu</izvorni_sadrzaj>
    <derivirana_varijabla naziv="DomainObject.Predmet.ProtustrankaFormated_1">  TONIKA UGOSTITELJSTVO d.o.o. za ugostiteljstvo, turizam i trgovinu</derivirana_varijabla>
  </DomainObject.Predmet.ProtustrankaFormated>
  <DomainObject.Predmet.ProtustrankaFormatedOIB>
    <izvorni_sadrzaj>  TONIKA UGOSTITELJSTVO d.o.o. za ugostiteljstvo, turizam i trgovinu, OIB 05793843419</izvorni_sadrzaj>
    <derivirana_varijabla naziv="DomainObject.Predmet.ProtustrankaFormatedOIB_1">  TONIKA UGOSTITELJSTVO d.o.o. za ugostiteljstvo, turizam i trgovinu, OIB 05793843419</derivirana_varijabla>
  </DomainObject.Predmet.ProtustrankaFormatedOIB>
  <DomainObject.Predmet.ProtustrankaFormatedWithAdress>
    <izvorni_sadrzaj> TONIKA UGOSTITELJSTVO d.o.o. za ugostiteljstvo, turizam i trgovinu, Glagoljaška 14, 21000 Split</izvorni_sadrzaj>
    <derivirana_varijabla naziv="DomainObject.Predmet.ProtustrankaFormatedWithAdress_1"> TONIKA UGOSTITELJSTVO d.o.o. za ugostiteljstvo, turizam i trgovinu, Glagoljaška 14, 21000 Split</derivirana_varijabla>
  </DomainObject.Predmet.ProtustrankaFormatedWithAdress>
  <DomainObject.Predmet.ProtustrankaFormatedWithAdressOIB>
    <izvorni_sadrzaj> TONIKA UGOSTITELJSTVO d.o.o. za ugostiteljstvo, turizam i trgovinu, OIB 05793843419, Glagoljaška 14, 21000 Split</izvorni_sadrzaj>
    <derivirana_varijabla naziv="DomainObject.Predmet.ProtustrankaFormatedWithAdressOIB_1"> TONIKA UGOSTITELJSTVO d.o.o. za ugostiteljstvo, turizam i trgovinu, OIB 05793843419, Glagoljaška 14, 21000 Split</derivirana_varijabla>
  </DomainObject.Predmet.ProtustrankaFormatedWithAdressOIB>
  <DomainObject.Predmet.ProtustrankaWithAdress>
    <izvorni_sadrzaj>TONIKA UGOSTITELJSTVO d.o.o. za ugostiteljstvo, turizam i trgovinu Glagoljaška 14, 21000 Split</izvorni_sadrzaj>
    <derivirana_varijabla naziv="DomainObject.Predmet.ProtustrankaWithAdress_1">TONIKA UGOSTITELJSTVO d.o.o. za ugostiteljstvo, turizam i trgovinu Glagoljaška 14, 21000 Split</derivirana_varijabla>
  </DomainObject.Predmet.ProtustrankaWithAdress>
  <DomainObject.Predmet.ProtustrankaWithAdressOIB>
    <izvorni_sadrzaj>TONIKA UGOSTITELJSTVO d.o.o. za ugostiteljstvo, turizam i trgovinu, OIB 05793843419, Glagoljaška 14, 21000 Split</izvorni_sadrzaj>
    <derivirana_varijabla naziv="DomainObject.Predmet.ProtustrankaWithAdressOIB_1">TONIKA UGOSTITELJSTVO d.o.o. za ugostiteljstvo, turizam i trgovinu, OIB 05793843419, Glagoljaška 14, 21000 Split</derivirana_varijabla>
  </DomainObject.Predmet.ProtustrankaWithAdressOIB>
  <DomainObject.Predmet.ProtustrankaNazivFormated>
    <izvorni_sadrzaj>TONIKA UGOSTITELJSTVO d.o.o. za ugostiteljstvo, turizam i trgovinu</izvorni_sadrzaj>
    <derivirana_varijabla naziv="DomainObject.Predmet.ProtustrankaNazivFormated_1">TONIKA UGOSTITELJSTVO d.o.o. za ugostiteljstvo, turizam i trgovinu</derivirana_varijabla>
  </DomainObject.Predmet.ProtustrankaNazivFormated>
  <DomainObject.Predmet.ProtustrankaNazivFormatedOIB>
    <izvorni_sadrzaj>TONIKA UGOSTITELJSTVO d.o.o. za ugostiteljstvo, turizam i trgovinu, OIB 05793843419</izvorni_sadrzaj>
    <derivirana_varijabla naziv="DomainObject.Predmet.ProtustrankaNazivFormatedOIB_1">TONIKA UGOSTITELJSTVO d.o.o. za ugostiteljstvo, turizam i trgovinu, OIB 05793843419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5863.30</izvorni_sadrzaj>
    <derivirana_varijabla naziv="DomainObject.Predmet.TrenutnaVrijednost_1">5863.30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TONIKA UGOSTITELJSTVO d.o.o. za ugostiteljstvo, turizam i trgovinu</item>
    </izvorni_sadrzaj>
    <derivirana_varijabla naziv="DomainObject.Predmet.ProtuStrankaListFormated_1">
      <item>TONIKA UGOSTITELJSTVO d.o.o. za ugostiteljstvo, turizam i trgovinu</item>
    </derivirana_varijabla>
  </DomainObject.Predmet.ProtuStrankaListFormated>
  <DomainObject.Predmet.ProtuStrankaListFormatedOIB>
    <izvorni_sadrzaj>
      <item>TONIKA UGOSTITELJSTVO d.o.o. za ugostiteljstvo, turizam i trgovinu, OIB 05793843419</item>
    </izvorni_sadrzaj>
    <derivirana_varijabla naziv="DomainObject.Predmet.ProtuStrankaListFormatedOIB_1">
      <item>TONIKA UGOSTITELJSTVO d.o.o. za ugostiteljstvo, turizam i trgovinu, OIB 05793843419</item>
    </derivirana_varijabla>
  </DomainObject.Predmet.ProtuStrankaListFormatedOIB>
  <DomainObject.Predmet.ProtuStrankaListFormatedWithAdress>
    <izvorni_sadrzaj>
      <item>TONIKA UGOSTITELJSTVO d.o.o. za ugostiteljstvo, turizam i trgovinu, Glagoljaška 14, 21000 Split</item>
    </izvorni_sadrzaj>
    <derivirana_varijabla naziv="DomainObject.Predmet.ProtuStrankaListFormatedWithAdress_1">
      <item>TONIKA UGOSTITELJSTVO d.o.o. za ugostiteljstvo, turizam i trgovinu, Glagoljaška 14, 21000 Split</item>
    </derivirana_varijabla>
  </DomainObject.Predmet.ProtuStrankaListFormatedWithAdress>
  <DomainObject.Predmet.ProtuStrankaListFormatedWithAdressOIB>
    <izvorni_sadrzaj>
      <item>TONIKA UGOSTITELJSTVO d.o.o. za ugostiteljstvo, turizam i trgovinu, OIB 05793843419, Glagoljaška 14, 21000 Split</item>
    </izvorni_sadrzaj>
    <derivirana_varijabla naziv="DomainObject.Predmet.ProtuStrankaListFormatedWithAdressOIB_1">
      <item>TONIKA UGOSTITELJSTVO d.o.o. za ugostiteljstvo, turizam i trgovinu, OIB 05793843419, Glagoljaška 14, 21000 Split</item>
    </derivirana_varijabla>
  </DomainObject.Predmet.ProtuStrankaListFormatedWithAdressOIB>
  <DomainObject.Predmet.ProtuStrankaListNazivFormated>
    <izvorni_sadrzaj>
      <item>TONIKA UGOSTITELJSTVO d.o.o. za ugostiteljstvo, turizam i trgovinu</item>
    </izvorni_sadrzaj>
    <derivirana_varijabla naziv="DomainObject.Predmet.ProtuStrankaListNazivFormated_1">
      <item>TONIKA UGOSTITELJSTVO d.o.o. za ugostiteljstvo, turizam i trgovinu</item>
    </derivirana_varijabla>
  </DomainObject.Predmet.ProtuStrankaListNazivFormated>
  <DomainObject.Predmet.ProtuStrankaListNazivFormatedOIB>
    <izvorni_sadrzaj>
      <item>TONIKA UGOSTITELJSTVO d.o.o. za ugostiteljstvo, turizam i trgovinu, OIB 05793843419</item>
    </izvorni_sadrzaj>
    <derivirana_varijabla naziv="DomainObject.Predmet.ProtuStrankaListNazivFormatedOIB_1">
      <item>TONIKA UGOSTITELJSTVO d.o.o. za ugostiteljstvo, turizam i trgovinu, OIB 05793843419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TONIKA UGOSTITELJSTVO d.o.o. za ugostiteljstvo, turizam i trgovinu</izvorni_sadrzaj>
    <derivirana_varijabla naziv="DomainObject.Predmet.ProtustrankaIDrugi_1">TONIKA UGOSTITELJSTVO d.o.o. za ugostiteljstvo, turizam i trgovinu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TONIKA UGOSTITELJSTVO d.o.o. za ugostiteljstvo, turizam i trgovinu, OIB 05793843419, Glagoljaška 14, 21000 Split</izvorni_sadrzaj>
    <derivirana_varijabla naziv="DomainObject.Predmet.ProtustrankaIDrugiAdressOIB_1">TONIKA UGOSTITELJSTVO d.o.o. za ugostiteljstvo, turizam i trgovinu, OIB 05793843419, Glagoljaška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TONIKA UGOSTITELJSTVO d.o.o. za ugostiteljstvo, turizam i trgovinu</item>
      <item>FINANCIJSKA AGENCIJA,RC SPLIT</item>
    </izvorni_sadrzaj>
    <derivirana_varijabla naziv="DomainObject.Predmet.SudioniciListNaziv_1">
      <item>TONIKA UGOSTITELJSTVO d.o.o. za ugostiteljstvo, turizam i trgovinu</item>
      <item>FINANCIJSKA AGENCIJA,RC SPLIT</item>
    </derivirana_varijabla>
  </DomainObject.Predmet.SudioniciListNaziv>
  <DomainObject.Predmet.SudioniciListAdressOIB>
    <izvorni_sadrzaj>
      <item>TONIKA UGOSTITELJSTVO d.o.o. za ugostiteljstvo, turizam i trgovinu, OIB 05793843419, Glagoljaška 14,21000 Split</item>
      <item>FINANCIJSKA AGENCIJA,RC SPLIT, OIB 85821130368, Mažuranićevo šetalište 24b,21000 Split</item>
    </izvorni_sadrzaj>
    <derivirana_varijabla naziv="DomainObject.Predmet.SudioniciListAdressOIB_1">
      <item>TONIKA UGOSTITELJSTVO d.o.o. za ugostiteljstvo, turizam i trgovinu, OIB 05793843419, Glagoljaška 14,21000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05793843419</item>
      <item>, OIB 85821130368</item>
    </izvorni_sadrzaj>
    <derivirana_varijabla naziv="DomainObject.Predmet.SudioniciListNazivOIB_1">
      <item>, OIB 05793843419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597</properties:Words>
  <properties:Characters>3294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2016-02-18T07:44:00Z</dcterms:created>
  <dc:creator>Lari Glavaš</dc:creator>
  <cp:lastModifiedBy>Lari Glavaš</cp:lastModifiedBy>
  <cp:lastPrinted>2016-02-18T07:44:00Z</cp:lastPrinted>
  <dcterms:modified xmlns:xsi="http://www.w3.org/2001/XMLSchema-instance" xsi:type="dcterms:W3CDTF">2016-02-18T07:45:00Z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