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70ee" w14:paraId="cff70ee" w:rsidRDefault="00E53CA3" w:rsidP="00A349A4" w:rsidR="00A349A4">
      <w:pPr>
        <w:jc w:val="right"/>
        <w15:collapsed w:val="false"/>
      </w:pPr>
      <w:bookmarkStart w:name="_GoBack" w:id="0"/>
      <w:bookmarkEnd w:id="0"/>
      <w:r>
        <w:t>13 St-819/13-130</w:t>
      </w:r>
    </w:p>
    <w:p w:rsidRDefault="00A349A4" w:rsidP="00A349A4" w:rsidR="00A349A4">
      <w:r>
        <w:rPr>
          <w:rStyle w:val="Naglaeno"/>
        </w:rPr>
        <w:t xml:space="preserve">             </w:t>
      </w:r>
      <w:r w:rsidR="000268C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49A4" w:rsidP="00A349A4" w:rsidR="00A349A4"/>
    <w:p w:rsidRDefault="00A349A4" w:rsidP="00A349A4" w:rsidR="00A349A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349A4" w:rsidP="00257D9C" w:rsidR="00A349A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57D9C" w:rsidP="00257D9C" w:rsidR="00257D9C" w:rsidRPr="00257D9C">
      <w:pPr>
        <w:ind w:hanging="720" w:left="360"/>
        <w:rPr>
          <w:sz w:val="22"/>
          <w:szCs w:val="22"/>
        </w:rPr>
      </w:pPr>
    </w:p>
    <w:p w:rsidRDefault="00A349A4" w:rsidP="00A349A4" w:rsidR="00A349A4"/>
    <w:p w:rsidRDefault="00A349A4" w:rsidP="00A349A4" w:rsidR="00A349A4">
      <w:pPr>
        <w:jc w:val="center"/>
      </w:pPr>
      <w:r>
        <w:t>R</w:t>
      </w:r>
      <w:r w:rsidR="00015892">
        <w:t xml:space="preserve"> </w:t>
      </w:r>
      <w:r>
        <w:t>E</w:t>
      </w:r>
      <w:r w:rsidR="00015892">
        <w:t xml:space="preserve"> </w:t>
      </w:r>
      <w:r>
        <w:t>P</w:t>
      </w:r>
      <w:r w:rsidR="00015892">
        <w:t xml:space="preserve"> </w:t>
      </w:r>
      <w:r>
        <w:t>U</w:t>
      </w:r>
      <w:r w:rsidR="00015892">
        <w:t xml:space="preserve"> </w:t>
      </w:r>
      <w:r>
        <w:t>B</w:t>
      </w:r>
      <w:r w:rsidR="00015892">
        <w:t xml:space="preserve"> </w:t>
      </w:r>
      <w:r>
        <w:t>L</w:t>
      </w:r>
      <w:r w:rsidR="00015892">
        <w:t xml:space="preserve"> </w:t>
      </w:r>
      <w:r>
        <w:t>I</w:t>
      </w:r>
      <w:r w:rsidR="00015892">
        <w:t xml:space="preserve"> </w:t>
      </w:r>
      <w:r>
        <w:t>K</w:t>
      </w:r>
      <w:r w:rsidR="00015892">
        <w:t xml:space="preserve"> </w:t>
      </w:r>
      <w:r>
        <w:t>A</w:t>
      </w:r>
      <w:r w:rsidR="00015892">
        <w:t xml:space="preserve"> </w:t>
      </w:r>
      <w:r>
        <w:t xml:space="preserve"> </w:t>
      </w:r>
      <w:r w:rsidR="00015892">
        <w:t xml:space="preserve">  </w:t>
      </w:r>
      <w:r>
        <w:t xml:space="preserve"> H</w:t>
      </w:r>
      <w:r w:rsidR="00015892">
        <w:t xml:space="preserve"> </w:t>
      </w:r>
      <w:r>
        <w:t>R</w:t>
      </w:r>
      <w:r w:rsidR="00015892">
        <w:t xml:space="preserve"> </w:t>
      </w:r>
      <w:r>
        <w:t>V</w:t>
      </w:r>
      <w:r w:rsidR="00015892">
        <w:t xml:space="preserve"> </w:t>
      </w:r>
      <w:r>
        <w:t>A</w:t>
      </w:r>
      <w:r w:rsidR="00015892">
        <w:t xml:space="preserve"> </w:t>
      </w:r>
      <w:r>
        <w:t>T</w:t>
      </w:r>
      <w:r w:rsidR="00015892">
        <w:t xml:space="preserve"> </w:t>
      </w:r>
      <w:r>
        <w:t>S</w:t>
      </w:r>
      <w:r w:rsidR="00015892">
        <w:t xml:space="preserve"> </w:t>
      </w:r>
      <w:r>
        <w:t>K</w:t>
      </w:r>
      <w:r w:rsidR="00015892">
        <w:t xml:space="preserve"> </w:t>
      </w:r>
      <w:r>
        <w:t>A</w:t>
      </w:r>
    </w:p>
    <w:p w:rsidRDefault="00A349A4" w:rsidP="00A349A4" w:rsidR="00A349A4" w:rsidRPr="00A349A4">
      <w:pPr>
        <w:pStyle w:val="Naslov1"/>
        <w:rPr>
          <w:b w:val="false"/>
          <w:sz w:val="24"/>
        </w:rPr>
      </w:pPr>
      <w:r w:rsidRPr="00A349A4">
        <w:rPr>
          <w:b w:val="false"/>
          <w:sz w:val="24"/>
        </w:rPr>
        <w:t>R J E Š E N J E</w:t>
      </w:r>
    </w:p>
    <w:p w:rsidRDefault="00A349A4" w:rsidP="00A349A4" w:rsidR="00A349A4">
      <w:pPr>
        <w:jc w:val="both"/>
      </w:pPr>
    </w:p>
    <w:p w:rsidRDefault="00A349A4" w:rsidP="00A349A4" w:rsidR="00A349A4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015892">
        <w:t>RES IMMOBILES d.o.o. za poslovanje nekretninama i financijsko poslovanje, u stečaju, Vukovar, Priljevo 203, MBS 080063605, OIB 30624314694</w:t>
      </w:r>
      <w:r>
        <w:t xml:space="preserve">,   dana </w:t>
      </w:r>
      <w:r w:rsidR="00015892">
        <w:t xml:space="preserve">24. travnja 2017.  </w:t>
      </w:r>
      <w:r>
        <w:t xml:space="preserve">   </w:t>
      </w:r>
    </w:p>
    <w:p w:rsidRDefault="00A349A4" w:rsidP="00A349A4" w:rsidR="00A349A4">
      <w:pPr>
        <w:ind w:firstLine="708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349A4" w:rsidP="00A349A4" w:rsidR="00A349A4">
      <w:pPr>
        <w:jc w:val="center"/>
        <w:rPr>
          <w:bCs/>
        </w:rPr>
      </w:pPr>
      <w:r>
        <w:rPr>
          <w:bCs/>
        </w:rPr>
        <w:t>r i j e š i o   j e</w:t>
      </w:r>
    </w:p>
    <w:p w:rsidRDefault="00A349A4" w:rsidP="003B430D" w:rsidR="00A349A4">
      <w:pPr>
        <w:jc w:val="both"/>
      </w:pPr>
    </w:p>
    <w:p w:rsidRDefault="00FD56F5" w:rsidP="00FD56F5" w:rsidR="00FD56F5">
      <w:pPr>
        <w:ind w:left="720"/>
        <w:jc w:val="both"/>
      </w:pPr>
      <w:r>
        <w:t xml:space="preserve">I  Daje se suglasnost na prijedlog završne diobe </w:t>
      </w:r>
      <w:r w:rsidR="00BF7CDC">
        <w:t>na način namirenja vjerovnika I</w:t>
      </w:r>
      <w:r>
        <w:t xml:space="preserve"> višeg isplatnog reda u iznosu od </w:t>
      </w:r>
      <w:r w:rsidR="00015892">
        <w:t xml:space="preserve">69.044,88 </w:t>
      </w:r>
      <w:r w:rsidR="00A349A4">
        <w:t xml:space="preserve"> kn</w:t>
      </w:r>
      <w:r>
        <w:t xml:space="preserve"> ili </w:t>
      </w:r>
      <w:r w:rsidR="00015892">
        <w:t>4,64</w:t>
      </w:r>
      <w:r>
        <w:t xml:space="preserve"> % </w:t>
      </w:r>
      <w:r w:rsidR="00A349A4">
        <w:t xml:space="preserve">utvrđenih i </w:t>
      </w:r>
      <w:r w:rsidR="00BF7CDC">
        <w:t>priznatih tražbina vjerovnika I</w:t>
      </w:r>
      <w:r>
        <w:t xml:space="preserve"> višeg isplatnog reda. 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 xml:space="preserve">II Određuje se završno ročište vjerovnika za dan </w:t>
      </w:r>
    </w:p>
    <w:p w:rsidRDefault="00015892" w:rsidP="00FD56F5" w:rsidR="00FD56F5">
      <w:pPr>
        <w:ind w:left="720"/>
        <w:jc w:val="center"/>
      </w:pPr>
      <w:r>
        <w:t xml:space="preserve">25. svibanj 2017. </w:t>
      </w:r>
      <w:r w:rsidR="00BF7CDC">
        <w:t xml:space="preserve"> </w:t>
      </w:r>
      <w:r w:rsidR="00FD56F5">
        <w:t>godine s početkom u 1</w:t>
      </w:r>
      <w:r w:rsidR="00A349A4">
        <w:t>0</w:t>
      </w:r>
      <w:r w:rsidR="00BF7CDC">
        <w:t>,</w:t>
      </w:r>
      <w:r>
        <w:t>0</w:t>
      </w:r>
      <w:r w:rsidR="00BF7CDC">
        <w:t>0</w:t>
      </w:r>
      <w:r w:rsidR="00FD56F5">
        <w:t xml:space="preserve"> sati,</w:t>
      </w:r>
    </w:p>
    <w:p w:rsidRDefault="00FD56F5" w:rsidP="00FD56F5" w:rsidR="00FD56F5">
      <w:pPr>
        <w:ind w:left="720"/>
        <w:jc w:val="both"/>
      </w:pPr>
      <w:r>
        <w:t>u zgradi Trgovačkog suda u Osijeku, Zagrebačka 2, soba 22/I (članak 193. stav 1. Stečajnog zakona), sa sljedećim dnevnim redom: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Rasprava o završnom računu stečajnog upravitelja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Prigovori na završni popis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Donošenje odluke o neunovčenim predmetima stečajne mase.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>III Stečajni upravitelj dužan je javno objaviti iznos priznatih potraživanja, te iznose koji će se isplatiti vjerovnicima, a diobni popis izložit će se na oglasnoj ploči suda i u stečajnoj pisarnici.</w:t>
      </w:r>
    </w:p>
    <w:p w:rsidRDefault="00FD56F5" w:rsidP="00FD56F5" w:rsidR="00FD56F5">
      <w:pPr>
        <w:ind w:left="720"/>
        <w:jc w:val="both"/>
      </w:pPr>
    </w:p>
    <w:p w:rsidRDefault="00FD56F5" w:rsidP="008B7DDC" w:rsidR="00FD56F5">
      <w:pPr>
        <w:ind w:left="720"/>
        <w:jc w:val="center"/>
      </w:pPr>
      <w:r>
        <w:t>U Osijeku</w:t>
      </w:r>
      <w:r w:rsidR="00BF7CDC">
        <w:t xml:space="preserve"> </w:t>
      </w:r>
      <w:r w:rsidR="00257D9C">
        <w:t xml:space="preserve">24. travanj 2017. </w:t>
      </w:r>
    </w:p>
    <w:p w:rsidRDefault="00A349A4" w:rsidP="008B7DDC" w:rsidR="00A349A4">
      <w:pPr>
        <w:ind w:left="720"/>
        <w:jc w:val="center"/>
      </w:pPr>
    </w:p>
    <w:p w:rsidRDefault="00FD56F5" w:rsidP="00FD56F5" w:rsidR="00FD56F5">
      <w:pPr>
        <w:jc w:val="both"/>
      </w:pPr>
      <w:r>
        <w:t>Zapisničar</w:t>
      </w:r>
    </w:p>
    <w:p w:rsidRDefault="00FD56F5" w:rsidP="00FD56F5" w:rsidR="00FD56F5">
      <w:pPr>
        <w:jc w:val="both"/>
      </w:pPr>
      <w:r>
        <w:t xml:space="preserve">Maja Kocijan </w:t>
      </w:r>
    </w:p>
    <w:p w:rsidRDefault="00FD56F5" w:rsidP="00FD56F5" w:rsidR="00FD56F5">
      <w:pPr>
        <w:ind w:firstLine="696" w:left="5676"/>
        <w:jc w:val="both"/>
      </w:pPr>
      <w:r>
        <w:t>STEČAJNI SUDAC</w:t>
      </w:r>
    </w:p>
    <w:p w:rsidRDefault="00FD56F5" w:rsidP="00FD56F5" w:rsidR="00FD56F5">
      <w:pPr>
        <w:ind w:left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UPUTA O PRAVNOM LIJEKU:</w:t>
      </w:r>
    </w:p>
    <w:p w:rsidRDefault="00FD56F5" w:rsidP="00FD56F5" w:rsidR="00FD56F5">
      <w:pPr>
        <w:jc w:val="both"/>
      </w:pPr>
      <w:r>
        <w:t>Protiv ovog rješenja nije dopuštena žalba (čl. 278. st. 2. ZPP-a u vezi s čl. 6. SZ-a).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DNA</w:t>
      </w:r>
    </w:p>
    <w:p w:rsidRDefault="00FD56F5" w:rsidP="00FD56F5" w:rsidR="00FD56F5">
      <w:pPr>
        <w:jc w:val="both"/>
      </w:pPr>
      <w:r>
        <w:t>1. Stečajn</w:t>
      </w:r>
      <w:r w:rsidR="00257D9C">
        <w:t>a</w:t>
      </w:r>
      <w:r>
        <w:t xml:space="preserve"> upravitelj</w:t>
      </w:r>
      <w:r w:rsidR="00257D9C">
        <w:t>ica</w:t>
      </w:r>
    </w:p>
    <w:p w:rsidRDefault="00C8431B" w:rsidP="00FD56F5" w:rsidR="00C8431B">
      <w:pPr>
        <w:jc w:val="both"/>
      </w:pPr>
      <w:r>
        <w:t xml:space="preserve">2. e-oglasna ploča </w:t>
      </w:r>
    </w:p>
    <w:p w:rsidRDefault="00C8431B" w:rsidP="00FD56F5" w:rsidR="00FD56F5">
      <w:pPr>
        <w:jc w:val="both"/>
      </w:pPr>
      <w:r>
        <w:t xml:space="preserve">3. oglasna ploča </w:t>
      </w:r>
      <w:r w:rsidR="00FD56F5">
        <w:t>diobni popis</w:t>
      </w:r>
      <w:r w:rsidR="00BF7CDC">
        <w:t xml:space="preserve"> </w:t>
      </w:r>
      <w:r w:rsidR="00257D9C">
        <w:t>(str. 461. do 462. spisa)</w:t>
      </w:r>
    </w:p>
    <w:p w:rsidRDefault="00A349A4" w:rsidP="00FD56F5" w:rsidR="00FD56F5">
      <w:pPr>
        <w:jc w:val="both"/>
      </w:pPr>
      <w:r>
        <w:t xml:space="preserve">3. roč. </w:t>
      </w:r>
      <w:r w:rsidR="00257D9C">
        <w:t>25/5</w:t>
      </w:r>
    </w:p>
    <w:p w:rsidRDefault="000C20F1" w:rsidP="00E04C04" w:rsidR="000C20F1">
      <w:pPr>
        <w:ind w:left="720"/>
        <w:jc w:val="both"/>
      </w:pPr>
    </w:p>
    <w:sectPr w:rsidSect="00FD56F5" w:rsidR="000C20F1">
      <w:pgSz w:code="9" w:h="16838" w:w="11906"/>
      <w:pgMar w:gutter="0" w:footer="709" w:header="709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A7506"/>
    <w:multiLevelType w:val="hybridMultilevel"/>
    <w:tmpl w:val="C9CC52C4"/>
    <w:lvl w:tplc="A7BE8FA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375407"/>
    <w:multiLevelType w:val="hybridMultilevel"/>
    <w:tmpl w:val="37E6D96E"/>
    <w:lvl w:tplc="F8184B0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5892"/>
    <w:rsid w:val="000174FE"/>
    <w:rsid w:val="00020773"/>
    <w:rsid w:val="00020E57"/>
    <w:rsid w:val="00022D38"/>
    <w:rsid w:val="000268CB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B7C2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7D9C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97AEA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430D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17C2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4FAD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A63F7"/>
    <w:rsid w:val="008A7D1F"/>
    <w:rsid w:val="008B061F"/>
    <w:rsid w:val="008B7DDC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49A4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78C2"/>
    <w:rsid w:val="00BD1191"/>
    <w:rsid w:val="00BD7AA1"/>
    <w:rsid w:val="00BE1278"/>
    <w:rsid w:val="00BE3746"/>
    <w:rsid w:val="00BF22CB"/>
    <w:rsid w:val="00BF7CDC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8431B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6BA0"/>
    <w:rsid w:val="00DC296F"/>
    <w:rsid w:val="00DC4727"/>
    <w:rsid w:val="00DC5D19"/>
    <w:rsid w:val="00DC7BF5"/>
    <w:rsid w:val="00DD411E"/>
    <w:rsid w:val="00DD4BCF"/>
    <w:rsid w:val="00DE58F9"/>
    <w:rsid w:val="00DF1748"/>
    <w:rsid w:val="00DF29F0"/>
    <w:rsid w:val="00E04C04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3CA3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D3747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56F5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63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3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3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3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3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63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3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3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3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3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85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2013.</izvorni_sadrzaj>
    <derivirana_varijabla naziv="DomainObject.Predmet.DatumOsnivanja_1">12.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St-819/2013</izvorni_sadrzaj>
    <derivirana_varijabla naziv="DomainObject.Predmet.OznakaBroj_1">St-819/2013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 IMMOBILES d.o.o. za poslovanje nekretninama i financijsko posredovanje</izvorni_sadrzaj>
    <derivirana_varijabla naziv="DomainObject.Predmet.ProtustrankaFormated_1">  RES IMMOBILES d.o.o. za poslovanje nekretninama i financijsko posredovanje</derivirana_varijabla>
  </DomainObject.Predmet.ProtustrankaFormated>
  <DomainObject.Predmet.ProtustrankaFormatedOIB>
    <izvorni_sadrzaj>  RES IMMOBILES d.o.o. za poslovanje nekretninama i financijsko posredovanje, OIB 30624314694</izvorni_sadrzaj>
    <derivirana_varijabla naziv="DomainObject.Predmet.ProtustrankaFormatedOIB_1">  RES IMMOBILES d.o.o. za poslovanje nekretninama i financijsko posredovanje, OIB 30624314694</derivirana_varijabla>
  </DomainObject.Predmet.ProtustrankaFormatedOIB>
  <DomainObject.Predmet.ProtustrankaFormatedWithAdress>
    <izvorni_sadrzaj> RES IMMOBILES d.o.o. za poslovanje nekretninama i financijsko posredovanje, Priljevo 203, Vukovar</izvorni_sadrzaj>
    <derivirana_varijabla naziv="DomainObject.Predmet.ProtustrankaFormatedWithAdress_1"> RES IMMOBILES d.o.o. za poslovanje nekretninama i financijsko posredovanje, Priljevo 203, Vukovar</derivirana_varijabla>
  </DomainObject.Predmet.ProtustrankaFormatedWithAdress>
  <DomainObject.Predmet.ProtustrankaFormatedWithAdressOIB>
    <izvorni_sadrzaj> RES IMMOBILES d.o.o. za poslovanje nekretninama i financijsko posredovanje, OIB 30624314694, Priljevo 203, Vukovar</izvorni_sadrzaj>
    <derivirana_varijabla naziv="DomainObject.Predmet.ProtustrankaFormatedWithAdressOIB_1"> RES IMMOBILES d.o.o. za poslovanje nekretninama i financijsko posredovanje, OIB 30624314694, Priljevo 203, Vukovar</derivirana_varijabla>
  </DomainObject.Predmet.ProtustrankaFormatedWithAdressOIB>
  <DomainObject.Predmet.ProtustrankaWithAdress>
    <izvorni_sadrzaj>RES IMMOBILES d.o.o. za poslovanje nekretninama i financijsko posredovanje Priljevo 203, Vukovar</izvorni_sadrzaj>
    <derivirana_varijabla naziv="DomainObject.Predmet.ProtustrankaWithAdress_1">RES IMMOBILES d.o.o. za poslovanje nekretninama i financijsko posredovanje Priljevo 203, Vukovar</derivirana_varijabla>
  </DomainObject.Predmet.ProtustrankaWithAdress>
  <DomainObject.Predmet.ProtustrankaWithAdressOIB>
    <izvorni_sadrzaj>RES IMMOBILES d.o.o. za poslovanje nekretninama i financijsko posredovanje, OIB 30624314694, Priljevo 203, Vukovar</izvorni_sadrzaj>
    <derivirana_varijabla naziv="DomainObject.Predmet.ProtustrankaWithAdressOIB_1">RES IMMOBILES d.o.o. za poslovanje nekretninama i financijsko posredovanje, OIB 30624314694, Priljevo 203, Vukovar</derivirana_varijabla>
  </DomainObject.Predmet.ProtustrankaWithAdressOIB>
  <DomainObject.Predmet.ProtustrankaNazivFormated>
    <izvorni_sadrzaj>RES IMMOBILES d.o.o. za poslovanje nekretninama i financijsko posredovanje</izvorni_sadrzaj>
    <derivirana_varijabla naziv="DomainObject.Predmet.ProtustrankaNazivFormated_1">RES IMMOBILES d.o.o. za poslovanje nekretninama i financijsko posredovanje</derivirana_varijabla>
  </DomainObject.Predmet.ProtustrankaNazivFormated>
  <DomainObject.Predmet.ProtustrankaNazivFormatedOIB>
    <izvorni_sadrzaj>RES IMMOBILES d.o.o. za poslovanje nekretninama i financijsko posredovanje, OIB 30624314694</izvorni_sadrzaj>
    <derivirana_varijabla naziv="DomainObject.Predmet.ProtustrankaNazivFormatedOIB_1">RES IMMOBILES d.o.o. za poslovanje nekretninama i financijsko posredovanje, OIB 30624314694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ODFVJETNIŠTVO U VUKOVARU</izvorni_sadrzaj>
    <derivirana_varijabla naziv="DomainObject.Predmet.StrankaFormated_1">  RH MF PU PODRUČNI URED VUKOVAR zastupanog po punomoćniku ŽUPANIJSKO DRŽAVNO ODFVJETNIŠTVO U VUKOVARU</derivirana_varijabla>
  </DomainObject.Predmet.StrankaFormated>
  <DomainObject.Predmet.StrankaFormatedOIB>
    <izvorni_sadrzaj>  RH MF PU PODRUČNI URED VUKOVAR, OIB 18683136487 zastupanog po punomoćniku ŽUPANIJSKO DRŽAVNO ODFVJETNIŠTVO U VUKOVARU</izvorni_sadrzaj>
    <derivirana_varijabla naziv="DomainObject.Predmet.StrankaFormatedOIB_1">  RH MF PU PODRUČNI URED VUKOVAR, OIB 18683136487 zastupanog po punomoćniku ŽUPANIJSKO DRŽAVNO ODFVJETNIŠTVO U VUKOVARU</derivirana_varijabla>
  </DomainObject.Predmet.StrankaFormatedOIB>
  <DomainObject.Predmet.StrankaFormatedWithAdress>
    <izvorni_sadrzaj> RH MF PU PODRUČNI URED VUKOVAR zastupanog po punomoćniku ŽUPANIJSKO DRŽAVNO ODFVJETNIŠTVO U VUKOVARU</izvorni_sadrzaj>
    <derivirana_varijabla naziv="DomainObject.Predmet.StrankaFormatedWithAdress_1"> RH MF PU PODRUČNI URED VUKOVAR zastupanog po punomoćniku ŽUPANIJSKO DRŽAVNO ODFVJETNIŠTVO U VUKOVARU</derivirana_varijabla>
  </DomainObject.Predmet.StrankaFormatedWithAdress>
  <DomainObject.Predmet.StrankaFormatedWithAdressOIB>
    <izvorni_sadrzaj> RH MF PU PODRUČNI URED VUKOVAR, OIB 18683136487 zastupanog po punomoćniku ŽUPANIJSKO DRŽAVNO ODFVJETNIŠTVO U VUKOVARU</izvorni_sadrzaj>
    <derivirana_varijabla naziv="DomainObject.Predmet.StrankaFormatedWithAdressOIB_1"> RH MF PU PODRUČNI URED VUKOVAR, OIB 18683136487 zastupanog po punomoćniku ŽUPANIJSKO DRŽAVNO ODFVJETNIŠTVO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VUKOVAR zastupanog po punomoćniku ŽUPANIJSKO DRŽAVNO ODFVJETNIŠTVO U VUKOVARU</item>
    </izvorni_sadrzaj>
    <derivirana_varijabla naziv="DomainObject.Predmet.StrankaListFormated_1">
      <item>RH MF PU PODRUČNI URED VUKOVAR zastupanog po punomoćniku ŽUPANIJSKO DRŽAVNO ODFVJETNIŠTVO U VUKOVARU</item>
    </derivirana_varijabla>
  </DomainObject.Predmet.StrankaListFormated>
  <DomainObject.Predmet.StrankaListFormatedOIB>
    <izvorni_sadrzaj>
      <item>RH MF PU PODRUČNI URED VUKOVAR, OIB 18683136487 zastupanog po punomoćniku ŽUPANIJSKO DRŽAVNO ODFVJETNIŠTVO U VUKOVARU</item>
    </izvorni_sadrzaj>
    <derivirana_varijabla naziv="DomainObject.Predmet.StrankaListFormatedOIB_1">
      <item>RH MF PU PODRUČNI URED VUKOVAR, OIB 18683136487 zastupanog po punomoćniku ŽUPANIJSKO DRŽAVNO ODFVJETNIŠTVO U VUKOVARU</item>
    </derivirana_varijabla>
  </DomainObject.Predmet.StrankaListFormatedOIB>
  <DomainObject.Predmet.StrankaListFormatedWithAdress>
    <izvorni_sadrzaj>
      <item>RH MF PU PODRUČNI URED VUKOVAR zastupanog po punomoćniku ŽUPANIJSKO DRŽAVNO ODFVJETNIŠTVO U VUKOVARU</item>
    </izvorni_sadrzaj>
    <derivirana_varijabla naziv="DomainObject.Predmet.StrankaListFormatedWithAdress_1">
      <item>RH MF PU PODRUČNI URED VUKOVAR zastupanog po punomoćniku ŽUPANIJSKO DRŽAVNO ODFVJETNIŠTVO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ODFVJETNIŠTVO U VUKOVARU</item>
    </izvorni_sadrzaj>
    <derivirana_varijabla naziv="DomainObject.Predmet.StrankaListFormatedWithAdressOIB_1">
      <item>RH MF PU PODRUČNI URED VUKOVAR, OIB 18683136487 zastupanog po punomoćniku ŽUPANIJSKO DRŽAVNO ODFVJETNIŠTVO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RES IMMOBILES d.o.o. za poslovanje nekretninama i financijsko posredovanje</item>
    </izvorni_sadrzaj>
    <derivirana_varijabla naziv="DomainObject.Predmet.ProtuStrankaListFormated_1">
      <item>RES IMMOBILES d.o.o. za poslovanje nekretninama i financijsko posredovanje</item>
    </derivirana_varijabla>
  </DomainObject.Predmet.ProtuStrankaListFormated>
  <DomainObject.Predmet.ProtuStrankaListFormatedOIB>
    <izvorni_sadrzaj>
      <item>RES IMMOBILES d.o.o. za poslovanje nekretninama i financijsko posredovanje, OIB 30624314694</item>
    </izvorni_sadrzaj>
    <derivirana_varijabla naziv="DomainObject.Predmet.ProtuStrankaListFormatedOIB_1">
      <item>RES IMMOBILES d.o.o. za poslovanje nekretninama i financijsko posredovanje, OIB 30624314694</item>
    </derivirana_varijabla>
  </DomainObject.Predmet.ProtuStrankaListFormatedOIB>
  <DomainObject.Predmet.ProtuStrankaListFormatedWithAdress>
    <izvorni_sadrzaj>
      <item>RES IMMOBILES d.o.o. za poslovanje nekretninama i financijsko posredovanje, Priljevo 203, Vukovar</item>
    </izvorni_sadrzaj>
    <derivirana_varijabla naziv="DomainObject.Predmet.ProtuStrankaListFormatedWithAdress_1">
      <item>RES IMMOBILES d.o.o. za poslovanje nekretninama i financijsko posredovanje, Priljevo 203, Vukovar</item>
    </derivirana_varijabla>
  </DomainObject.Predmet.ProtuStrankaListFormatedWithAdress>
  <DomainObject.Predmet.ProtuStrankaListFormatedWithAdressOIB>
    <izvorni_sadrzaj>
      <item>RES IMMOBILES d.o.o. za poslovanje nekretninama i financijsko posredovanje, OIB 30624314694, Priljevo 203, Vukovar</item>
    </izvorni_sadrzaj>
    <derivirana_varijabla naziv="DomainObject.Predmet.ProtuStrankaListFormatedWithAdressOIB_1">
      <item>RES IMMOBILES d.o.o. za poslovanje nekretninama i financijsko posredovanje, OIB 30624314694, Priljevo 203, Vukovar</item>
    </derivirana_varijabla>
  </DomainObject.Predmet.ProtuStrankaListFormatedWithAdressOIB>
  <DomainObject.Predmet.ProtuStrankaListNazivFormated>
    <izvorni_sadrzaj>
      <item>RES IMMOBILES d.o.o. za poslovanje nekretninama i financijsko posredovanje</item>
    </izvorni_sadrzaj>
    <derivirana_varijabla naziv="DomainObject.Predmet.ProtuStrankaListNazivFormated_1">
      <item>RES IMMOBILES d.o.o. za poslovanje nekretninama i financijsko posredovanje</item>
    </derivirana_varijabla>
  </DomainObject.Predmet.ProtuStrankaListNazivFormated>
  <DomainObject.Predmet.ProtuStrankaListNazivFormatedOIB>
    <izvorni_sadrzaj>
      <item>RES IMMOBILES d.o.o. za poslovanje nekretninama i financijsko posredovanje, OIB 30624314694</item>
    </izvorni_sadrzaj>
    <derivirana_varijabla naziv="DomainObject.Predmet.ProtuStrankaListNazivFormatedOIB_1">
      <item>RES IMMOBILES d.o.o. za poslovanje nekretninama i financijsko posredovanje, OIB 30624314694</item>
    </derivirana_varijabla>
  </DomainObject.Predmet.ProtuStrankaListNazivFormatedOIB>
  <DomainObject.Predmet.OstaliListFormated>
    <izvorni_sadrzaj>
      <item>ŽUPANIJSKO DRŽAVNO ODFVJETNIŠTVO U VUKOVARU punomoćnik sudionika u postupku RH MF PU PODRUČNI URED VUKOVAR</item>
      <item>Živka Posavac</item>
      <item>H-ABDUCO društvo s ograničenom odgovornošću za usluge</item>
      <item>ogl.ploča - RES IMMOBILES d.o.o. u stečaju, Vukovar</item>
      <item>Predsjedništvo suda</item>
      <item>Općinski sud u Vukovaru ZK odjel</item>
      <item>MF Porezna uprava Vukovar</item>
      <item>ANĐELO d.o.o. za proizvodnju i trgovinu</item>
      <item>AGRO-NIKA d.o.o. za trgovinu i usluge</item>
      <item>Martina Tončić Bota</item>
    </izvorni_sadrzaj>
    <derivirana_varijabla naziv="DomainObject.Predmet.OstaliListFormated_1">
      <item>ŽUPANIJSKO DRŽAVNO ODFVJETNIŠTVO U VUKOVARU punomoćnik sudionika u postupku RH MF PU PODRUČNI URED VUKOVAR</item>
      <item>Živka Posavac</item>
      <item>H-ABDUCO društvo s ograničenom odgovornošću za usluge</item>
      <item>ogl.ploča - RES IMMOBILES d.o.o. u stečaju, Vukovar</item>
      <item>Predsjedništvo suda</item>
      <item>Općinski sud u Vukovaru ZK odjel</item>
      <item>MF Porezna uprava Vukovar</item>
      <item>ANĐELO d.o.o. za proizvodnju i trgovinu</item>
      <item>AGRO-NIKA d.o.o. za trgovinu i usluge</item>
      <item>Martina Tončić Bota</item>
    </derivirana_varijabla>
  </DomainObject.Predmet.OstaliListFormated>
  <DomainObject.Predmet.OstaliListFormatedOIB>
    <izvorni_sadrzaj>
      <item>ŽUPANIJSKO DRŽAVNO ODFVJETNIŠTVO U VUKOVARU punomoćnik sudionika u postupku RH MF PU PODRUČNI URED VUKOVAR</item>
      <item>Živka Posavac, OIB 99335812289</item>
      <item>H-ABDUCO društvo s ograničenom odgovornošću za usluge, OIB 13667298928</item>
      <item>ogl.ploča - RES IMMOBILES d.o.o. u stečaju, Vukovar</item>
      <item>Predsjedništvo suda</item>
      <item>Općinski sud u Vukovaru ZK odjel</item>
      <item>MF Porezna uprava Vukovar</item>
      <item>ANĐELO d.o.o. za proizvodnju i trgovinu, OIB 15861716987</item>
      <item>AGRO-NIKA d.o.o. za trgovinu i usluge, OIB 48089815086</item>
      <item>Martina Tončić Bota, OIB 07888984096</item>
    </izvorni_sadrzaj>
    <derivirana_varijabla naziv="DomainObject.Predmet.OstaliListFormatedOIB_1">
      <item>ŽUPANIJSKO DRŽAVNO ODFVJETNIŠTVO U VUKOVARU punomoćnik sudionika u postupku RH MF PU PODRUČNI URED VUKOVAR</item>
      <item>Živka Posavac, OIB 99335812289</item>
      <item>H-ABDUCO društvo s ograničenom odgovornošću za usluge, OIB 13667298928</item>
      <item>ogl.ploča - RES IMMOBILES d.o.o. u stečaju, Vukovar</item>
      <item>Predsjedništvo suda</item>
      <item>Općinski sud u Vukovaru ZK odjel</item>
      <item>MF Porezna uprava Vukovar</item>
      <item>ANĐELO d.o.o. za proizvodnju i trgovinu, OIB 15861716987</item>
      <item>AGRO-NIKA d.o.o. za trgovinu i usluge, OIB 48089815086</item>
      <item>Martina Tončić Bota, OIB 07888984096</item>
    </derivirana_varijabla>
  </DomainObject.Predmet.OstaliListFormatedOIB>
  <DomainObject.Predmet.OstaliListFormatedWithAdress>
    <izvorni_sadrzaj>
      <item>ŽUPANIJSKO DRŽAVNO ODFVJETNIŠTVO U VUKOVARU punomoćnik sudionika u postupku RH MF PU PODRUČNI URED VUKOVAR</item>
      <item>Živka Posavac, Risnjačka 10, 31431 Čepin</item>
      <item>H-ABDUCO društvo s ograničenom odgovornošću za usluge, Slavonska avenija 6A, 10000 Zagreb</item>
      <item>ogl.ploča - RES IMMOBILES d.o.o. u stečaju, Vukovar</item>
      <item>Predsjedništvo suda</item>
      <item>Općinski sud u Vukovaru ZK odjel, bb, 32000 Vukovar</item>
      <item>MF Porezna uprava Vukovar, bb, 32000 Vukovar</item>
      <item>ANĐELO d.o.o. za proizvodnju i trgovinu, Zrinsko-Frankopanska 11, 32235 Bapska</item>
      <item>AGRO-NIKA d.o.o. za trgovinu i usluge, Nova 13, 32000 Vukovar</item>
      <item>Martina Tončić Bota, Nikole Tesle 3/II, 10000 Zagreb</item>
    </izvorni_sadrzaj>
    <derivirana_varijabla naziv="DomainObject.Predmet.OstaliListFormatedWithAdress_1">
      <item>ŽUPANIJSKO DRŽAVNO ODFVJETNIŠTVO U VUKOVARU punomoćnik sudionika u postupku RH MF PU PODRUČNI URED VUKOVAR</item>
      <item>Živka Posavac, Risnjačka 10, 31431 Čepin</item>
      <item>H-ABDUCO društvo s ograničenom odgovornošću za usluge, Slavonska avenija 6A, 10000 Zagreb</item>
      <item>ogl.ploča - RES IMMOBILES d.o.o. u stečaju, Vukovar</item>
      <item>Predsjedništvo suda</item>
      <item>Općinski sud u Vukovaru ZK odjel, bb, 32000 Vukovar</item>
      <item>MF Porezna uprava Vukovar, bb, 32000 Vukovar</item>
      <item>ANĐELO d.o.o. za proizvodnju i trgovinu, Zrinsko-Frankopanska 11, 32235 Bapska</item>
      <item>AGRO-NIKA d.o.o. za trgovinu i usluge, Nova 13, 32000 Vukovar</item>
      <item>Martina Tončić Bota, Nikole Tesle 3/II, 10000 Zagreb</item>
    </derivirana_varijabla>
  </DomainObject.Predmet.OstaliListFormatedWithAdress>
  <DomainObject.Predmet.OstaliListFormatedWithAdressOIB>
    <izvorni_sadrzaj>
      <item>ŽUPANIJSKO DRŽAVNO ODFVJETNIŠTVO U VUKOVARU punomoćnik sudionika u postupku RH MF PU PODRUČNI URED VUKOVAR</item>
      <item>Živka Posavac, OIB 99335812289, Risnjačka 10, 31431 Čepin</item>
      <item>H-ABDUCO društvo s ograničenom odgovornošću za usluge, OIB 13667298928, Slavonska avenija 6A, 10000 Zagreb</item>
      <item>ogl.ploča - RES IMMOBILES d.o.o. u stečaju, Vukovar</item>
      <item>Predsjedništvo suda</item>
      <item>Općinski sud u Vukovaru ZK odjel, bb, 32000 Vukovar</item>
      <item>MF Porezna uprava Vukovar, bb, 32000 Vukovar</item>
      <item>ANĐELO d.o.o. za proizvodnju i trgovinu, OIB 15861716987, Zrinsko-Frankopanska 11, 32235 Bapska</item>
      <item>AGRO-NIKA d.o.o. za trgovinu i usluge, OIB 48089815086, Nova 13, 32000 Vukovar</item>
      <item>Martina Tončić Bota, OIB 07888984096, Nikole Tesle 3/II, 10000 Zagreb</item>
    </izvorni_sadrzaj>
    <derivirana_varijabla naziv="DomainObject.Predmet.OstaliListFormatedWithAdressOIB_1">
      <item>ŽUPANIJSKO DRŽAVNO ODFVJETNIŠTVO U VUKOVARU punomoćnik sudionika u postupku RH MF PU PODRUČNI URED VUKOVAR</item>
      <item>Živka Posavac, OIB 99335812289, Risnjačka 10, 31431 Čepin</item>
      <item>H-ABDUCO društvo s ograničenom odgovornošću za usluge, OIB 13667298928, Slavonska avenija 6A, 10000 Zagreb</item>
      <item>ogl.ploča - RES IMMOBILES d.o.o. u stečaju, Vukovar</item>
      <item>Predsjedništvo suda</item>
      <item>Općinski sud u Vukovaru ZK odjel, bb, 32000 Vukovar</item>
      <item>MF Porezna uprava Vukovar, bb, 32000 Vukovar</item>
      <item>ANĐELO d.o.o. za proizvodnju i trgovinu, OIB 15861716987, Zrinsko-Frankopanska 11, 32235 Bapska</item>
      <item>AGRO-NIKA d.o.o. za trgovinu i usluge, OIB 48089815086, Nova 13, 32000 Vukovar</item>
      <item>Martina Tončić Bota, OIB 07888984096, Nikole Tesle 3/II, 10000 Zagreb</item>
    </derivirana_varijabla>
  </DomainObject.Predmet.OstaliListFormatedWithAdressOIB>
  <DomainObject.Predmet.OstaliListNazivFormated>
    <izvorni_sadrzaj>
      <item>ŽUPANIJSKO DRŽAVNO ODFVJETNIŠTVO U VUKOVARU</item>
      <item>Živka Posavac</item>
      <item>H-ABDUCO društvo s ograničenom odgovornošću za usluge</item>
      <item>ogl.ploča - RES IMMOBILES d.o.o. u stečaju, Vukovar</item>
      <item>Predsjedništvo suda</item>
      <item>Općinski sud u Vukovaru ZK odjel</item>
      <item>MF Porezna uprava Vukovar</item>
      <item>ANĐELO d.o.o. za proizvodnju i trgovinu</item>
      <item>AGRO-NIKA d.o.o. za trgovinu i usluge</item>
      <item>Martina Tončić Bota</item>
    </izvorni_sadrzaj>
    <derivirana_varijabla naziv="DomainObject.Predmet.OstaliListNazivFormated_1">
      <item>ŽUPANIJSKO DRŽAVNO ODFVJETNIŠTVO U VUKOVARU</item>
      <item>Živka Posavac</item>
      <item>H-ABDUCO društvo s ograničenom odgovornošću za usluge</item>
      <item>ogl.ploča - RES IMMOBILES d.o.o. u stečaju, Vukovar</item>
      <item>Predsjedništvo suda</item>
      <item>Općinski sud u Vukovaru ZK odjel</item>
      <item>MF Porezna uprava Vukovar</item>
      <item>ANĐELO d.o.o. za proizvodnju i trgovinu</item>
      <item>AGRO-NIKA d.o.o. za trgovinu i usluge</item>
      <item>Martina Tončić Bota</item>
    </derivirana_varijabla>
  </DomainObject.Predmet.OstaliListNazivFormated>
  <DomainObject.Predmet.OstaliListNazivFormatedOIB>
    <izvorni_sadrzaj>
      <item>ŽUPANIJSKO DRŽAVNO ODFVJETNIŠTVO U VUKOVARU</item>
      <item>Živka Posavac, OIB 99335812289</item>
      <item>H-ABDUCO društvo s ograničenom odgovornošću za usluge, OIB 13667298928</item>
      <item>ogl.ploča - RES IMMOBILES d.o.o. u stečaju, Vukovar</item>
      <item>Predsjedništvo suda</item>
      <item>Općinski sud u Vukovaru ZK odjel</item>
      <item>MF Porezna uprava Vukovar</item>
      <item>ANĐELO d.o.o. za proizvodnju i trgovinu, OIB 15861716987</item>
      <item>AGRO-NIKA d.o.o. za trgovinu i usluge, OIB 48089815086</item>
      <item>Martina Tončić Bota, OIB 07888984096</item>
    </izvorni_sadrzaj>
    <derivirana_varijabla naziv="DomainObject.Predmet.OstaliListNazivFormatedOIB_1">
      <item>ŽUPANIJSKO DRŽAVNO ODFVJETNIŠTVO U VUKOVARU</item>
      <item>Živka Posavac, OIB 99335812289</item>
      <item>H-ABDUCO društvo s ograničenom odgovornošću za usluge, OIB 13667298928</item>
      <item>ogl.ploča - RES IMMOBILES d.o.o. u stečaju, Vukovar</item>
      <item>Predsjedništvo suda</item>
      <item>Općinski sud u Vukovaru ZK odjel</item>
      <item>MF Porezna uprava Vukovar</item>
      <item>ANĐELO d.o.o. za proizvodnju i trgovinu, OIB 15861716987</item>
      <item>AGRO-NIKA d.o.o. za trgovinu i usluge, OIB 48089815086</item>
      <item>Martina Tončić Bota, OIB 07888984096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RES IMMOBILES d.o.o. za poslovanje nekretninama i financijsko posredovanje</izvorni_sadrzaj>
    <derivirana_varijabla naziv="DomainObject.Predmet.ProtustrankaIDrugi_1">RES IMMOBILES d.o.o. za poslovanje nekretninama i financijsko posredovanje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RES IMMOBILES d.o.o. za poslovanje nekretninama i financijsko posredovanje, OIB 30624314694, Priljevo 203, Vukovar</izvorni_sadrzaj>
    <derivirana_varijabla naziv="DomainObject.Predmet.ProtustrankaIDrugiAdressOIB_1">RES IMMOBILES d.o.o. za poslovanje nekretninama i financijsko posredovanje, OIB 30624314694, Priljevo 203,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ODFVJETNIŠTVO U VUKOVARU</item>
      <item>RES IMMOBILES d.o.o. za poslovanje nekretninama i financijsko posredovanje</item>
      <item>RH MF PU PODRUČNI URED VUKOVAR</item>
      <item>Živka Posavac</item>
      <item>H-ABDUCO društvo s ograničenom odgovornošću za usluge</item>
      <item>ogl.ploča - RES IMMOBILES d.o.o. u stečaju, Vukovar</item>
      <item>Predsjedništvo suda</item>
      <item>Općinski sud u Vukovaru ZK odjel</item>
      <item>MF Porezna uprava Vukovar</item>
      <item>ANĐELO d.o.o. za proizvodnju i trgovinu</item>
      <item>AGRO-NIKA d.o.o. za trgovinu i usluge</item>
      <item>Martina Tončić Bota</item>
    </izvorni_sadrzaj>
    <derivirana_varijabla naziv="DomainObject.Predmet.SudioniciListNaziv_1">
      <item>ŽUPANIJSKO DRŽAVNO ODFVJETNIŠTVO U VUKOVARU</item>
      <item>RES IMMOBILES d.o.o. za poslovanje nekretninama i financijsko posredovanje</item>
      <item>RH MF PU PODRUČNI URED VUKOVAR</item>
      <item>Živka Posavac</item>
      <item>H-ABDUCO društvo s ograničenom odgovornošću za usluge</item>
      <item>ogl.ploča - RES IMMOBILES d.o.o. u stečaju, Vukovar</item>
      <item>Predsjedništvo suda</item>
      <item>Općinski sud u Vukovaru ZK odjel</item>
      <item>MF Porezna uprava Vukovar</item>
      <item>ANĐELO d.o.o. za proizvodnju i trgovinu</item>
      <item>AGRO-NIKA d.o.o. za trgovinu i usluge</item>
      <item>Martina Tončić Bota</item>
    </derivirana_varijabla>
  </DomainObject.Predmet.SudioniciListNaziv>
  <DomainObject.Predmet.SudioniciListAdressOIB>
    <izvorni_sadrzaj>
      <item>ŽUPANIJSKO DRŽAVNO ODFVJETNIŠTVO U VUKOVARU</item>
      <item>RES IMMOBILES d.o.o. za poslovanje nekretninama i financijsko posredovanje, OIB 30624314694, Priljevo 203,Vukovar</item>
      <item>RH MF PU PODRUČNI URED VUKOVAR, OIB 18683136487</item>
      <item>Živka Posavac, OIB 99335812289, Risnjačka 10,31431 Čepin</item>
      <item>H-ABDUCO društvo s ograničenom odgovornošću za usluge, OIB 13667298928, Slavonska avenija 6A,10000 Zagreb</item>
      <item>ogl.ploča - RES IMMOBILES d.o.o. u stečaju, Vukovar</item>
      <item>Predsjedništvo suda</item>
      <item>Općinski sud u Vukovaru ZK odjel, bb,32000 Vukovar</item>
      <item>MF Porezna uprava Vukovar, bb,32000 Vukovar</item>
      <item>ANĐELO d.o.o. za proizvodnju i trgovinu, OIB 15861716987, Zrinsko-Frankopanska 11,32235 Bapska</item>
      <item>AGRO-NIKA d.o.o. za trgovinu i usluge, OIB 48089815086, Nova 13,32000 Vukovar</item>
      <item>Martina Tončić Bota, OIB 07888984096, Nikole Tesle 3/II,10000 Zagreb</item>
    </izvorni_sadrzaj>
    <derivirana_varijabla naziv="DomainObject.Predmet.SudioniciListAdressOIB_1">
      <item>ŽUPANIJSKO DRŽAVNO ODFVJETNIŠTVO U VUKOVARU</item>
      <item>RES IMMOBILES d.o.o. za poslovanje nekretninama i financijsko posredovanje, OIB 30624314694, Priljevo 203,Vukovar</item>
      <item>RH MF PU PODRUČNI URED VUKOVAR, OIB 18683136487</item>
      <item>Živka Posavac, OIB 99335812289, Risnjačka 10,31431 Čepin</item>
      <item>H-ABDUCO društvo s ograničenom odgovornošću za usluge, OIB 13667298928, Slavonska avenija 6A,10000 Zagreb</item>
      <item>ogl.ploča - RES IMMOBILES d.o.o. u stečaju, Vukovar</item>
      <item>Predsjedništvo suda</item>
      <item>Općinski sud u Vukovaru ZK odjel, bb,32000 Vukovar</item>
      <item>MF Porezna uprava Vukovar, bb,32000 Vukovar</item>
      <item>ANĐELO d.o.o. za proizvodnju i trgovinu, OIB 15861716987, Zrinsko-Frankopanska 11,32235 Bapska</item>
      <item>AGRO-NIKA d.o.o. za trgovinu i usluge, OIB 48089815086, Nova 13,32000 Vukovar</item>
      <item>Martina Tončić Bota, OIB 07888984096, Nikole Tesle 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30624314694</item>
      <item>, OIB 18683136487</item>
      <item>, OIB 99335812289</item>
      <item>, OIB 13667298928</item>
      <item>, OIB null</item>
      <item>, OIB null</item>
      <item>, OIB null</item>
      <item>, OIB null</item>
      <item>, OIB 15861716987</item>
      <item>, OIB 48089815086</item>
      <item>, OIB 07888984096</item>
    </izvorni_sadrzaj>
    <derivirana_varijabla naziv="DomainObject.Predmet.SudioniciListNazivOIB_1">
      <item>, OIB null</item>
      <item>, OIB 30624314694</item>
      <item>, OIB 18683136487</item>
      <item>, OIB 99335812289</item>
      <item>, OIB 13667298928</item>
      <item>, OIB null</item>
      <item>, OIB null</item>
      <item>, OIB null</item>
      <item>, OIB null</item>
      <item>, OIB 15861716987</item>
      <item>, OIB 48089815086</item>
      <item>, OIB 07888984096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A0758-04F1-4C4F-B392-45242EAD03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1234</properties:Characters>
  <properties:Lines>48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2017-04-24T06:53:00Z</dcterms:created>
  <dc:creator>hermanj</dc:creator>
  <cp:lastModifiedBy>Maja Kocijan</cp:lastModifiedBy>
  <cp:lastPrinted>2017-04-24T07:02:00Z</cp:lastPrinted>
  <dcterms:modified xmlns:xsi="http://www.w3.org/2001/XMLSchema-instance" xsi:type="dcterms:W3CDTF">2017-04-24T07:04:00Z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