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d2ec" w14:paraId="0bcd2ec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1409EC">
        <w:t>1233/15</w:t>
      </w:r>
      <w:r w:rsidR="005C56E7">
        <w:t>-26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1409EC">
        <w:t>24. svibnja 2016</w:t>
      </w:r>
      <w:r w:rsidR="006921B7">
        <w:t xml:space="preserve">. </w:t>
      </w:r>
      <w:r w:rsidR="00917194">
        <w:t>godine</w:t>
      </w:r>
      <w:r w:rsidR="001409EC">
        <w:t xml:space="preserve"> u 10,00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1409EC" w:rsidP="00542C34" w:rsidR="001409EC">
      <w:pPr>
        <w:jc w:val="center"/>
        <w:rPr>
          <w:b/>
        </w:rPr>
      </w:pPr>
      <w:r>
        <w:rPr>
          <w:b/>
        </w:rPr>
        <w:t xml:space="preserve">ULJANIK TESU SZZ d.o.o. </w:t>
      </w:r>
    </w:p>
    <w:p w:rsidRDefault="001409EC" w:rsidP="00542C34" w:rsidR="00917194">
      <w:pPr>
        <w:jc w:val="center"/>
        <w:rPr>
          <w:b/>
        </w:rPr>
      </w:pPr>
      <w:r>
        <w:rPr>
          <w:b/>
        </w:rPr>
        <w:t>Pula, Flaciusova 1, OIB: 88998196947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1409EC">
        <w:t>Kristijan Mijandrušić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1409EC">
        <w:t>10</w:t>
      </w:r>
      <w:r w:rsidR="00D070CC">
        <w:t>:</w:t>
      </w:r>
      <w:r w:rsidR="001409EC">
        <w:t>0</w:t>
      </w:r>
      <w:r w:rsidR="00661B2F">
        <w:t>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917194" w:rsidR="00D070CC">
      <w:pPr>
        <w:jc w:val="both"/>
      </w:pPr>
      <w:r>
        <w:tab/>
        <w:t xml:space="preserve">1. Punomoćnik Slobodan Kapot, za radnike: Nevio Kirac, Valter Ritoša, Kolić Silvano, Vasiljev Blagoje, Vosnić Valter, Cvitanović </w:t>
      </w:r>
      <w:r w:rsidR="00A21F06">
        <w:t>H</w:t>
      </w:r>
      <w:r>
        <w:t xml:space="preserve">ari, Jurlina Edi, Cetina </w:t>
      </w:r>
      <w:r w:rsidR="00A21F06">
        <w:t>N</w:t>
      </w:r>
      <w:r>
        <w:t>evio, Šugar Miroslav, Simoneli Rino, temeljem dostavlje</w:t>
      </w:r>
      <w:r w:rsidR="00A21F06">
        <w:t>ne punomoći.</w:t>
      </w:r>
    </w:p>
    <w:p w:rsidRDefault="007629C4" w:rsidP="00917194" w:rsidR="007629C4">
      <w:pPr>
        <w:jc w:val="both"/>
      </w:pPr>
      <w:r>
        <w:tab/>
        <w:t xml:space="preserve">2. Antolović Časlav, osobno. </w:t>
      </w:r>
    </w:p>
    <w:p w:rsidRDefault="00A21F06" w:rsidP="00917194" w:rsidR="007629C4">
      <w:pPr>
        <w:jc w:val="both"/>
      </w:pPr>
      <w:r>
        <w:tab/>
        <w:t>3. A</w:t>
      </w:r>
      <w:r w:rsidR="007629C4">
        <w:t xml:space="preserve">nton </w:t>
      </w:r>
      <w:r>
        <w:t>P</w:t>
      </w:r>
      <w:r w:rsidR="007629C4">
        <w:t xml:space="preserve">erković, osobno. </w:t>
      </w:r>
    </w:p>
    <w:p w:rsidRDefault="007629C4" w:rsidP="00917194" w:rsidR="007629C4">
      <w:pPr>
        <w:jc w:val="both"/>
      </w:pPr>
      <w:r>
        <w:tab/>
        <w:t xml:space="preserve">4. Korado </w:t>
      </w:r>
      <w:r w:rsidR="00A21F06">
        <w:t>M</w:t>
      </w:r>
      <w:r>
        <w:t xml:space="preserve">issan, osobno. </w:t>
      </w:r>
    </w:p>
    <w:p w:rsidRDefault="007629C4" w:rsidP="00917194" w:rsidR="007629C4">
      <w:pPr>
        <w:jc w:val="both"/>
      </w:pPr>
      <w:r>
        <w:tab/>
        <w:t xml:space="preserve">5. </w:t>
      </w:r>
      <w:r w:rsidR="00A21F06">
        <w:t xml:space="preserve">Marina Peršić, osobno. </w:t>
      </w:r>
    </w:p>
    <w:p w:rsidRDefault="00A21F06" w:rsidP="00917194" w:rsidR="00A21F06">
      <w:pPr>
        <w:jc w:val="both"/>
      </w:pPr>
      <w:r>
        <w:tab/>
        <w:t xml:space="preserve">6. Darko Turčinović, osobno. </w:t>
      </w:r>
    </w:p>
    <w:p w:rsidRDefault="00A21F06" w:rsidP="00917194" w:rsidR="00A21F06">
      <w:pPr>
        <w:jc w:val="both"/>
      </w:pPr>
      <w:r>
        <w:tab/>
        <w:t xml:space="preserve">7. </w:t>
      </w:r>
      <w:r w:rsidR="004A34A4">
        <w:t xml:space="preserve">Zdenka Babović, obvezuje se dostaviti punomoć u kraćem roku. </w:t>
      </w:r>
    </w:p>
    <w:p w:rsidRDefault="00E033F9" w:rsidP="00917194" w:rsidR="00E033F9">
      <w:pPr>
        <w:jc w:val="both"/>
      </w:pPr>
      <w:r>
        <w:tab/>
        <w:t>8.</w:t>
      </w:r>
      <w:r w:rsidR="004A34A4">
        <w:t xml:space="preserve"> </w:t>
      </w:r>
      <w:r w:rsidR="004E0797">
        <w:t>Vedran Rubelja, za ULJANIK STANDARD d.o.o., uljanik brodograđevni projekti D.O.O., ULJANIK BRODOGRADILIŠTE d.d, ULJANIK POSLOVNOINFORMACIJSKI SUSTAVI d.o.o.</w:t>
      </w:r>
    </w:p>
    <w:p w:rsidRDefault="00E033F9" w:rsidP="00917194" w:rsidR="00E033F9">
      <w:pPr>
        <w:jc w:val="both"/>
      </w:pPr>
      <w:r>
        <w:tab/>
        <w:t>9.</w:t>
      </w:r>
      <w:r w:rsidR="004E0797">
        <w:t xml:space="preserve"> Zoran Županović, temeljem punomoći deponirane na sudu, </w:t>
      </w:r>
    </w:p>
    <w:p w:rsidRDefault="00E033F9" w:rsidP="00917194" w:rsidR="00E033F9">
      <w:pPr>
        <w:jc w:val="both"/>
      </w:pPr>
      <w:r>
        <w:tab/>
        <w:t xml:space="preserve">10. </w:t>
      </w:r>
      <w:r w:rsidR="004E0797">
        <w:t xml:space="preserve">Dejan Jakac, pun., za Denija Majcana, obvezuje se dostaviti punomoć u kraćem roku, </w:t>
      </w:r>
    </w:p>
    <w:p w:rsidRDefault="004E0797" w:rsidP="00917194" w:rsidR="004E0797">
      <w:pPr>
        <w:jc w:val="both"/>
      </w:pPr>
      <w:r>
        <w:tab/>
        <w:t xml:space="preserve">11. </w:t>
      </w:r>
      <w:r w:rsidR="009E6DE0">
        <w:t>Marina Honović i hele</w:t>
      </w:r>
      <w:r w:rsidR="007B573B">
        <w:t>na De Rossi, za HRVATSKE ŠUME d</w:t>
      </w:r>
      <w:r w:rsidR="009E6DE0">
        <w:t>.o.o. temelj</w:t>
      </w:r>
      <w:r w:rsidR="007B573B">
        <w:t>em dostavljene punom</w:t>
      </w:r>
      <w:r w:rsidR="009E6DE0">
        <w:t xml:space="preserve">oći, </w:t>
      </w:r>
    </w:p>
    <w:p w:rsidRDefault="009E6DE0" w:rsidP="00917194" w:rsidR="009E6DE0">
      <w:pPr>
        <w:jc w:val="both"/>
      </w:pPr>
      <w:r>
        <w:tab/>
        <w:t xml:space="preserve">12. Dalen Mikuljan, za RH, temeljem punomoći, </w:t>
      </w:r>
    </w:p>
    <w:p w:rsidRDefault="009E6DE0" w:rsidP="00917194" w:rsidR="009E6DE0">
      <w:pPr>
        <w:jc w:val="both"/>
      </w:pPr>
      <w:r>
        <w:tab/>
        <w:t xml:space="preserve">13. </w:t>
      </w:r>
      <w:r w:rsidR="00FB7B6F">
        <w:t xml:space="preserve">Delić Nikola, </w:t>
      </w:r>
      <w:r w:rsidR="007B573B">
        <w:t>Damir Debeljuh, Damir M</w:t>
      </w:r>
      <w:r w:rsidR="00FB7B6F">
        <w:t>ajstorović, temeljem čl. 27 Pravilnika o polaganju stručnog ispita, obuci i usavršavanju stečajnog upravitelj (NN 104/15)</w:t>
      </w:r>
    </w:p>
    <w:p w:rsidRDefault="009E6DE0" w:rsidP="00917194" w:rsidR="009E6DE0">
      <w:pPr>
        <w:jc w:val="both"/>
      </w:pPr>
      <w:r>
        <w:tab/>
        <w:t>14</w:t>
      </w:r>
      <w:r w:rsidR="00FB7B6F">
        <w:t xml:space="preserve">. </w:t>
      </w:r>
      <w:r w:rsidR="007B573B">
        <w:t xml:space="preserve">Dejan Juraga, osobno.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3D6958">
        <w:t>22. veljače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stečajni upravitelj Kristijan Mijandrušić 09. svibnja 2016. godine dostavio sudu izvješće za ispitno ročište koje je objavljeno na e-oglasnoj ploči suda 12. svibnja 2016. godine.</w:t>
      </w:r>
    </w:p>
    <w:p w:rsidRDefault="009D6210" w:rsidP="00250C34" w:rsidR="009D6210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90 tražbina (67 tražbina radnika i 23 tražbine ostalih vjerovnika) </w:t>
      </w:r>
      <w:r w:rsidRPr="00CF43B1">
        <w:t xml:space="preserve">u ukupnom iznosu od </w:t>
      </w:r>
      <w:r w:rsidR="003D6958">
        <w:t>9.687.733,79</w:t>
      </w:r>
      <w:r w:rsidR="00437A6F" w:rsidRPr="00CF43B1">
        <w:t xml:space="preserve"> kun</w:t>
      </w:r>
      <w:r w:rsidR="00592443" w:rsidRPr="00CF43B1">
        <w:t>a</w:t>
      </w:r>
      <w:r w:rsidRPr="00CF43B1">
        <w:t>.</w:t>
      </w:r>
    </w:p>
    <w:p w:rsidRDefault="003D6958" w:rsidP="00250C34" w:rsidR="003D6958">
      <w:pPr>
        <w:ind w:firstLine="720"/>
        <w:jc w:val="both"/>
      </w:pPr>
    </w:p>
    <w:p w:rsidRDefault="003D6958" w:rsidP="00250C34" w:rsidR="003D6958" w:rsidRPr="00CF43B1">
      <w:pPr>
        <w:ind w:firstLine="720"/>
        <w:jc w:val="both"/>
      </w:pPr>
      <w:r>
        <w:t>Utvrđuje se da je prijavljeno jedno razlučno i jedno izlučno pravo (koja nisu predmet ispitivanja).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592443" w:rsidRPr="00CF43B1">
      <w:pPr>
        <w:ind w:firstLine="708"/>
        <w:jc w:val="both"/>
      </w:pPr>
      <w:r w:rsidRPr="00CF43B1">
        <w:rPr>
          <w:b/>
        </w:rPr>
        <w:t xml:space="preserve">1. </w:t>
      </w:r>
      <w:r w:rsidR="00AD588E" w:rsidRPr="00AD588E">
        <w:t xml:space="preserve">Radnik </w:t>
      </w:r>
      <w:r w:rsidR="00AD588E">
        <w:rPr>
          <w:b/>
        </w:rPr>
        <w:t xml:space="preserve">Alen Pernić </w:t>
      </w:r>
      <w:r w:rsidR="00161DA9">
        <w:t>prijavi</w:t>
      </w:r>
      <w:r w:rsidR="00AD588E">
        <w:t xml:space="preserve">o je tražbinu u iznosu od 56.563,43 kn s osnova radnog odnosa. </w:t>
      </w:r>
    </w:p>
    <w:p w:rsidRDefault="00592443" w:rsidP="00592443" w:rsidR="00592443" w:rsidRPr="00CF43B1">
      <w:pPr>
        <w:ind w:firstLine="708"/>
        <w:jc w:val="both"/>
      </w:pPr>
      <w:r w:rsidRPr="00CF43B1">
        <w:t>Stečajni upravitelj tražbinu priznaje u cijelosti kao tražbinu 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AD588E">
        <w:t xml:space="preserve">ALENA PERNIĆA </w:t>
      </w:r>
      <w:r w:rsidRPr="00CF43B1">
        <w:t xml:space="preserve">smatra utvrđenom u iznosu od </w:t>
      </w:r>
      <w:r w:rsidR="00AD588E">
        <w:t xml:space="preserve">56.563,43 </w:t>
      </w:r>
      <w:r w:rsidR="00161DA9" w:rsidRPr="00CF43B1">
        <w:t xml:space="preserve">kuna </w:t>
      </w:r>
      <w:r w:rsidR="00AD588E">
        <w:t xml:space="preserve">i razvrstava se u 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287AC6" w:rsidP="00287AC6" w:rsidR="00287AC6">
      <w:pPr>
        <w:ind w:firstLine="708"/>
        <w:jc w:val="both"/>
      </w:pPr>
    </w:p>
    <w:p w:rsidRDefault="00581C4D" w:rsidP="001C000A" w:rsidR="001C000A" w:rsidRPr="00CF43B1">
      <w:pPr>
        <w:ind w:firstLine="708"/>
        <w:jc w:val="both"/>
      </w:pPr>
      <w:r>
        <w:rPr>
          <w:b/>
        </w:rPr>
        <w:t>2</w:t>
      </w:r>
      <w:r w:rsidR="001C000A" w:rsidRPr="00CF43B1">
        <w:rPr>
          <w:b/>
        </w:rPr>
        <w:t xml:space="preserve">. </w:t>
      </w:r>
      <w:r w:rsidR="00526075">
        <w:t>Radnica</w:t>
      </w:r>
      <w:r w:rsidR="001C000A" w:rsidRPr="00AD588E">
        <w:t xml:space="preserve"> </w:t>
      </w:r>
      <w:r>
        <w:rPr>
          <w:b/>
        </w:rPr>
        <w:t>Alenka Grčić</w:t>
      </w:r>
      <w:r w:rsidR="001C000A">
        <w:rPr>
          <w:b/>
        </w:rPr>
        <w:t xml:space="preserve"> </w:t>
      </w:r>
      <w:r w:rsidR="001C000A">
        <w:t>prijavi</w:t>
      </w:r>
      <w:r w:rsidR="00526075">
        <w:t>la</w:t>
      </w:r>
      <w:r w:rsidR="001C000A">
        <w:t xml:space="preserve"> je tražbinu u iznosu od </w:t>
      </w:r>
      <w:r w:rsidR="00526075">
        <w:t>39.321,07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26075">
        <w:t>ALENKE GRČIĆ</w:t>
      </w:r>
      <w:r>
        <w:t xml:space="preserve"> </w:t>
      </w:r>
      <w:r w:rsidRPr="00CF43B1">
        <w:t xml:space="preserve">smatra utvrđenom u iznosu od </w:t>
      </w:r>
      <w:r w:rsidR="00526075">
        <w:t xml:space="preserve">39.321,07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526075" w:rsidP="001C000A" w:rsidR="001C000A" w:rsidRPr="00CF43B1">
      <w:pPr>
        <w:ind w:firstLine="708"/>
        <w:jc w:val="both"/>
      </w:pPr>
      <w:r>
        <w:rPr>
          <w:b/>
        </w:rPr>
        <w:t>3.</w:t>
      </w:r>
      <w:r w:rsidR="001C000A" w:rsidRPr="00CF43B1">
        <w:rPr>
          <w:b/>
        </w:rPr>
        <w:t xml:space="preserve"> </w:t>
      </w:r>
      <w:r w:rsidR="001C000A" w:rsidRPr="00AD588E">
        <w:t xml:space="preserve">Radnik </w:t>
      </w:r>
      <w:r w:rsidR="00C3016B">
        <w:rPr>
          <w:b/>
        </w:rPr>
        <w:t xml:space="preserve">Anđelko Pecirep </w:t>
      </w:r>
      <w:r w:rsidR="001C000A">
        <w:t xml:space="preserve">prijavio je tražbinu u iznosu od </w:t>
      </w:r>
      <w:r w:rsidR="007B7C96">
        <w:t>85.030,07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B7C96">
        <w:t>ANĐELKA PECIREPA</w:t>
      </w:r>
      <w:r>
        <w:t xml:space="preserve"> </w:t>
      </w:r>
      <w:r w:rsidRPr="00CF43B1">
        <w:t xml:space="preserve">smatra utvrđenom u iznosu od </w:t>
      </w:r>
      <w:r w:rsidR="007B7C96">
        <w:t xml:space="preserve">85.030,07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7B7C96" w:rsidP="001C000A" w:rsidR="001C000A" w:rsidRPr="00CF43B1">
      <w:pPr>
        <w:ind w:firstLine="708"/>
        <w:jc w:val="both"/>
      </w:pPr>
      <w:r>
        <w:rPr>
          <w:b/>
        </w:rPr>
        <w:t>4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>
        <w:rPr>
          <w:b/>
        </w:rPr>
        <w:t>Anton Perković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06232D">
        <w:t>109.971,54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06232D">
        <w:t>ANTONU PERKOVIĆU</w:t>
      </w:r>
      <w:r>
        <w:t xml:space="preserve"> </w:t>
      </w:r>
      <w:r w:rsidRPr="00CF43B1">
        <w:t xml:space="preserve">smatra utvrđenom u iznosu od </w:t>
      </w:r>
      <w:r w:rsidR="0006232D">
        <w:t xml:space="preserve">109.971,54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06232D" w:rsidP="001C000A" w:rsidR="001C000A" w:rsidRPr="00CF43B1">
      <w:pPr>
        <w:ind w:firstLine="708"/>
        <w:jc w:val="both"/>
      </w:pPr>
      <w:r>
        <w:rPr>
          <w:b/>
        </w:rPr>
        <w:t>5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>
        <w:rPr>
          <w:b/>
        </w:rPr>
        <w:t>Blagoje Vasiljev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C3016B">
        <w:t>103.450,15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C3016B">
        <w:t>BLAGOJA VASILJEVA</w:t>
      </w:r>
      <w:r>
        <w:t xml:space="preserve"> </w:t>
      </w:r>
      <w:r w:rsidRPr="00CF43B1">
        <w:t xml:space="preserve">smatra utvrđenom u iznosu od </w:t>
      </w:r>
      <w:r w:rsidR="00C3016B">
        <w:t xml:space="preserve">103.450,15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A64547" w:rsidP="001C000A" w:rsidR="001C000A" w:rsidRPr="00CF43B1">
      <w:pPr>
        <w:ind w:firstLine="708"/>
        <w:jc w:val="both"/>
      </w:pPr>
      <w:r>
        <w:rPr>
          <w:b/>
        </w:rPr>
        <w:t>6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>
        <w:rPr>
          <w:b/>
        </w:rPr>
        <w:t>Branko Doblanović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>
        <w:t>85.313,79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A64547">
        <w:t>BRANKA DOBLANOVIĆA</w:t>
      </w:r>
      <w:r>
        <w:t xml:space="preserve"> </w:t>
      </w:r>
      <w:r w:rsidRPr="00CF43B1">
        <w:t xml:space="preserve">smatra utvrđenom u iznosu od </w:t>
      </w:r>
      <w:r w:rsidR="00A64547">
        <w:t xml:space="preserve">85.313,79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A64547" w:rsidP="001C000A" w:rsidR="001C000A" w:rsidRPr="00CF43B1">
      <w:pPr>
        <w:ind w:firstLine="708"/>
        <w:jc w:val="both"/>
      </w:pPr>
      <w:r>
        <w:rPr>
          <w:b/>
        </w:rPr>
        <w:t>7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>
        <w:rPr>
          <w:b/>
        </w:rPr>
        <w:t>Bruno Jurcich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8D09CA">
        <w:t>35.802,51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8D09CA">
        <w:t>BRUNA JURCICHA</w:t>
      </w:r>
      <w:r>
        <w:t xml:space="preserve"> </w:t>
      </w:r>
      <w:r w:rsidRPr="00CF43B1">
        <w:t xml:space="preserve">smatra utvrđenom u iznosu od </w:t>
      </w:r>
      <w:r w:rsidR="008D09CA">
        <w:t xml:space="preserve">35.802,51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8D09CA" w:rsidP="001C000A" w:rsidR="001C000A" w:rsidRPr="00CF43B1">
      <w:pPr>
        <w:ind w:firstLine="708"/>
        <w:jc w:val="both"/>
      </w:pPr>
      <w:r>
        <w:rPr>
          <w:b/>
        </w:rPr>
        <w:t>8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>
        <w:rPr>
          <w:b/>
        </w:rPr>
        <w:t>Bruno Jurešić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>
        <w:t>89.906,77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DE3A88">
        <w:t>BRUNA JUREŠIĆA</w:t>
      </w:r>
      <w:r>
        <w:t xml:space="preserve"> </w:t>
      </w:r>
      <w:r w:rsidRPr="00CF43B1">
        <w:t xml:space="preserve">smatra utvrđenom u iznosu od </w:t>
      </w:r>
      <w:r w:rsidR="008D09CA">
        <w:t xml:space="preserve">89.906,77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DE3A88" w:rsidP="001C000A" w:rsidR="001C000A" w:rsidRPr="00CF43B1">
      <w:pPr>
        <w:ind w:firstLine="708"/>
        <w:jc w:val="both"/>
      </w:pPr>
      <w:r>
        <w:rPr>
          <w:b/>
        </w:rPr>
        <w:t>9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>
        <w:rPr>
          <w:b/>
        </w:rPr>
        <w:t>Bruno Stepančić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>
        <w:t>76.481,95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DE3A88">
        <w:t>BRUNA STEPANČIĆA</w:t>
      </w:r>
      <w:r>
        <w:t xml:space="preserve"> </w:t>
      </w:r>
      <w:r w:rsidRPr="00CF43B1">
        <w:t xml:space="preserve">smatra utvrđenom u iznosu od </w:t>
      </w:r>
      <w:r w:rsidR="00DE3A88">
        <w:t xml:space="preserve">76.481,95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DE3A88" w:rsidP="001C000A" w:rsidR="001C000A" w:rsidRPr="00CF43B1">
      <w:pPr>
        <w:ind w:firstLine="708"/>
        <w:jc w:val="both"/>
      </w:pPr>
      <w:r>
        <w:rPr>
          <w:b/>
        </w:rPr>
        <w:t>10</w:t>
      </w:r>
      <w:r w:rsidR="001C000A" w:rsidRPr="00CF43B1">
        <w:rPr>
          <w:b/>
        </w:rPr>
        <w:t xml:space="preserve">. </w:t>
      </w:r>
      <w:r w:rsidR="001C000A" w:rsidRPr="00AD588E">
        <w:t xml:space="preserve">Radnik </w:t>
      </w:r>
      <w:r w:rsidR="00017B64">
        <w:rPr>
          <w:b/>
        </w:rPr>
        <w:t>Časlav Antolović</w:t>
      </w:r>
      <w:r w:rsidR="001C000A">
        <w:rPr>
          <w:b/>
        </w:rPr>
        <w:t xml:space="preserve"> </w:t>
      </w:r>
      <w:r w:rsidR="001C000A">
        <w:t xml:space="preserve">prijavio je tražbinu u iznosu od </w:t>
      </w:r>
      <w:r w:rsidR="00017B64">
        <w:t>131.080,26</w:t>
      </w:r>
      <w:r w:rsidR="001C000A"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017B64">
        <w:t>ČASLAVA ANTOLOVIĆA</w:t>
      </w:r>
      <w:r>
        <w:t xml:space="preserve"> </w:t>
      </w:r>
      <w:r w:rsidRPr="00CF43B1">
        <w:t xml:space="preserve">smatra utvrđenom u iznosu od </w:t>
      </w:r>
      <w:r w:rsidR="00017B64">
        <w:t xml:space="preserve">131.080,26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017B64">
        <w:rPr>
          <w:b/>
        </w:rPr>
        <w:t>1</w:t>
      </w:r>
      <w:r w:rsidRPr="00CF43B1">
        <w:rPr>
          <w:b/>
        </w:rPr>
        <w:t xml:space="preserve">. </w:t>
      </w:r>
      <w:r w:rsidRPr="00AD588E">
        <w:t xml:space="preserve">Radnik </w:t>
      </w:r>
      <w:r w:rsidR="00017B64">
        <w:rPr>
          <w:b/>
        </w:rPr>
        <w:t>Danijel Mijić</w:t>
      </w:r>
      <w:r>
        <w:rPr>
          <w:b/>
        </w:rPr>
        <w:t xml:space="preserve"> </w:t>
      </w:r>
      <w:r>
        <w:t xml:space="preserve">prijavio je tražbinu u iznosu od </w:t>
      </w:r>
      <w:r w:rsidR="00017B64">
        <w:t>22.256,21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017B64">
        <w:t>DANIJELA MIJIĆA</w:t>
      </w:r>
      <w:r>
        <w:t xml:space="preserve"> </w:t>
      </w:r>
      <w:r w:rsidRPr="00CF43B1">
        <w:t xml:space="preserve">smatra utvrđenom u iznosu od </w:t>
      </w:r>
      <w:r w:rsidR="00017B64">
        <w:t xml:space="preserve">22.256,21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72222C">
        <w:rPr>
          <w:b/>
        </w:rPr>
        <w:t>2</w:t>
      </w:r>
      <w:r w:rsidRPr="00CF43B1">
        <w:rPr>
          <w:b/>
        </w:rPr>
        <w:t xml:space="preserve">. </w:t>
      </w:r>
      <w:r w:rsidRPr="00AD588E">
        <w:t xml:space="preserve">Radnik </w:t>
      </w:r>
      <w:r w:rsidR="0072222C">
        <w:rPr>
          <w:b/>
        </w:rPr>
        <w:t>Davor Bravar</w:t>
      </w:r>
      <w:r>
        <w:rPr>
          <w:b/>
        </w:rPr>
        <w:t xml:space="preserve"> </w:t>
      </w:r>
      <w:r>
        <w:t xml:space="preserve">prijavio je tražbinu u iznosu od </w:t>
      </w:r>
      <w:r w:rsidR="0072222C">
        <w:t>36.386,44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2222C">
        <w:t>DAVORA BRAVARA</w:t>
      </w:r>
      <w:r>
        <w:t xml:space="preserve"> </w:t>
      </w:r>
      <w:r w:rsidRPr="00CF43B1">
        <w:t xml:space="preserve">smatra utvrđenom u iznosu od </w:t>
      </w:r>
      <w:r w:rsidR="0072222C">
        <w:t xml:space="preserve">36.386,44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72222C">
        <w:rPr>
          <w:b/>
        </w:rPr>
        <w:t>3</w:t>
      </w:r>
      <w:r w:rsidRPr="00CF43B1">
        <w:rPr>
          <w:b/>
        </w:rPr>
        <w:t xml:space="preserve">. </w:t>
      </w:r>
      <w:r w:rsidRPr="00AD588E">
        <w:t xml:space="preserve">Radnik </w:t>
      </w:r>
      <w:r w:rsidR="0072222C">
        <w:rPr>
          <w:b/>
        </w:rPr>
        <w:t>Dejan Juraga</w:t>
      </w:r>
      <w:r>
        <w:rPr>
          <w:b/>
        </w:rPr>
        <w:t xml:space="preserve"> </w:t>
      </w:r>
      <w:r>
        <w:t xml:space="preserve">prijavio je tražbinu u iznosu od </w:t>
      </w:r>
      <w:r w:rsidR="0072222C">
        <w:t>115.560,17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2222C">
        <w:t>DEJANA JURAGE</w:t>
      </w:r>
      <w:r>
        <w:t xml:space="preserve"> </w:t>
      </w:r>
      <w:r w:rsidRPr="00CF43B1">
        <w:t xml:space="preserve">smatra utvrđenom u iznosu od </w:t>
      </w:r>
      <w:r w:rsidR="0072222C">
        <w:t xml:space="preserve">115.560,17 </w:t>
      </w:r>
      <w:r>
        <w:t xml:space="preserve">kn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72222C">
        <w:rPr>
          <w:b/>
        </w:rPr>
        <w:t>4</w:t>
      </w:r>
      <w:r w:rsidRPr="00CF43B1">
        <w:rPr>
          <w:b/>
        </w:rPr>
        <w:t xml:space="preserve">. </w:t>
      </w:r>
      <w:r w:rsidRPr="00AD588E">
        <w:t xml:space="preserve">Radnik </w:t>
      </w:r>
      <w:r w:rsidR="005B5705">
        <w:rPr>
          <w:b/>
        </w:rPr>
        <w:t>Demiran Bekić</w:t>
      </w:r>
      <w:r>
        <w:rPr>
          <w:b/>
        </w:rPr>
        <w:t xml:space="preserve"> </w:t>
      </w:r>
      <w:r>
        <w:t xml:space="preserve">prijavio je tražbinu u iznosu od </w:t>
      </w:r>
      <w:r w:rsidR="005B5705">
        <w:t>27.512,71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B5705">
        <w:t>DEMIRANA BEKIĆA</w:t>
      </w:r>
      <w:r>
        <w:t xml:space="preserve"> </w:t>
      </w:r>
      <w:r w:rsidRPr="00CF43B1">
        <w:t xml:space="preserve">smatra utvrđenom u iznosu od </w:t>
      </w:r>
      <w:r w:rsidR="005B5705">
        <w:t xml:space="preserve">27.512,71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5B5705">
        <w:rPr>
          <w:b/>
        </w:rPr>
        <w:t>5</w:t>
      </w:r>
      <w:r w:rsidRPr="00CF43B1">
        <w:rPr>
          <w:b/>
        </w:rPr>
        <w:t xml:space="preserve">. </w:t>
      </w:r>
      <w:r w:rsidRPr="00AD588E">
        <w:t xml:space="preserve">Radnik </w:t>
      </w:r>
      <w:r w:rsidR="005B5705">
        <w:rPr>
          <w:b/>
        </w:rPr>
        <w:t>Denis Matošević</w:t>
      </w:r>
      <w:r>
        <w:rPr>
          <w:b/>
        </w:rPr>
        <w:t xml:space="preserve"> </w:t>
      </w:r>
      <w:r>
        <w:t xml:space="preserve">prijavio je tražbinu u iznosu od </w:t>
      </w:r>
      <w:r w:rsidR="005B5705">
        <w:t>129.971,13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B5705">
        <w:t>DENISA MATOŠEVIĆA</w:t>
      </w:r>
      <w:r>
        <w:t xml:space="preserve"> </w:t>
      </w:r>
      <w:r w:rsidRPr="00CF43B1">
        <w:t xml:space="preserve">smatra utvrđenom u iznosu od </w:t>
      </w:r>
      <w:r w:rsidR="005B5705">
        <w:t xml:space="preserve">129.971,13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5B5705">
        <w:rPr>
          <w:b/>
        </w:rPr>
        <w:t>6</w:t>
      </w:r>
      <w:r w:rsidRPr="00CF43B1">
        <w:rPr>
          <w:b/>
        </w:rPr>
        <w:t xml:space="preserve">. </w:t>
      </w:r>
      <w:r w:rsidRPr="00AD588E">
        <w:t xml:space="preserve">Radnik </w:t>
      </w:r>
      <w:r w:rsidR="001C11FE">
        <w:rPr>
          <w:b/>
        </w:rPr>
        <w:t>Dino Maurić</w:t>
      </w:r>
      <w:r>
        <w:rPr>
          <w:b/>
        </w:rPr>
        <w:t xml:space="preserve"> </w:t>
      </w:r>
      <w:r>
        <w:t xml:space="preserve">prijavio je tražbinu u iznosu od </w:t>
      </w:r>
      <w:r w:rsidR="001C11FE">
        <w:t>48.912,30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1C11FE">
        <w:t>DINA MAURIĆA</w:t>
      </w:r>
      <w:r>
        <w:t xml:space="preserve"> </w:t>
      </w:r>
      <w:r w:rsidRPr="00CF43B1">
        <w:t xml:space="preserve">smatra utvrđenom u iznosu od </w:t>
      </w:r>
      <w:r w:rsidR="001C11FE">
        <w:t xml:space="preserve">48.912,30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1C11FE">
        <w:rPr>
          <w:b/>
        </w:rPr>
        <w:t>7</w:t>
      </w:r>
      <w:r w:rsidRPr="00CF43B1">
        <w:rPr>
          <w:b/>
        </w:rPr>
        <w:t xml:space="preserve">. </w:t>
      </w:r>
      <w:r w:rsidRPr="00AD588E">
        <w:t xml:space="preserve">Radnik </w:t>
      </w:r>
      <w:r w:rsidR="001C11FE">
        <w:rPr>
          <w:b/>
        </w:rPr>
        <w:t>Doriano Jeromela</w:t>
      </w:r>
      <w:r>
        <w:rPr>
          <w:b/>
        </w:rPr>
        <w:t xml:space="preserve"> </w:t>
      </w:r>
      <w:r>
        <w:t xml:space="preserve">prijavio je tražbinu u iznosu od </w:t>
      </w:r>
      <w:r w:rsidR="001C11FE">
        <w:t>126.888,30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AF2099">
        <w:t>DORIANA JEROMELE</w:t>
      </w:r>
      <w:r>
        <w:t xml:space="preserve"> </w:t>
      </w:r>
      <w:r w:rsidRPr="00CF43B1">
        <w:t xml:space="preserve">smatra utvrđenom u iznosu od </w:t>
      </w:r>
      <w:r w:rsidR="00AF2099">
        <w:t xml:space="preserve">126.888,30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AF2099">
        <w:rPr>
          <w:b/>
        </w:rPr>
        <w:t>8</w:t>
      </w:r>
      <w:r w:rsidRPr="00CF43B1">
        <w:rPr>
          <w:b/>
        </w:rPr>
        <w:t xml:space="preserve">. </w:t>
      </w:r>
      <w:r w:rsidRPr="00AD588E">
        <w:t xml:space="preserve">Radnik </w:t>
      </w:r>
      <w:r w:rsidR="00AF2099">
        <w:rPr>
          <w:b/>
        </w:rPr>
        <w:t>Doriano Šain</w:t>
      </w:r>
      <w:r>
        <w:rPr>
          <w:b/>
        </w:rPr>
        <w:t xml:space="preserve"> </w:t>
      </w:r>
      <w:r>
        <w:t xml:space="preserve">prijavio je tražbinu u iznosu od </w:t>
      </w:r>
      <w:r w:rsidR="00AF2099">
        <w:t>102.540,08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AF2099">
        <w:t>DORIANA ŠAINA</w:t>
      </w:r>
      <w:r>
        <w:t xml:space="preserve"> </w:t>
      </w:r>
      <w:r w:rsidRPr="00CF43B1">
        <w:t xml:space="preserve">smatra utvrđenom u iznosu od </w:t>
      </w:r>
      <w:r w:rsidR="00AF2099">
        <w:t xml:space="preserve">102.540,08 </w:t>
      </w:r>
      <w:r>
        <w:t xml:space="preserve">kn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C000A" w:rsidP="00287AC6" w:rsidR="001C000A">
      <w:pPr>
        <w:ind w:firstLine="708"/>
        <w:jc w:val="both"/>
      </w:pPr>
    </w:p>
    <w:p w:rsidRDefault="001C000A" w:rsidP="001C000A" w:rsidR="001C000A" w:rsidRPr="00CF43B1">
      <w:pPr>
        <w:ind w:firstLine="708"/>
        <w:jc w:val="both"/>
      </w:pPr>
      <w:r w:rsidRPr="00CF43B1">
        <w:rPr>
          <w:b/>
        </w:rPr>
        <w:t>1</w:t>
      </w:r>
      <w:r w:rsidR="00AF2099">
        <w:rPr>
          <w:b/>
        </w:rPr>
        <w:t>9</w:t>
      </w:r>
      <w:r w:rsidRPr="00CF43B1">
        <w:rPr>
          <w:b/>
        </w:rPr>
        <w:t xml:space="preserve">. </w:t>
      </w:r>
      <w:r w:rsidRPr="00AD588E">
        <w:t xml:space="preserve">Radnik </w:t>
      </w:r>
      <w:r w:rsidR="00AF2099">
        <w:rPr>
          <w:b/>
        </w:rPr>
        <w:t>Đino Radolović</w:t>
      </w:r>
      <w:r>
        <w:rPr>
          <w:b/>
        </w:rPr>
        <w:t xml:space="preserve"> </w:t>
      </w:r>
      <w:r>
        <w:t xml:space="preserve">prijavio je tražbinu u iznosu od </w:t>
      </w:r>
      <w:r w:rsidR="00E2223A">
        <w:t>81.827,58</w:t>
      </w:r>
      <w:r>
        <w:t xml:space="preserve"> kn s osnova radnog odnosa. </w:t>
      </w:r>
    </w:p>
    <w:p w:rsidRDefault="001C000A" w:rsidP="001C000A" w:rsidR="001C000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E2223A">
        <w:t>ĐINA RADOLOVIĆA</w:t>
      </w:r>
      <w:r>
        <w:t xml:space="preserve"> </w:t>
      </w:r>
      <w:r w:rsidRPr="00CF43B1">
        <w:t xml:space="preserve">smatra utvrđenom u iznosu od </w:t>
      </w:r>
      <w:r w:rsidR="00E2223A">
        <w:t xml:space="preserve">81.827,58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20</w:t>
      </w:r>
      <w:r w:rsidRPr="00CF43B1">
        <w:rPr>
          <w:b/>
        </w:rPr>
        <w:t xml:space="preserve">. </w:t>
      </w:r>
      <w:r w:rsidRPr="00AD588E">
        <w:t xml:space="preserve">Radnik </w:t>
      </w:r>
      <w:r>
        <w:rPr>
          <w:b/>
        </w:rPr>
        <w:t xml:space="preserve">Edi Jurlina </w:t>
      </w:r>
      <w:r>
        <w:t xml:space="preserve">prijavio je tražbinu u iznosu od 111.552,76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EDIA JURLINA </w:t>
      </w:r>
      <w:r w:rsidRPr="00CF43B1">
        <w:t xml:space="preserve">smatra utvrđenom u iznosu od </w:t>
      </w:r>
      <w:r>
        <w:t xml:space="preserve">111.552,76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21</w:t>
      </w:r>
      <w:r w:rsidRPr="00CF43B1">
        <w:rPr>
          <w:b/>
        </w:rPr>
        <w:t xml:space="preserve">. </w:t>
      </w:r>
      <w:r w:rsidRPr="00AD588E">
        <w:t xml:space="preserve">Radnik </w:t>
      </w:r>
      <w:r w:rsidR="002245EA">
        <w:rPr>
          <w:b/>
        </w:rPr>
        <w:t>Elio Vitasović</w:t>
      </w:r>
      <w:r>
        <w:rPr>
          <w:b/>
        </w:rPr>
        <w:t xml:space="preserve"> </w:t>
      </w:r>
      <w:r>
        <w:t xml:space="preserve">prijavio je tražbinu u iznosu od </w:t>
      </w:r>
      <w:r w:rsidR="002245EA">
        <w:t>56.149,47</w:t>
      </w:r>
      <w:r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2245EA">
        <w:t>ELIJA VITASOVIĆA</w:t>
      </w:r>
      <w:r>
        <w:t xml:space="preserve"> </w:t>
      </w:r>
      <w:r w:rsidRPr="00CF43B1">
        <w:t xml:space="preserve">smatra utvrđenom u iznosu od </w:t>
      </w:r>
      <w:r w:rsidR="002245EA">
        <w:t xml:space="preserve">56.149,47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</w:t>
      </w:r>
      <w:r w:rsidR="002245EA">
        <w:rPr>
          <w:b/>
        </w:rPr>
        <w:t>2</w:t>
      </w:r>
      <w:r w:rsidRPr="00CF43B1">
        <w:rPr>
          <w:b/>
        </w:rPr>
        <w:t xml:space="preserve">. </w:t>
      </w:r>
      <w:r w:rsidRPr="00AD588E">
        <w:t xml:space="preserve">Radnik </w:t>
      </w:r>
      <w:r w:rsidR="003D30EA">
        <w:rPr>
          <w:b/>
        </w:rPr>
        <w:t>Endi Glavinić</w:t>
      </w:r>
      <w:r>
        <w:rPr>
          <w:b/>
        </w:rPr>
        <w:t xml:space="preserve"> </w:t>
      </w:r>
      <w:r>
        <w:t xml:space="preserve">prijavio je tražbinu u iznosu od </w:t>
      </w:r>
      <w:r w:rsidR="003D30EA">
        <w:t>172.591,08</w:t>
      </w:r>
      <w:r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3D30EA">
        <w:t>ENDIA GLAVINIĆA</w:t>
      </w:r>
      <w:r>
        <w:t xml:space="preserve"> </w:t>
      </w:r>
      <w:r w:rsidRPr="00CF43B1">
        <w:t xml:space="preserve">smatra utvrđenom u iznosu od </w:t>
      </w:r>
      <w:r w:rsidR="003D30EA">
        <w:t xml:space="preserve">172.591,08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3D30EA" w:rsidP="00E2223A" w:rsidR="00E2223A" w:rsidRPr="00CF43B1">
      <w:pPr>
        <w:ind w:firstLine="708"/>
        <w:jc w:val="both"/>
      </w:pPr>
      <w:r>
        <w:rPr>
          <w:b/>
        </w:rPr>
        <w:t>23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>Goran Braus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>
        <w:t>126.827,81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3D30EA">
        <w:t>GORANA BRAUSA</w:t>
      </w:r>
      <w:r>
        <w:t xml:space="preserve"> </w:t>
      </w:r>
      <w:r w:rsidRPr="00CF43B1">
        <w:t xml:space="preserve">smatra utvrđenom u iznosu od </w:t>
      </w:r>
      <w:r w:rsidR="003D30EA">
        <w:t xml:space="preserve">126.827,81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3D30EA" w:rsidP="00E2223A" w:rsidR="00E2223A" w:rsidRPr="00CF43B1">
      <w:pPr>
        <w:ind w:firstLine="708"/>
        <w:jc w:val="both"/>
      </w:pPr>
      <w:r>
        <w:rPr>
          <w:b/>
        </w:rPr>
        <w:t>24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 w:rsidR="004F1FF8">
        <w:rPr>
          <w:b/>
        </w:rPr>
        <w:t>Hari Cvitanović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 w:rsidR="004F1FF8">
        <w:t>99.208,13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4F1FF8">
        <w:t>HARIJA CVITANOVIĆA</w:t>
      </w:r>
      <w:r>
        <w:t xml:space="preserve"> </w:t>
      </w:r>
      <w:r w:rsidRPr="00CF43B1">
        <w:t xml:space="preserve">smatra utvrđenom u iznosu od </w:t>
      </w:r>
      <w:r w:rsidR="004F1FF8">
        <w:t xml:space="preserve">99.208,13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4F1FF8" w:rsidP="00E2223A" w:rsidR="00E2223A" w:rsidRPr="00CF43B1">
      <w:pPr>
        <w:ind w:firstLine="708"/>
        <w:jc w:val="both"/>
      </w:pPr>
      <w:r>
        <w:rPr>
          <w:b/>
        </w:rPr>
        <w:t>25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 xml:space="preserve">Hrvoje Cukerić </w:t>
      </w:r>
      <w:r w:rsidR="00E2223A">
        <w:t xml:space="preserve">prijavio je tražbinu u iznosu od </w:t>
      </w:r>
      <w:r>
        <w:t>54.069,93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4F1FF8">
        <w:t>HRVOJA CUKERIĆA</w:t>
      </w:r>
      <w:r>
        <w:t xml:space="preserve"> </w:t>
      </w:r>
      <w:r w:rsidRPr="00CF43B1">
        <w:t xml:space="preserve">smatra utvrđenom u iznosu od </w:t>
      </w:r>
      <w:r w:rsidR="004F1FF8">
        <w:t xml:space="preserve">54.069,93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</w:t>
      </w:r>
      <w:r w:rsidR="004F1FF8">
        <w:rPr>
          <w:b/>
        </w:rPr>
        <w:t>6</w:t>
      </w:r>
      <w:r w:rsidRPr="00CF43B1">
        <w:rPr>
          <w:b/>
        </w:rPr>
        <w:t xml:space="preserve">. </w:t>
      </w:r>
      <w:r w:rsidRPr="00AD588E">
        <w:t xml:space="preserve">Radnik </w:t>
      </w:r>
      <w:r w:rsidR="00552D84">
        <w:rPr>
          <w:b/>
        </w:rPr>
        <w:t>Igor Butković</w:t>
      </w:r>
      <w:r>
        <w:rPr>
          <w:b/>
        </w:rPr>
        <w:t xml:space="preserve"> </w:t>
      </w:r>
      <w:r>
        <w:t xml:space="preserve">prijavio je tražbinu u iznosu od </w:t>
      </w:r>
      <w:r w:rsidR="00552D84">
        <w:t>27.459,31</w:t>
      </w:r>
      <w:r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52D84">
        <w:t>IGORA BUTKOVIĆA</w:t>
      </w:r>
      <w:r>
        <w:t xml:space="preserve"> </w:t>
      </w:r>
      <w:r w:rsidRPr="00CF43B1">
        <w:t xml:space="preserve">smatra utvrđenom u iznosu od </w:t>
      </w:r>
      <w:r w:rsidR="00552D84">
        <w:t xml:space="preserve">27.459,31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</w:t>
      </w:r>
      <w:r w:rsidR="00552D84">
        <w:rPr>
          <w:b/>
        </w:rPr>
        <w:t>7</w:t>
      </w:r>
      <w:r w:rsidRPr="00CF43B1">
        <w:rPr>
          <w:b/>
        </w:rPr>
        <w:t xml:space="preserve">. </w:t>
      </w:r>
      <w:r w:rsidRPr="00AD588E">
        <w:t>Radni</w:t>
      </w:r>
      <w:r w:rsidR="00552D84">
        <w:t>ca</w:t>
      </w:r>
      <w:r w:rsidRPr="00AD588E">
        <w:t xml:space="preserve"> </w:t>
      </w:r>
      <w:r w:rsidR="00552D84">
        <w:rPr>
          <w:b/>
        </w:rPr>
        <w:t>Ivana Jeromela</w:t>
      </w:r>
      <w:r>
        <w:rPr>
          <w:b/>
        </w:rPr>
        <w:t xml:space="preserve"> </w:t>
      </w:r>
      <w:r>
        <w:t>prijavi</w:t>
      </w:r>
      <w:r w:rsidR="00552D84">
        <w:t>la</w:t>
      </w:r>
      <w:r>
        <w:t xml:space="preserve"> je tražbinu u iznosu od </w:t>
      </w:r>
      <w:r w:rsidR="008F3FFA">
        <w:t>15.525,70</w:t>
      </w:r>
      <w:r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8F3FFA">
        <w:t>IVANE JEROMELA</w:t>
      </w:r>
      <w:r>
        <w:t xml:space="preserve"> </w:t>
      </w:r>
      <w:r w:rsidRPr="00CF43B1">
        <w:t xml:space="preserve">smatra utvrđenom u iznosu od </w:t>
      </w:r>
      <w:r w:rsidR="008F3FFA">
        <w:t xml:space="preserve">15.525,70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</w:t>
      </w:r>
      <w:r w:rsidR="008F3FFA">
        <w:rPr>
          <w:b/>
        </w:rPr>
        <w:t>8</w:t>
      </w:r>
      <w:r w:rsidRPr="00CF43B1">
        <w:rPr>
          <w:b/>
        </w:rPr>
        <w:t xml:space="preserve">. </w:t>
      </w:r>
      <w:r w:rsidRPr="00AD588E">
        <w:t xml:space="preserve">Radnik </w:t>
      </w:r>
      <w:r w:rsidR="008F3FFA">
        <w:rPr>
          <w:b/>
        </w:rPr>
        <w:t>Jadranko Petešić</w:t>
      </w:r>
      <w:r>
        <w:rPr>
          <w:b/>
        </w:rPr>
        <w:t xml:space="preserve"> </w:t>
      </w:r>
      <w:r>
        <w:t xml:space="preserve">prijavio je tražbinu u iznosu od </w:t>
      </w:r>
      <w:r w:rsidR="008F3FFA">
        <w:t>122.848,39</w:t>
      </w:r>
      <w:r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FF668F">
        <w:t>JADRANKA PETEŠIĆA</w:t>
      </w:r>
      <w:r>
        <w:t xml:space="preserve"> </w:t>
      </w:r>
      <w:r w:rsidRPr="00CF43B1">
        <w:t xml:space="preserve">smatra utvrđenom u iznosu od </w:t>
      </w:r>
      <w:r w:rsidR="008F3FFA">
        <w:t xml:space="preserve">122.848,39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E2223A" w:rsidP="00E2223A" w:rsidR="00E2223A" w:rsidRPr="00CF43B1">
      <w:pPr>
        <w:ind w:firstLine="708"/>
        <w:jc w:val="both"/>
      </w:pPr>
      <w:r>
        <w:rPr>
          <w:b/>
        </w:rPr>
        <w:t>2</w:t>
      </w:r>
      <w:r w:rsidR="00FF668F">
        <w:rPr>
          <w:b/>
        </w:rPr>
        <w:t>9</w:t>
      </w:r>
      <w:r w:rsidRPr="00CF43B1">
        <w:rPr>
          <w:b/>
        </w:rPr>
        <w:t xml:space="preserve">. </w:t>
      </w:r>
      <w:r w:rsidRPr="00AD588E">
        <w:t xml:space="preserve">Radnik </w:t>
      </w:r>
      <w:r w:rsidR="00680790">
        <w:rPr>
          <w:b/>
        </w:rPr>
        <w:t>Josip Rojnić</w:t>
      </w:r>
      <w:r>
        <w:rPr>
          <w:b/>
        </w:rPr>
        <w:t xml:space="preserve"> </w:t>
      </w:r>
      <w:r>
        <w:t xml:space="preserve">prijavio je tražbinu u iznosu od </w:t>
      </w:r>
      <w:r w:rsidR="004F2223">
        <w:t>124.791,26</w:t>
      </w:r>
      <w:r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4F2223">
        <w:t>JOSIPA ROJNIĆA</w:t>
      </w:r>
      <w:r>
        <w:t xml:space="preserve"> </w:t>
      </w:r>
      <w:r w:rsidRPr="00CF43B1">
        <w:t xml:space="preserve">smatra utvrđenom u iznosu od </w:t>
      </w:r>
      <w:r w:rsidR="004F2223">
        <w:t xml:space="preserve">124.791,26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4F2223" w:rsidP="00E2223A" w:rsidR="00E2223A" w:rsidRPr="00CF43B1">
      <w:pPr>
        <w:ind w:firstLine="708"/>
        <w:jc w:val="both"/>
      </w:pPr>
      <w:r>
        <w:rPr>
          <w:b/>
        </w:rPr>
        <w:t>30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>Jovo Radenković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>
        <w:t>108.524,98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3C4F80">
        <w:t xml:space="preserve">JOVE RADENKOVIĆA </w:t>
      </w:r>
      <w:r w:rsidRPr="00CF43B1">
        <w:t xml:space="preserve">smatra utvrđenom u iznosu od </w:t>
      </w:r>
      <w:r w:rsidR="004F2223">
        <w:t xml:space="preserve">108.524,98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3C4F80" w:rsidP="00E2223A" w:rsidR="00E2223A" w:rsidRPr="00CF43B1">
      <w:pPr>
        <w:ind w:firstLine="708"/>
        <w:jc w:val="both"/>
      </w:pPr>
      <w:r>
        <w:rPr>
          <w:b/>
        </w:rPr>
        <w:t>31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>Klaudio Modrušan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>
        <w:t>30.547,35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3C4F80">
        <w:t>KLAUDIA MODRUŠANA</w:t>
      </w:r>
      <w:r>
        <w:t xml:space="preserve"> </w:t>
      </w:r>
      <w:r w:rsidRPr="00CF43B1">
        <w:t xml:space="preserve">smatra utvrđenom u iznosu od </w:t>
      </w:r>
      <w:r w:rsidR="003C4F80">
        <w:t xml:space="preserve">30.547,35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3C4F80" w:rsidP="00E2223A" w:rsidR="00E2223A" w:rsidRPr="00CF43B1">
      <w:pPr>
        <w:ind w:firstLine="708"/>
        <w:jc w:val="both"/>
      </w:pPr>
      <w:r>
        <w:rPr>
          <w:b/>
        </w:rPr>
        <w:t>32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>Korado Missan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 w:rsidR="00C86F47">
        <w:t>122.620,91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C86F47">
        <w:t>KORADA MISSANA</w:t>
      </w:r>
      <w:r>
        <w:t xml:space="preserve"> </w:t>
      </w:r>
      <w:r w:rsidRPr="00CF43B1">
        <w:t xml:space="preserve">smatra utvrđenom u iznosu od </w:t>
      </w:r>
      <w:r w:rsidR="00C86F47">
        <w:t xml:space="preserve">122.620,91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C86F47" w:rsidP="00E2223A" w:rsidR="00E2223A" w:rsidRPr="00CF43B1">
      <w:pPr>
        <w:ind w:firstLine="708"/>
        <w:jc w:val="both"/>
      </w:pPr>
      <w:r>
        <w:rPr>
          <w:b/>
        </w:rPr>
        <w:t>33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>Lino Buršić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>
        <w:t>51.450,89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C86F47">
        <w:t>LINA BURŠIĆA</w:t>
      </w:r>
      <w:r>
        <w:t xml:space="preserve"> </w:t>
      </w:r>
      <w:r w:rsidRPr="00CF43B1">
        <w:t xml:space="preserve">smatra utvrđenom u iznosu od </w:t>
      </w:r>
      <w:r w:rsidR="00C86F47">
        <w:t xml:space="preserve">51.450,89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C86F47" w:rsidP="00E2223A" w:rsidR="00E2223A" w:rsidRPr="00CF43B1">
      <w:pPr>
        <w:ind w:firstLine="708"/>
        <w:jc w:val="both"/>
      </w:pPr>
      <w:r>
        <w:rPr>
          <w:b/>
        </w:rPr>
        <w:t>34</w:t>
      </w:r>
      <w:r w:rsidR="00E2223A" w:rsidRPr="00CF43B1">
        <w:rPr>
          <w:b/>
        </w:rPr>
        <w:t xml:space="preserve">. </w:t>
      </w:r>
      <w:r w:rsidR="002F1306">
        <w:t>Radnica</w:t>
      </w:r>
      <w:r w:rsidR="00E2223A" w:rsidRPr="00AD588E">
        <w:t xml:space="preserve"> </w:t>
      </w:r>
      <w:r w:rsidR="002F1306">
        <w:rPr>
          <w:b/>
        </w:rPr>
        <w:t>Ljuba Ružić</w:t>
      </w:r>
      <w:r w:rsidR="00E2223A">
        <w:rPr>
          <w:b/>
        </w:rPr>
        <w:t xml:space="preserve"> </w:t>
      </w:r>
      <w:r w:rsidR="00E2223A">
        <w:t>prijavi</w:t>
      </w:r>
      <w:r w:rsidR="002F1306">
        <w:t>la</w:t>
      </w:r>
      <w:r w:rsidR="00E2223A">
        <w:t xml:space="preserve"> je tražbinu u iznosu od </w:t>
      </w:r>
      <w:r w:rsidR="002F1306">
        <w:t>18.649,31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2F1306">
        <w:t>LJUBE RUŽIĆ</w:t>
      </w:r>
      <w:r>
        <w:t xml:space="preserve"> </w:t>
      </w:r>
      <w:r w:rsidRPr="00CF43B1">
        <w:t xml:space="preserve">smatra utvrđenom u iznosu od </w:t>
      </w:r>
      <w:r w:rsidR="002F1306">
        <w:t xml:space="preserve">18.649,31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2F1306" w:rsidP="00E2223A" w:rsidR="00E2223A" w:rsidRPr="00CF43B1">
      <w:pPr>
        <w:ind w:firstLine="708"/>
        <w:jc w:val="both"/>
      </w:pPr>
      <w:r>
        <w:rPr>
          <w:b/>
        </w:rPr>
        <w:t>35</w:t>
      </w:r>
      <w:r w:rsidR="00E2223A" w:rsidRPr="00CF43B1">
        <w:rPr>
          <w:b/>
        </w:rPr>
        <w:t xml:space="preserve">. </w:t>
      </w:r>
      <w:r>
        <w:t>Radnica</w:t>
      </w:r>
      <w:r w:rsidR="00E2223A" w:rsidRPr="00AD588E">
        <w:t xml:space="preserve"> </w:t>
      </w:r>
      <w:r>
        <w:rPr>
          <w:b/>
        </w:rPr>
        <w:t>Marina Peršić</w:t>
      </w:r>
      <w:r w:rsidR="00E2223A">
        <w:rPr>
          <w:b/>
        </w:rPr>
        <w:t xml:space="preserve"> </w:t>
      </w:r>
      <w:r w:rsidR="00E2223A">
        <w:t>prijavi</w:t>
      </w:r>
      <w:r>
        <w:t>la</w:t>
      </w:r>
      <w:r w:rsidR="00E2223A">
        <w:t xml:space="preserve"> je tražbinu u iznosu od </w:t>
      </w:r>
      <w:r w:rsidR="00C33004">
        <w:t>103.492,47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C33004">
        <w:t>MARINE PERŠIĆ</w:t>
      </w:r>
      <w:r>
        <w:t xml:space="preserve"> </w:t>
      </w:r>
      <w:r w:rsidRPr="00CF43B1">
        <w:t xml:space="preserve">smatra utvrđenom u iznosu od </w:t>
      </w:r>
      <w:r w:rsidR="00C33004">
        <w:t xml:space="preserve">103.492,47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C33004" w:rsidP="00E2223A" w:rsidR="00E2223A" w:rsidRPr="00CF43B1">
      <w:pPr>
        <w:ind w:firstLine="708"/>
        <w:jc w:val="both"/>
      </w:pPr>
      <w:r>
        <w:rPr>
          <w:b/>
        </w:rPr>
        <w:t>36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 xml:space="preserve">Miroslav Šugar </w:t>
      </w:r>
      <w:r w:rsidR="00E2223A">
        <w:t xml:space="preserve">prijavio je tražbinu u iznosu od </w:t>
      </w:r>
      <w:r>
        <w:t>39.135,34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1046FE">
        <w:t>MIROSLAVA ŠUGARA</w:t>
      </w:r>
      <w:r>
        <w:t xml:space="preserve"> </w:t>
      </w:r>
      <w:r w:rsidRPr="00CF43B1">
        <w:t xml:space="preserve">smatra utvrđenom u iznosu od </w:t>
      </w:r>
      <w:r w:rsidR="00C33004">
        <w:t xml:space="preserve">39.135,34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2223A" w:rsidP="00E2223A" w:rsidR="00E2223A">
      <w:pPr>
        <w:ind w:firstLine="708"/>
        <w:jc w:val="both"/>
      </w:pPr>
    </w:p>
    <w:p w:rsidRDefault="001046FE" w:rsidP="00E2223A" w:rsidR="00E2223A" w:rsidRPr="00CF43B1">
      <w:pPr>
        <w:ind w:firstLine="708"/>
        <w:jc w:val="both"/>
      </w:pPr>
      <w:r>
        <w:rPr>
          <w:b/>
        </w:rPr>
        <w:t>37</w:t>
      </w:r>
      <w:r w:rsidR="00E2223A" w:rsidRPr="00CF43B1">
        <w:rPr>
          <w:b/>
        </w:rPr>
        <w:t xml:space="preserve">. </w:t>
      </w:r>
      <w:r w:rsidR="00E2223A" w:rsidRPr="00AD588E">
        <w:t xml:space="preserve">Radnik </w:t>
      </w:r>
      <w:r>
        <w:rPr>
          <w:b/>
        </w:rPr>
        <w:t>Mladen Drmić</w:t>
      </w:r>
      <w:r w:rsidR="00E2223A">
        <w:rPr>
          <w:b/>
        </w:rPr>
        <w:t xml:space="preserve"> </w:t>
      </w:r>
      <w:r w:rsidR="00E2223A">
        <w:t xml:space="preserve">prijavio je tražbinu u iznosu od </w:t>
      </w:r>
      <w:r>
        <w:t>37.732,96</w:t>
      </w:r>
      <w:r w:rsidR="00E2223A">
        <w:t xml:space="preserve"> kn s osnova radnog odnosa. </w:t>
      </w:r>
    </w:p>
    <w:p w:rsidRDefault="00E2223A" w:rsidP="00E2223A" w:rsidR="00E2223A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E2223A" w:rsidP="00E2223A" w:rsidR="00E2223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2223A" w:rsidP="00E2223A" w:rsidR="00E2223A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1046FE">
        <w:t>MLADENA DRMIĆA</w:t>
      </w:r>
      <w:r>
        <w:t xml:space="preserve"> </w:t>
      </w:r>
      <w:r w:rsidRPr="00CF43B1">
        <w:t xml:space="preserve">smatra utvrđenom u iznosu od </w:t>
      </w:r>
      <w:r w:rsidR="001046FE">
        <w:t xml:space="preserve">37.732,96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AD588E" w:rsidP="00075565" w:rsidR="00AD588E">
      <w:pPr>
        <w:ind w:firstLine="708"/>
        <w:jc w:val="both"/>
        <w:rPr>
          <w:b/>
        </w:rPr>
      </w:pPr>
    </w:p>
    <w:p w:rsidRDefault="001046FE" w:rsidP="001046FE" w:rsidR="001046FE" w:rsidRPr="00CF43B1">
      <w:pPr>
        <w:ind w:firstLine="708"/>
        <w:jc w:val="both"/>
      </w:pPr>
      <w:r>
        <w:rPr>
          <w:b/>
        </w:rPr>
        <w:t>3</w:t>
      </w:r>
      <w:r w:rsidR="00FD0677">
        <w:rPr>
          <w:b/>
        </w:rPr>
        <w:t>8</w:t>
      </w:r>
      <w:r w:rsidRPr="00CF43B1">
        <w:rPr>
          <w:b/>
        </w:rPr>
        <w:t xml:space="preserve">. </w:t>
      </w:r>
      <w:r w:rsidRPr="00AD588E">
        <w:t xml:space="preserve">Radnik </w:t>
      </w:r>
      <w:r>
        <w:rPr>
          <w:b/>
        </w:rPr>
        <w:t xml:space="preserve">Mladen </w:t>
      </w:r>
      <w:r w:rsidR="00FD0677">
        <w:rPr>
          <w:b/>
        </w:rPr>
        <w:t xml:space="preserve">Jeromela </w:t>
      </w:r>
      <w:r>
        <w:t xml:space="preserve">prijavio je tražbinu u iznosu od </w:t>
      </w:r>
      <w:r w:rsidR="00100323">
        <w:t>109.666,50</w:t>
      </w:r>
      <w:r>
        <w:t xml:space="preserve"> kn s osnova radnog odnosa. </w:t>
      </w:r>
    </w:p>
    <w:p w:rsidRDefault="001046FE" w:rsidP="001046FE" w:rsidR="001046FE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046FE" w:rsidP="001046FE" w:rsidR="001046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046FE" w:rsidP="001046FE" w:rsidR="001046FE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MLADENA </w:t>
      </w:r>
      <w:r w:rsidR="00100323">
        <w:t>JEROMELE</w:t>
      </w:r>
      <w:r>
        <w:t xml:space="preserve"> </w:t>
      </w:r>
      <w:r w:rsidRPr="00CF43B1">
        <w:t xml:space="preserve">smatra utvrđenom u iznosu od </w:t>
      </w:r>
      <w:r w:rsidR="00100323">
        <w:t xml:space="preserve">109.666,50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00323" w:rsidP="001046FE" w:rsidR="00100323" w:rsidRPr="00CF43B1">
      <w:pPr>
        <w:ind w:firstLine="708"/>
        <w:jc w:val="both"/>
      </w:pPr>
    </w:p>
    <w:p w:rsidRDefault="001046FE" w:rsidP="001046FE" w:rsidR="001046FE" w:rsidRPr="00CF43B1">
      <w:pPr>
        <w:ind w:firstLine="708"/>
        <w:jc w:val="both"/>
      </w:pPr>
      <w:r>
        <w:rPr>
          <w:b/>
        </w:rPr>
        <w:t>3</w:t>
      </w:r>
      <w:r w:rsidR="00100323">
        <w:rPr>
          <w:b/>
        </w:rPr>
        <w:t>9</w:t>
      </w:r>
      <w:r w:rsidRPr="00CF43B1">
        <w:rPr>
          <w:b/>
        </w:rPr>
        <w:t xml:space="preserve">. </w:t>
      </w:r>
      <w:r w:rsidRPr="00AD588E">
        <w:t xml:space="preserve">Radnik </w:t>
      </w:r>
      <w:r>
        <w:rPr>
          <w:b/>
        </w:rPr>
        <w:t>M</w:t>
      </w:r>
      <w:r w:rsidR="00B470DE">
        <w:rPr>
          <w:b/>
        </w:rPr>
        <w:t>iroslav</w:t>
      </w:r>
      <w:r>
        <w:rPr>
          <w:b/>
        </w:rPr>
        <w:t xml:space="preserve"> </w:t>
      </w:r>
      <w:r w:rsidR="00100323">
        <w:rPr>
          <w:b/>
        </w:rPr>
        <w:t>Šugar</w:t>
      </w:r>
      <w:r>
        <w:rPr>
          <w:b/>
        </w:rPr>
        <w:t xml:space="preserve"> </w:t>
      </w:r>
      <w:r>
        <w:t xml:space="preserve">prijavio je tražbinu u iznosu od </w:t>
      </w:r>
      <w:r w:rsidR="00076109">
        <w:t>42.193,98</w:t>
      </w:r>
      <w:r>
        <w:t xml:space="preserve"> kn s osnova radnog odnosa. </w:t>
      </w:r>
    </w:p>
    <w:p w:rsidRDefault="001046FE" w:rsidP="001046FE" w:rsidR="001046FE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046FE" w:rsidP="001046FE" w:rsidR="001046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046FE" w:rsidP="001046FE" w:rsidR="001046FE">
      <w:pPr>
        <w:ind w:firstLine="708"/>
        <w:jc w:val="both"/>
      </w:pPr>
      <w:r w:rsidRPr="00CF43B1">
        <w:t xml:space="preserve">Stečajni sudac objavljuje da se tražbina stečajnog vjerovnika </w:t>
      </w:r>
      <w:r w:rsidR="00076109">
        <w:t xml:space="preserve">MLADENA ŠUGARA </w:t>
      </w:r>
      <w:r w:rsidRPr="00CF43B1">
        <w:t xml:space="preserve">smatra utvrđenom u iznosu od </w:t>
      </w:r>
      <w:r w:rsidR="00076109">
        <w:t xml:space="preserve">42.193,98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00323" w:rsidP="001046FE" w:rsidR="00100323" w:rsidRPr="00CF43B1">
      <w:pPr>
        <w:ind w:firstLine="708"/>
        <w:jc w:val="both"/>
      </w:pPr>
    </w:p>
    <w:p w:rsidRDefault="00076109" w:rsidP="001046FE" w:rsidR="001046FE" w:rsidRPr="00CF43B1">
      <w:pPr>
        <w:ind w:firstLine="708"/>
        <w:jc w:val="both"/>
      </w:pPr>
      <w:r>
        <w:rPr>
          <w:b/>
        </w:rPr>
        <w:t>40</w:t>
      </w:r>
      <w:r w:rsidR="001046FE" w:rsidRPr="00CF43B1">
        <w:rPr>
          <w:b/>
        </w:rPr>
        <w:t xml:space="preserve">. </w:t>
      </w:r>
      <w:r>
        <w:t xml:space="preserve">Radnica </w:t>
      </w:r>
      <w:r w:rsidR="00111697">
        <w:rPr>
          <w:b/>
        </w:rPr>
        <w:t>Morena Fakin</w:t>
      </w:r>
      <w:r w:rsidR="001046FE">
        <w:rPr>
          <w:b/>
        </w:rPr>
        <w:t xml:space="preserve"> </w:t>
      </w:r>
      <w:r w:rsidR="00111697">
        <w:t>prijavila</w:t>
      </w:r>
      <w:r w:rsidR="001046FE">
        <w:t xml:space="preserve"> je tražbinu u iznosu od </w:t>
      </w:r>
      <w:r w:rsidR="00111697">
        <w:t>16.279,01</w:t>
      </w:r>
      <w:r w:rsidR="001046FE">
        <w:t xml:space="preserve"> kn s osnova radnog odnosa. </w:t>
      </w:r>
    </w:p>
    <w:p w:rsidRDefault="001046FE" w:rsidP="001046FE" w:rsidR="001046FE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046FE" w:rsidP="001046FE" w:rsidR="001046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046FE" w:rsidP="001046FE" w:rsidR="001046FE">
      <w:pPr>
        <w:ind w:firstLine="708"/>
        <w:jc w:val="both"/>
      </w:pPr>
      <w:r w:rsidRPr="00CF43B1">
        <w:t xml:space="preserve">Stečajni sudac objavljuje da se tražbina stečajnog vjerovnika </w:t>
      </w:r>
      <w:r w:rsidR="00111697">
        <w:t>MORENE FAKIN</w:t>
      </w:r>
      <w:r>
        <w:t xml:space="preserve"> </w:t>
      </w:r>
      <w:r w:rsidRPr="00CF43B1">
        <w:t xml:space="preserve">smatra utvrđenom u iznosu od </w:t>
      </w:r>
      <w:r w:rsidR="00111697">
        <w:t xml:space="preserve">16.279,01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00323" w:rsidP="001046FE" w:rsidR="00100323" w:rsidRPr="00CF43B1">
      <w:pPr>
        <w:ind w:firstLine="708"/>
        <w:jc w:val="both"/>
      </w:pPr>
    </w:p>
    <w:p w:rsidRDefault="00111697" w:rsidP="001046FE" w:rsidR="001046FE" w:rsidRPr="00CF43B1">
      <w:pPr>
        <w:ind w:firstLine="708"/>
        <w:jc w:val="both"/>
      </w:pPr>
      <w:r>
        <w:rPr>
          <w:b/>
        </w:rPr>
        <w:t>41</w:t>
      </w:r>
      <w:r w:rsidR="001046FE" w:rsidRPr="00CF43B1">
        <w:rPr>
          <w:b/>
        </w:rPr>
        <w:t xml:space="preserve">. </w:t>
      </w:r>
      <w:r w:rsidR="001046FE" w:rsidRPr="00AD588E">
        <w:t xml:space="preserve">Radnik </w:t>
      </w:r>
      <w:r w:rsidR="0065033B">
        <w:rPr>
          <w:b/>
        </w:rPr>
        <w:t>Nedeljko Bubalo</w:t>
      </w:r>
      <w:r w:rsidR="001046FE">
        <w:rPr>
          <w:b/>
        </w:rPr>
        <w:t xml:space="preserve"> </w:t>
      </w:r>
      <w:r w:rsidR="001046FE">
        <w:t xml:space="preserve">prijavio je tražbinu u iznosu od </w:t>
      </w:r>
      <w:r w:rsidR="0065033B">
        <w:t>116.788,61</w:t>
      </w:r>
      <w:r w:rsidR="001046FE">
        <w:t xml:space="preserve"> kn s osnova radnog odnosa. </w:t>
      </w:r>
    </w:p>
    <w:p w:rsidRDefault="001046FE" w:rsidP="001046FE" w:rsidR="001046FE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046FE" w:rsidP="001046FE" w:rsidR="001046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046FE" w:rsidP="001046FE" w:rsidR="001046FE">
      <w:pPr>
        <w:ind w:firstLine="708"/>
        <w:jc w:val="both"/>
      </w:pPr>
      <w:r w:rsidRPr="00CF43B1">
        <w:t xml:space="preserve">Stečajni sudac objavljuje da se tražbina stečajnog vjerovnika </w:t>
      </w:r>
      <w:r w:rsidR="0065033B">
        <w:t>NEDELJKA BUBALA</w:t>
      </w:r>
      <w:r>
        <w:t xml:space="preserve"> </w:t>
      </w:r>
      <w:r w:rsidRPr="00CF43B1">
        <w:t xml:space="preserve">smatra utvrđenom u iznosu od </w:t>
      </w:r>
      <w:r w:rsidR="0065033B">
        <w:t xml:space="preserve">116.788,61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00323" w:rsidP="001046FE" w:rsidR="00100323" w:rsidRPr="00CF43B1">
      <w:pPr>
        <w:ind w:firstLine="708"/>
        <w:jc w:val="both"/>
      </w:pPr>
    </w:p>
    <w:p w:rsidRDefault="0065033B" w:rsidP="001046FE" w:rsidR="001046FE" w:rsidRPr="00CF43B1">
      <w:pPr>
        <w:ind w:firstLine="708"/>
        <w:jc w:val="both"/>
      </w:pPr>
      <w:r>
        <w:rPr>
          <w:b/>
        </w:rPr>
        <w:t>42</w:t>
      </w:r>
      <w:r w:rsidR="001046FE" w:rsidRPr="00CF43B1">
        <w:rPr>
          <w:b/>
        </w:rPr>
        <w:t xml:space="preserve">. </w:t>
      </w:r>
      <w:r w:rsidR="001046FE" w:rsidRPr="00AD588E">
        <w:t xml:space="preserve">Radnik </w:t>
      </w:r>
      <w:r>
        <w:rPr>
          <w:b/>
        </w:rPr>
        <w:t>Nevio Cetina</w:t>
      </w:r>
      <w:r w:rsidR="001046FE">
        <w:rPr>
          <w:b/>
        </w:rPr>
        <w:t xml:space="preserve"> </w:t>
      </w:r>
      <w:r w:rsidR="001046FE">
        <w:t xml:space="preserve">prijavio je tražbinu u iznosu od </w:t>
      </w:r>
      <w:r>
        <w:t>133.253,58</w:t>
      </w:r>
      <w:r w:rsidR="001046FE">
        <w:t xml:space="preserve"> kn s osnova radnog odnosa. </w:t>
      </w:r>
    </w:p>
    <w:p w:rsidRDefault="001046FE" w:rsidP="001046FE" w:rsidR="001046FE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046FE" w:rsidP="001046FE" w:rsidR="001046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046FE" w:rsidP="001046FE" w:rsidR="001046FE">
      <w:pPr>
        <w:ind w:firstLine="708"/>
        <w:jc w:val="both"/>
      </w:pPr>
      <w:r w:rsidRPr="00CF43B1">
        <w:t xml:space="preserve">Stečajni sudac objavljuje da se tražbina stečajnog vjerovnika </w:t>
      </w:r>
      <w:r w:rsidR="00763B7F">
        <w:t>NEVIA CETINE</w:t>
      </w:r>
      <w:r>
        <w:t xml:space="preserve"> </w:t>
      </w:r>
      <w:r w:rsidRPr="00CF43B1">
        <w:t xml:space="preserve">smatra utvrđenom u iznosu od </w:t>
      </w:r>
      <w:r w:rsidR="0065033B">
        <w:t xml:space="preserve">133.253,58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100323" w:rsidP="001046FE" w:rsidR="00100323" w:rsidRPr="00CF43B1">
      <w:pPr>
        <w:ind w:firstLine="708"/>
        <w:jc w:val="both"/>
      </w:pPr>
    </w:p>
    <w:p w:rsidRDefault="00763B7F" w:rsidP="001046FE" w:rsidR="001046FE" w:rsidRPr="00CF43B1">
      <w:pPr>
        <w:ind w:firstLine="708"/>
        <w:jc w:val="both"/>
      </w:pPr>
      <w:r>
        <w:rPr>
          <w:b/>
        </w:rPr>
        <w:t>43</w:t>
      </w:r>
      <w:r w:rsidR="001046FE" w:rsidRPr="00CF43B1">
        <w:rPr>
          <w:b/>
        </w:rPr>
        <w:t xml:space="preserve">. </w:t>
      </w:r>
      <w:r w:rsidR="001046FE" w:rsidRPr="00AD588E">
        <w:t xml:space="preserve">Radnik </w:t>
      </w:r>
      <w:r>
        <w:rPr>
          <w:b/>
        </w:rPr>
        <w:t>Nevio Kirac</w:t>
      </w:r>
      <w:r w:rsidR="001046FE">
        <w:rPr>
          <w:b/>
        </w:rPr>
        <w:t xml:space="preserve"> </w:t>
      </w:r>
      <w:r w:rsidR="001046FE">
        <w:t xml:space="preserve">prijavio je tražbinu u iznosu od </w:t>
      </w:r>
      <w:r>
        <w:t>104.513,27</w:t>
      </w:r>
      <w:r w:rsidR="001046FE">
        <w:t xml:space="preserve"> kn s osnova radnog odnosa. </w:t>
      </w:r>
    </w:p>
    <w:p w:rsidRDefault="001046FE" w:rsidP="001046FE" w:rsidR="001046FE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1046FE" w:rsidP="001046FE" w:rsidR="001046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046FE" w:rsidP="001046FE" w:rsidR="001046FE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63B7F">
        <w:t>NEVIA KIRCA</w:t>
      </w:r>
      <w:r>
        <w:t xml:space="preserve"> </w:t>
      </w:r>
      <w:r w:rsidRPr="00CF43B1">
        <w:t xml:space="preserve">smatra utvrđenom u iznosu od </w:t>
      </w:r>
      <w:r w:rsidR="00763B7F">
        <w:t xml:space="preserve">104.513,27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63B7F" w:rsidP="00763B7F" w:rsidR="00763B7F" w:rsidRPr="00CF43B1">
      <w:pPr>
        <w:ind w:firstLine="708"/>
        <w:jc w:val="both"/>
      </w:pPr>
      <w:r>
        <w:rPr>
          <w:b/>
        </w:rPr>
        <w:t>4</w:t>
      </w:r>
      <w:r w:rsidR="00163580">
        <w:rPr>
          <w:b/>
        </w:rPr>
        <w:t>4</w:t>
      </w:r>
      <w:r w:rsidRPr="00CF43B1">
        <w:rPr>
          <w:b/>
        </w:rPr>
        <w:t xml:space="preserve">. </w:t>
      </w:r>
      <w:r w:rsidRPr="00AD588E">
        <w:t xml:space="preserve">Radnik </w:t>
      </w:r>
      <w:r w:rsidR="00163580">
        <w:rPr>
          <w:b/>
        </w:rPr>
        <w:t>Nikica Kraljević</w:t>
      </w:r>
      <w:r>
        <w:rPr>
          <w:b/>
        </w:rPr>
        <w:t xml:space="preserve"> </w:t>
      </w:r>
      <w:r>
        <w:t xml:space="preserve">prijavio je tražbinu u iznosu od </w:t>
      </w:r>
      <w:r w:rsidR="00163580">
        <w:t>124.738,08</w:t>
      </w:r>
      <w:r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163580">
        <w:t>NIKICE KRALJEVIĆA</w:t>
      </w:r>
      <w:r>
        <w:t xml:space="preserve"> </w:t>
      </w:r>
      <w:r w:rsidRPr="00CF43B1">
        <w:t xml:space="preserve">smatra utvrđenom u iznosu od </w:t>
      </w:r>
      <w:r w:rsidR="00163580">
        <w:t xml:space="preserve">124.738,08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63B7F" w:rsidP="00763B7F" w:rsidR="00763B7F" w:rsidRPr="00CF43B1">
      <w:pPr>
        <w:ind w:firstLine="708"/>
        <w:jc w:val="both"/>
      </w:pPr>
      <w:r>
        <w:rPr>
          <w:b/>
        </w:rPr>
        <w:t>4</w:t>
      </w:r>
      <w:r w:rsidR="00163580">
        <w:rPr>
          <w:b/>
        </w:rPr>
        <w:t>5</w:t>
      </w:r>
      <w:r w:rsidRPr="00CF43B1">
        <w:rPr>
          <w:b/>
        </w:rPr>
        <w:t xml:space="preserve">. </w:t>
      </w:r>
      <w:r w:rsidRPr="00AD588E">
        <w:t xml:space="preserve">Radnik </w:t>
      </w:r>
      <w:r w:rsidR="00163580">
        <w:rPr>
          <w:b/>
        </w:rPr>
        <w:t>Norbert Rupenović</w:t>
      </w:r>
      <w:r>
        <w:rPr>
          <w:b/>
        </w:rPr>
        <w:t xml:space="preserve"> </w:t>
      </w:r>
      <w:r>
        <w:t xml:space="preserve">prijavio je tražbinu u iznosu od </w:t>
      </w:r>
      <w:r w:rsidR="00163580">
        <w:t>125.310,32</w:t>
      </w:r>
      <w:r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163580">
        <w:t>NORBERTA RUPENOVIĆA</w:t>
      </w:r>
      <w:r>
        <w:t xml:space="preserve"> </w:t>
      </w:r>
      <w:r w:rsidRPr="00CF43B1">
        <w:t xml:space="preserve">smatra utvrđenom u iznosu od </w:t>
      </w:r>
      <w:r w:rsidR="00163580">
        <w:t xml:space="preserve">125.310,32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63B7F" w:rsidP="00763B7F" w:rsidR="00763B7F" w:rsidRPr="00CF43B1">
      <w:pPr>
        <w:ind w:firstLine="708"/>
        <w:jc w:val="both"/>
      </w:pPr>
      <w:r>
        <w:rPr>
          <w:b/>
        </w:rPr>
        <w:t>4</w:t>
      </w:r>
      <w:r w:rsidR="00163580">
        <w:rPr>
          <w:b/>
        </w:rPr>
        <w:t>6</w:t>
      </w:r>
      <w:r w:rsidRPr="00CF43B1">
        <w:rPr>
          <w:b/>
        </w:rPr>
        <w:t xml:space="preserve">. </w:t>
      </w:r>
      <w:r w:rsidRPr="00AD588E">
        <w:t>Radni</w:t>
      </w:r>
      <w:r w:rsidR="00913ED4">
        <w:t>ca</w:t>
      </w:r>
      <w:r w:rsidRPr="00AD588E">
        <w:t xml:space="preserve"> </w:t>
      </w:r>
      <w:r w:rsidR="00913ED4">
        <w:rPr>
          <w:b/>
        </w:rPr>
        <w:t>Oriana Damijanić</w:t>
      </w:r>
      <w:r>
        <w:rPr>
          <w:b/>
        </w:rPr>
        <w:t xml:space="preserve"> </w:t>
      </w:r>
      <w:r>
        <w:t xml:space="preserve">prijavio je tražbinu u iznosu od </w:t>
      </w:r>
      <w:r w:rsidR="00913ED4">
        <w:t>40.369,60</w:t>
      </w:r>
      <w:r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913ED4">
        <w:t>ORIANE DAMIJANIĆ</w:t>
      </w:r>
      <w:r>
        <w:t xml:space="preserve"> </w:t>
      </w:r>
      <w:r w:rsidRPr="00CF43B1">
        <w:t xml:space="preserve">smatra utvrđenom u iznosu od </w:t>
      </w:r>
      <w:r w:rsidR="00913ED4">
        <w:t xml:space="preserve">40.369,60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63B7F" w:rsidP="00763B7F" w:rsidR="00763B7F" w:rsidRPr="00CF43B1">
      <w:pPr>
        <w:ind w:firstLine="708"/>
        <w:jc w:val="both"/>
      </w:pPr>
      <w:r>
        <w:rPr>
          <w:b/>
        </w:rPr>
        <w:t>4</w:t>
      </w:r>
      <w:r w:rsidR="00913ED4">
        <w:rPr>
          <w:b/>
        </w:rPr>
        <w:t>7</w:t>
      </w:r>
      <w:r w:rsidRPr="00CF43B1">
        <w:rPr>
          <w:b/>
        </w:rPr>
        <w:t xml:space="preserve">. </w:t>
      </w:r>
      <w:r w:rsidRPr="00AD588E">
        <w:t xml:space="preserve">Radnik </w:t>
      </w:r>
      <w:r w:rsidR="00913ED4">
        <w:rPr>
          <w:b/>
        </w:rPr>
        <w:t>Raul Brščić</w:t>
      </w:r>
      <w:r>
        <w:rPr>
          <w:b/>
        </w:rPr>
        <w:t xml:space="preserve"> </w:t>
      </w:r>
      <w:r>
        <w:t xml:space="preserve">prijavio je tražbinu u iznosu od </w:t>
      </w:r>
      <w:r w:rsidR="00913ED4">
        <w:t>42.219,70</w:t>
      </w:r>
      <w:r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C653CD">
        <w:t>RAULA BRŠČIĆA</w:t>
      </w:r>
      <w:r>
        <w:t xml:space="preserve"> </w:t>
      </w:r>
      <w:r w:rsidRPr="00CF43B1">
        <w:t xml:space="preserve">smatra utvrđenom u iznosu od </w:t>
      </w:r>
      <w:r w:rsidR="00913ED4">
        <w:t xml:space="preserve">42.219,70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63B7F" w:rsidP="00763B7F" w:rsidR="00763B7F" w:rsidRPr="00CF43B1">
      <w:pPr>
        <w:ind w:firstLine="708"/>
        <w:jc w:val="both"/>
      </w:pPr>
      <w:r>
        <w:rPr>
          <w:b/>
        </w:rPr>
        <w:t>4</w:t>
      </w:r>
      <w:r w:rsidR="00C653CD">
        <w:rPr>
          <w:b/>
        </w:rPr>
        <w:t>8</w:t>
      </w:r>
      <w:r w:rsidRPr="00CF43B1">
        <w:rPr>
          <w:b/>
        </w:rPr>
        <w:t xml:space="preserve">. </w:t>
      </w:r>
      <w:r w:rsidRPr="00AD588E">
        <w:t xml:space="preserve">Radnik </w:t>
      </w:r>
      <w:r w:rsidR="00C653CD">
        <w:rPr>
          <w:b/>
        </w:rPr>
        <w:t>Renato Mohorović</w:t>
      </w:r>
      <w:r>
        <w:rPr>
          <w:b/>
        </w:rPr>
        <w:t xml:space="preserve"> </w:t>
      </w:r>
      <w:r>
        <w:t xml:space="preserve">prijavio je tražbinu u iznosu od </w:t>
      </w:r>
      <w:r w:rsidR="00C653CD">
        <w:t>103.656,68</w:t>
      </w:r>
      <w:r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C653CD">
        <w:t>RENATA MOHOROVIĆA</w:t>
      </w:r>
      <w:r>
        <w:t xml:space="preserve"> </w:t>
      </w:r>
      <w:r w:rsidRPr="00CF43B1">
        <w:t xml:space="preserve">smatra utvrđenom u iznosu od </w:t>
      </w:r>
      <w:r w:rsidR="00C653CD">
        <w:t xml:space="preserve">103.656,68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63B7F" w:rsidP="00763B7F" w:rsidR="00763B7F" w:rsidRPr="00CF43B1">
      <w:pPr>
        <w:ind w:firstLine="708"/>
        <w:jc w:val="both"/>
      </w:pPr>
      <w:r>
        <w:rPr>
          <w:b/>
        </w:rPr>
        <w:t>4</w:t>
      </w:r>
      <w:r w:rsidR="00C653CD">
        <w:rPr>
          <w:b/>
        </w:rPr>
        <w:t>9</w:t>
      </w:r>
      <w:r w:rsidRPr="00CF43B1">
        <w:rPr>
          <w:b/>
        </w:rPr>
        <w:t xml:space="preserve">. </w:t>
      </w:r>
      <w:r w:rsidRPr="00AD588E">
        <w:t xml:space="preserve">Radnik </w:t>
      </w:r>
      <w:r w:rsidR="00923FEE">
        <w:rPr>
          <w:b/>
        </w:rPr>
        <w:t>Rino Simonelli</w:t>
      </w:r>
      <w:r>
        <w:rPr>
          <w:b/>
        </w:rPr>
        <w:t xml:space="preserve"> </w:t>
      </w:r>
      <w:r>
        <w:t xml:space="preserve">prijavio je tražbinu u iznosu od </w:t>
      </w:r>
      <w:r w:rsidR="00923FEE">
        <w:t>111.547,85</w:t>
      </w:r>
      <w:r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923FEE">
        <w:t>RINA SIMONELLIA</w:t>
      </w:r>
      <w:r>
        <w:t xml:space="preserve"> </w:t>
      </w:r>
      <w:r w:rsidRPr="00CF43B1">
        <w:t xml:space="preserve">smatra utvrđenom u iznosu od </w:t>
      </w:r>
      <w:r w:rsidR="00923FEE">
        <w:t xml:space="preserve">111.547,85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923FEE" w:rsidP="00763B7F" w:rsidR="00763B7F" w:rsidRPr="00CF43B1">
      <w:pPr>
        <w:ind w:firstLine="708"/>
        <w:jc w:val="both"/>
      </w:pPr>
      <w:r>
        <w:rPr>
          <w:b/>
        </w:rPr>
        <w:t>50</w:t>
      </w:r>
      <w:r w:rsidR="00763B7F" w:rsidRPr="00CF43B1">
        <w:rPr>
          <w:b/>
        </w:rPr>
        <w:t xml:space="preserve">. </w:t>
      </w:r>
      <w:r>
        <w:t>Radnica</w:t>
      </w:r>
      <w:r w:rsidR="00763B7F" w:rsidRPr="00AD588E">
        <w:t xml:space="preserve"> </w:t>
      </w:r>
      <w:r w:rsidR="00EE21CB">
        <w:rPr>
          <w:b/>
        </w:rPr>
        <w:t>Romana Te</w:t>
      </w:r>
      <w:r>
        <w:rPr>
          <w:b/>
        </w:rPr>
        <w:t>ković</w:t>
      </w:r>
      <w:r w:rsidR="00763B7F">
        <w:rPr>
          <w:b/>
        </w:rPr>
        <w:t xml:space="preserve"> </w:t>
      </w:r>
      <w:r>
        <w:t>prijavila</w:t>
      </w:r>
      <w:r w:rsidR="00763B7F">
        <w:t xml:space="preserve"> je tražbinu u iznosu od </w:t>
      </w:r>
      <w:r w:rsidR="00EE21CB">
        <w:t>46.374,57</w:t>
      </w:r>
      <w:r w:rsidR="00763B7F"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EE21CB">
        <w:t>ROMANE TEKOVIĆ</w:t>
      </w:r>
      <w:r>
        <w:t xml:space="preserve"> </w:t>
      </w:r>
      <w:r w:rsidRPr="00CF43B1">
        <w:t xml:space="preserve">smatra utvrđenom u iznosu od </w:t>
      </w:r>
      <w:r w:rsidR="00EE21CB">
        <w:t xml:space="preserve">46.374,57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EE21CB" w:rsidP="00763B7F" w:rsidR="00763B7F" w:rsidRPr="00CF43B1">
      <w:pPr>
        <w:ind w:firstLine="708"/>
        <w:jc w:val="both"/>
      </w:pPr>
      <w:r>
        <w:rPr>
          <w:b/>
        </w:rPr>
        <w:t>51</w:t>
      </w:r>
      <w:r w:rsidR="00763B7F" w:rsidRPr="00CF43B1">
        <w:rPr>
          <w:b/>
        </w:rPr>
        <w:t xml:space="preserve">. </w:t>
      </w:r>
      <w:r w:rsidR="00763B7F" w:rsidRPr="00AD588E">
        <w:t xml:space="preserve">Radnik </w:t>
      </w:r>
      <w:r>
        <w:rPr>
          <w:b/>
        </w:rPr>
        <w:t>Sergio Kalogjera</w:t>
      </w:r>
      <w:r w:rsidR="00763B7F">
        <w:rPr>
          <w:b/>
        </w:rPr>
        <w:t xml:space="preserve"> </w:t>
      </w:r>
      <w:r w:rsidR="00763B7F">
        <w:t xml:space="preserve">prijavio je tražbinu u iznosu od </w:t>
      </w:r>
      <w:r>
        <w:t>48.7</w:t>
      </w:r>
      <w:r w:rsidR="00406B52">
        <w:t>46,31</w:t>
      </w:r>
      <w:r w:rsidR="00763B7F"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406B52">
        <w:t>SERGIA KALOGJERE</w:t>
      </w:r>
      <w:r>
        <w:t xml:space="preserve"> </w:t>
      </w:r>
      <w:r w:rsidRPr="00CF43B1">
        <w:t xml:space="preserve">smatra utvrđenom u iznosu od </w:t>
      </w:r>
      <w:r w:rsidR="00406B52">
        <w:t xml:space="preserve">48.746,31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406B52" w:rsidP="00763B7F" w:rsidR="00763B7F" w:rsidRPr="00CF43B1">
      <w:pPr>
        <w:ind w:firstLine="708"/>
        <w:jc w:val="both"/>
      </w:pPr>
      <w:r>
        <w:rPr>
          <w:b/>
        </w:rPr>
        <w:t>52</w:t>
      </w:r>
      <w:r w:rsidR="00763B7F" w:rsidRPr="00CF43B1">
        <w:rPr>
          <w:b/>
        </w:rPr>
        <w:t xml:space="preserve">. </w:t>
      </w:r>
      <w:r w:rsidR="00763B7F" w:rsidRPr="00AD588E">
        <w:t xml:space="preserve">Radnik </w:t>
      </w:r>
      <w:r>
        <w:rPr>
          <w:b/>
        </w:rPr>
        <w:t>Silvano Kolić</w:t>
      </w:r>
      <w:r w:rsidR="00763B7F">
        <w:rPr>
          <w:b/>
        </w:rPr>
        <w:t xml:space="preserve"> </w:t>
      </w:r>
      <w:r w:rsidR="00763B7F">
        <w:t xml:space="preserve">prijavio je tražbinu u iznosu od </w:t>
      </w:r>
      <w:r w:rsidR="00740820">
        <w:t>117.143,43</w:t>
      </w:r>
      <w:r w:rsidR="00763B7F"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40820">
        <w:t>SILVANA KOLIĆA</w:t>
      </w:r>
      <w:r>
        <w:t xml:space="preserve"> </w:t>
      </w:r>
      <w:r w:rsidRPr="00CF43B1">
        <w:t xml:space="preserve">smatra utvrđenom u iznosu od </w:t>
      </w:r>
      <w:r w:rsidR="00740820">
        <w:t xml:space="preserve">117.143,43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40820" w:rsidP="00763B7F" w:rsidR="00763B7F" w:rsidRPr="00CF43B1">
      <w:pPr>
        <w:ind w:firstLine="708"/>
        <w:jc w:val="both"/>
      </w:pPr>
      <w:r>
        <w:rPr>
          <w:b/>
        </w:rPr>
        <w:t>5</w:t>
      </w:r>
      <w:r w:rsidR="00763B7F">
        <w:rPr>
          <w:b/>
        </w:rPr>
        <w:t>3</w:t>
      </w:r>
      <w:r w:rsidR="00763B7F" w:rsidRPr="00CF43B1">
        <w:rPr>
          <w:b/>
        </w:rPr>
        <w:t xml:space="preserve">. </w:t>
      </w:r>
      <w:r w:rsidR="00763B7F" w:rsidRPr="00AD588E">
        <w:t xml:space="preserve">Radnik </w:t>
      </w:r>
      <w:r>
        <w:rPr>
          <w:b/>
        </w:rPr>
        <w:t>Silvano Vojak</w:t>
      </w:r>
      <w:r w:rsidR="00763B7F">
        <w:rPr>
          <w:b/>
        </w:rPr>
        <w:t xml:space="preserve"> </w:t>
      </w:r>
      <w:r w:rsidR="00763B7F">
        <w:t xml:space="preserve">prijavio je tražbinu u iznosu od </w:t>
      </w:r>
      <w:r>
        <w:t>134.106,81</w:t>
      </w:r>
      <w:r w:rsidR="00763B7F"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40820">
        <w:t>SILVANA VOJAKA</w:t>
      </w:r>
      <w:r>
        <w:t xml:space="preserve"> </w:t>
      </w:r>
      <w:r w:rsidRPr="00CF43B1">
        <w:t xml:space="preserve">smatra utvrđenom u iznosu od </w:t>
      </w:r>
      <w:r w:rsidR="00740820">
        <w:t xml:space="preserve">134.106,81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740820" w:rsidP="00763B7F" w:rsidR="00763B7F" w:rsidRPr="00CF43B1">
      <w:pPr>
        <w:ind w:firstLine="708"/>
        <w:jc w:val="both"/>
      </w:pPr>
      <w:r>
        <w:rPr>
          <w:b/>
        </w:rPr>
        <w:t>54</w:t>
      </w:r>
      <w:r w:rsidR="00763B7F" w:rsidRPr="00CF43B1">
        <w:rPr>
          <w:b/>
        </w:rPr>
        <w:t xml:space="preserve">. </w:t>
      </w:r>
      <w:r w:rsidR="00290ADE">
        <w:t>Radnica</w:t>
      </w:r>
      <w:r w:rsidR="00763B7F" w:rsidRPr="00AD588E">
        <w:t xml:space="preserve"> </w:t>
      </w:r>
      <w:r w:rsidR="00290ADE">
        <w:rPr>
          <w:b/>
        </w:rPr>
        <w:t>Suzana Lukež</w:t>
      </w:r>
      <w:r w:rsidR="00763B7F">
        <w:rPr>
          <w:b/>
        </w:rPr>
        <w:t xml:space="preserve"> </w:t>
      </w:r>
      <w:r w:rsidR="00763B7F">
        <w:t xml:space="preserve">prijavio je tražbinu u iznosu od </w:t>
      </w:r>
      <w:r w:rsidR="00290ADE">
        <w:t>52.459,33</w:t>
      </w:r>
      <w:r w:rsidR="00763B7F"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290ADE">
        <w:t>SUZANE LUKEŽ</w:t>
      </w:r>
      <w:r>
        <w:t xml:space="preserve"> </w:t>
      </w:r>
      <w:r w:rsidRPr="00CF43B1">
        <w:t xml:space="preserve">smatra utvrđenom u iznosu od </w:t>
      </w:r>
      <w:r w:rsidR="00290ADE">
        <w:t xml:space="preserve">52.459,33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763B7F" w:rsidP="00763B7F" w:rsidR="00763B7F" w:rsidRPr="00CF43B1">
      <w:pPr>
        <w:ind w:firstLine="708"/>
        <w:jc w:val="both"/>
      </w:pPr>
    </w:p>
    <w:p w:rsidRDefault="00290ADE" w:rsidP="00763B7F" w:rsidR="00763B7F" w:rsidRPr="00CF43B1">
      <w:pPr>
        <w:ind w:firstLine="708"/>
        <w:jc w:val="both"/>
      </w:pPr>
      <w:r>
        <w:rPr>
          <w:b/>
        </w:rPr>
        <w:t>55</w:t>
      </w:r>
      <w:r w:rsidR="00763B7F" w:rsidRPr="00CF43B1">
        <w:rPr>
          <w:b/>
        </w:rPr>
        <w:t xml:space="preserve">. </w:t>
      </w:r>
      <w:r w:rsidR="00763B7F" w:rsidRPr="00AD588E">
        <w:t xml:space="preserve">Radnik </w:t>
      </w:r>
      <w:r>
        <w:rPr>
          <w:b/>
        </w:rPr>
        <w:t>Valter Ritoša</w:t>
      </w:r>
      <w:r w:rsidR="00763B7F">
        <w:rPr>
          <w:b/>
        </w:rPr>
        <w:t xml:space="preserve"> </w:t>
      </w:r>
      <w:r w:rsidR="00763B7F">
        <w:t xml:space="preserve">prijavio je tražbinu u iznosu od </w:t>
      </w:r>
      <w:r w:rsidR="00570012">
        <w:t>86.457,65</w:t>
      </w:r>
      <w:r w:rsidR="00763B7F">
        <w:t xml:space="preserve"> kn s osnova radnog odnosa. </w:t>
      </w:r>
    </w:p>
    <w:p w:rsidRDefault="00763B7F" w:rsidP="00763B7F" w:rsidR="00763B7F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763B7F" w:rsidP="00763B7F" w:rsidR="00763B7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763B7F" w:rsidP="00763B7F" w:rsidR="00763B7F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70012">
        <w:t>VALTERA RITOŠE</w:t>
      </w:r>
      <w:r>
        <w:t xml:space="preserve"> </w:t>
      </w:r>
      <w:r w:rsidRPr="00CF43B1">
        <w:t xml:space="preserve">smatra utvrđenom u iznosu od </w:t>
      </w:r>
      <w:r w:rsidR="00570012">
        <w:t xml:space="preserve">86.457,65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570012" w:rsidP="00570012" w:rsidR="00570012" w:rsidRPr="00CF43B1">
      <w:pPr>
        <w:ind w:firstLine="708"/>
        <w:jc w:val="both"/>
      </w:pPr>
      <w:r>
        <w:rPr>
          <w:b/>
        </w:rPr>
        <w:t>56</w:t>
      </w:r>
      <w:r w:rsidRPr="00CF43B1">
        <w:rPr>
          <w:b/>
        </w:rPr>
        <w:t xml:space="preserve">. </w:t>
      </w:r>
      <w:r w:rsidRPr="00AD588E">
        <w:t xml:space="preserve">Radnik </w:t>
      </w:r>
      <w:r>
        <w:rPr>
          <w:b/>
        </w:rPr>
        <w:t xml:space="preserve">Valter Vojnić </w:t>
      </w:r>
      <w:r>
        <w:t xml:space="preserve">prijavio je tražbinu u iznosu od 113.277,06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VALTERA </w:t>
      </w:r>
      <w:r w:rsidR="004E270E">
        <w:t xml:space="preserve">VOJNIĆA </w:t>
      </w:r>
      <w:r w:rsidRPr="00CF43B1">
        <w:t xml:space="preserve">smatra utvrđenom u iznosu od </w:t>
      </w:r>
      <w:r w:rsidR="004E270E">
        <w:t xml:space="preserve">113.277,06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570012" w:rsidP="00570012" w:rsidR="00570012" w:rsidRPr="00CF43B1">
      <w:pPr>
        <w:ind w:firstLine="708"/>
        <w:jc w:val="both"/>
      </w:pPr>
      <w:r>
        <w:rPr>
          <w:b/>
        </w:rPr>
        <w:t>5</w:t>
      </w:r>
      <w:r w:rsidR="000405F4">
        <w:rPr>
          <w:b/>
        </w:rPr>
        <w:t>7</w:t>
      </w:r>
      <w:r w:rsidRPr="00CF43B1">
        <w:rPr>
          <w:b/>
        </w:rPr>
        <w:t xml:space="preserve">. </w:t>
      </w:r>
      <w:r w:rsidRPr="00AD588E">
        <w:t xml:space="preserve">Radnik </w:t>
      </w:r>
      <w:r w:rsidR="000405F4">
        <w:rPr>
          <w:b/>
        </w:rPr>
        <w:t xml:space="preserve">Zoran Vlaisavljević </w:t>
      </w:r>
      <w:r>
        <w:t xml:space="preserve">prijavio je tražbinu u iznosu od </w:t>
      </w:r>
      <w:r w:rsidR="000405F4">
        <w:t>106.474,08</w:t>
      </w:r>
      <w:r>
        <w:t xml:space="preserve">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0405F4">
        <w:t>ZORANA VLAISAVLJEVIĆA</w:t>
      </w:r>
      <w:r>
        <w:t xml:space="preserve"> </w:t>
      </w:r>
      <w:r w:rsidRPr="00CF43B1">
        <w:t xml:space="preserve">smatra utvrđenom u iznosu od </w:t>
      </w:r>
      <w:r w:rsidR="000405F4">
        <w:t xml:space="preserve">106.474,08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570012" w:rsidP="00570012" w:rsidR="00570012" w:rsidRPr="00CF43B1">
      <w:pPr>
        <w:ind w:firstLine="708"/>
        <w:jc w:val="both"/>
      </w:pPr>
      <w:r>
        <w:rPr>
          <w:b/>
        </w:rPr>
        <w:t>5</w:t>
      </w:r>
      <w:r w:rsidR="000405F4">
        <w:rPr>
          <w:b/>
        </w:rPr>
        <w:t>8</w:t>
      </w:r>
      <w:r w:rsidRPr="00CF43B1">
        <w:rPr>
          <w:b/>
        </w:rPr>
        <w:t xml:space="preserve">. </w:t>
      </w:r>
      <w:r w:rsidRPr="00AD588E">
        <w:t xml:space="preserve">Radnik </w:t>
      </w:r>
      <w:r w:rsidR="00535BEE">
        <w:rPr>
          <w:b/>
        </w:rPr>
        <w:t>Ante Golub</w:t>
      </w:r>
      <w:r>
        <w:rPr>
          <w:b/>
        </w:rPr>
        <w:t xml:space="preserve"> </w:t>
      </w:r>
      <w:r>
        <w:t xml:space="preserve">prijavio je tražbinu u iznosu od </w:t>
      </w:r>
      <w:r w:rsidR="00535BEE">
        <w:t>8.366,00</w:t>
      </w:r>
      <w:r>
        <w:t xml:space="preserve">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35BEE">
        <w:t>ANTE GOLUBA</w:t>
      </w:r>
      <w:r>
        <w:t xml:space="preserve"> </w:t>
      </w:r>
      <w:r w:rsidRPr="00CF43B1">
        <w:t xml:space="preserve">smatra utvrđenom u iznosu od </w:t>
      </w:r>
      <w:r w:rsidR="00535BEE">
        <w:t xml:space="preserve">8.366,00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570012" w:rsidP="00570012" w:rsidR="00570012" w:rsidRPr="00CF43B1">
      <w:pPr>
        <w:ind w:firstLine="708"/>
        <w:jc w:val="both"/>
      </w:pPr>
      <w:r>
        <w:rPr>
          <w:b/>
        </w:rPr>
        <w:t>5</w:t>
      </w:r>
      <w:r w:rsidR="00535BEE">
        <w:rPr>
          <w:b/>
        </w:rPr>
        <w:t>9</w:t>
      </w:r>
      <w:r w:rsidRPr="00CF43B1">
        <w:rPr>
          <w:b/>
        </w:rPr>
        <w:t xml:space="preserve">. </w:t>
      </w:r>
      <w:r w:rsidRPr="00AD588E">
        <w:t xml:space="preserve">Radnik </w:t>
      </w:r>
      <w:r w:rsidR="00535BEE">
        <w:rPr>
          <w:b/>
        </w:rPr>
        <w:t xml:space="preserve">Marko Karabuva </w:t>
      </w:r>
      <w:r>
        <w:t xml:space="preserve">prijavio je tražbinu u iznosu od </w:t>
      </w:r>
      <w:r w:rsidR="00535BEE">
        <w:t>8.344,00</w:t>
      </w:r>
      <w:r>
        <w:t xml:space="preserve">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535BEE">
        <w:t>MARKA KARABUVE</w:t>
      </w:r>
      <w:r>
        <w:t xml:space="preserve"> </w:t>
      </w:r>
      <w:r w:rsidRPr="00CF43B1">
        <w:t xml:space="preserve">smatra utvrđenom u iznosu od </w:t>
      </w:r>
      <w:r w:rsidR="00535BEE">
        <w:t xml:space="preserve">8.344,00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535BEE" w:rsidP="00570012" w:rsidR="00570012" w:rsidRPr="00CF43B1">
      <w:pPr>
        <w:ind w:firstLine="708"/>
        <w:jc w:val="both"/>
      </w:pPr>
      <w:r>
        <w:rPr>
          <w:b/>
        </w:rPr>
        <w:t>60</w:t>
      </w:r>
      <w:r w:rsidR="00570012" w:rsidRPr="00CF43B1">
        <w:rPr>
          <w:b/>
        </w:rPr>
        <w:t xml:space="preserve">. </w:t>
      </w:r>
      <w:r w:rsidR="00570012" w:rsidRPr="00AD588E">
        <w:t xml:space="preserve">Radnik </w:t>
      </w:r>
      <w:r w:rsidR="0092284B">
        <w:rPr>
          <w:b/>
        </w:rPr>
        <w:t>Kapović Mirko</w:t>
      </w:r>
      <w:r w:rsidR="00570012">
        <w:rPr>
          <w:b/>
        </w:rPr>
        <w:t xml:space="preserve"> </w:t>
      </w:r>
      <w:r w:rsidR="00570012">
        <w:t>p</w:t>
      </w:r>
      <w:r w:rsidR="0092284B">
        <w:t xml:space="preserve">rijavio je tražbinu u iznosu od 2.086,55 </w:t>
      </w:r>
      <w:r w:rsidR="00570012">
        <w:t xml:space="preserve">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92284B">
        <w:t>KAPOVIĆ MIRKA</w:t>
      </w:r>
      <w:r>
        <w:t xml:space="preserve"> </w:t>
      </w:r>
      <w:r w:rsidRPr="00CF43B1">
        <w:t xml:space="preserve">smatra utvrđenom u iznosu od </w:t>
      </w:r>
      <w:r w:rsidR="0092284B">
        <w:t xml:space="preserve">2.086,55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92284B" w:rsidP="00570012" w:rsidR="00570012" w:rsidRPr="00CF43B1">
      <w:pPr>
        <w:ind w:firstLine="708"/>
        <w:jc w:val="both"/>
      </w:pPr>
      <w:r>
        <w:rPr>
          <w:b/>
        </w:rPr>
        <w:t>61</w:t>
      </w:r>
      <w:r w:rsidR="00570012" w:rsidRPr="00CF43B1">
        <w:rPr>
          <w:b/>
        </w:rPr>
        <w:t xml:space="preserve">. </w:t>
      </w:r>
      <w:r w:rsidR="00570012" w:rsidRPr="00AD588E">
        <w:t xml:space="preserve">Radnik </w:t>
      </w:r>
      <w:r>
        <w:rPr>
          <w:b/>
        </w:rPr>
        <w:t>Percan Anton</w:t>
      </w:r>
      <w:r w:rsidR="00570012">
        <w:rPr>
          <w:b/>
        </w:rPr>
        <w:t xml:space="preserve"> </w:t>
      </w:r>
      <w:r w:rsidR="00570012">
        <w:t xml:space="preserve">prijavio je tražbinu u iznosu od </w:t>
      </w:r>
      <w:r w:rsidR="003C5FD9">
        <w:t>2.889,10</w:t>
      </w:r>
      <w:r w:rsidR="00570012">
        <w:t xml:space="preserve">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3C5FD9">
        <w:t>PERCAN ANTONA</w:t>
      </w:r>
      <w:r>
        <w:t xml:space="preserve"> </w:t>
      </w:r>
      <w:r w:rsidRPr="00CF43B1">
        <w:t xml:space="preserve">smatra utvrđenom u iznosu od </w:t>
      </w:r>
      <w:r w:rsidR="003C5FD9">
        <w:t xml:space="preserve">2.889,10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3C5FD9" w:rsidP="00570012" w:rsidR="00570012" w:rsidRPr="00CF43B1">
      <w:pPr>
        <w:ind w:firstLine="708"/>
        <w:jc w:val="both"/>
      </w:pPr>
      <w:r>
        <w:rPr>
          <w:b/>
        </w:rPr>
        <w:t>62</w:t>
      </w:r>
      <w:r w:rsidR="00570012" w:rsidRPr="00CF43B1">
        <w:rPr>
          <w:b/>
        </w:rPr>
        <w:t xml:space="preserve">. </w:t>
      </w:r>
      <w:r w:rsidR="00570012" w:rsidRPr="00AD588E">
        <w:t xml:space="preserve">Radnik </w:t>
      </w:r>
      <w:r>
        <w:rPr>
          <w:b/>
        </w:rPr>
        <w:t>Turčinović Danko</w:t>
      </w:r>
      <w:r w:rsidR="00570012">
        <w:rPr>
          <w:b/>
        </w:rPr>
        <w:t xml:space="preserve"> </w:t>
      </w:r>
      <w:r w:rsidR="00570012">
        <w:t xml:space="preserve">prijavio je tražbinu u iznosu od </w:t>
      </w:r>
      <w:r>
        <w:t>15.701,34</w:t>
      </w:r>
      <w:r w:rsidR="00570012">
        <w:t xml:space="preserve">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3C5FD9">
        <w:t>TURČINOVIĆ DANKA</w:t>
      </w:r>
      <w:r>
        <w:t xml:space="preserve"> </w:t>
      </w:r>
      <w:r w:rsidRPr="00CF43B1">
        <w:t xml:space="preserve">smatra utvrđenom u iznosu od </w:t>
      </w:r>
      <w:r w:rsidR="003C5FD9">
        <w:t xml:space="preserve">15.701,34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570012" w:rsidP="00570012" w:rsidR="00570012" w:rsidRPr="00CF43B1">
      <w:pPr>
        <w:ind w:firstLine="708"/>
        <w:jc w:val="both"/>
      </w:pPr>
    </w:p>
    <w:p w:rsidRDefault="003C5FD9" w:rsidP="00570012" w:rsidR="00570012" w:rsidRPr="00CF43B1">
      <w:pPr>
        <w:ind w:firstLine="708"/>
        <w:jc w:val="both"/>
      </w:pPr>
      <w:r>
        <w:rPr>
          <w:b/>
        </w:rPr>
        <w:t>63</w:t>
      </w:r>
      <w:r w:rsidR="00570012" w:rsidRPr="00CF43B1">
        <w:rPr>
          <w:b/>
        </w:rPr>
        <w:t xml:space="preserve">. </w:t>
      </w:r>
      <w:r w:rsidR="00570012" w:rsidRPr="00AD588E">
        <w:t xml:space="preserve">Radnik </w:t>
      </w:r>
      <w:r w:rsidR="00AA6085">
        <w:rPr>
          <w:b/>
        </w:rPr>
        <w:t>Vidulin Franko</w:t>
      </w:r>
      <w:r w:rsidR="00570012">
        <w:rPr>
          <w:b/>
        </w:rPr>
        <w:t xml:space="preserve"> </w:t>
      </w:r>
      <w:r w:rsidR="00570012">
        <w:t xml:space="preserve">prijavio je tražbinu u iznosu od </w:t>
      </w:r>
      <w:r w:rsidR="00AA6085">
        <w:t>4.149,52</w:t>
      </w:r>
      <w:r w:rsidR="00570012">
        <w:t xml:space="preserve"> kn s osnova radnog odnosa. </w:t>
      </w:r>
    </w:p>
    <w:p w:rsidRDefault="00570012" w:rsidP="00570012" w:rsidR="00570012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570012" w:rsidP="00570012" w:rsidR="00570012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70012" w:rsidP="00570012" w:rsidR="00570012">
      <w:pPr>
        <w:ind w:firstLine="708"/>
        <w:jc w:val="both"/>
      </w:pPr>
      <w:r w:rsidRPr="00CF43B1">
        <w:t xml:space="preserve">Stečajni sudac objavljuje da se tražbina stečajnog vjerovnika </w:t>
      </w:r>
      <w:r w:rsidR="00AA6085">
        <w:t>VIDULIN FRANKA</w:t>
      </w:r>
      <w:r>
        <w:t xml:space="preserve"> </w:t>
      </w:r>
      <w:r w:rsidRPr="00CF43B1">
        <w:t xml:space="preserve">smatra utvrđenom u iznosu od </w:t>
      </w:r>
      <w:r w:rsidR="00AA6085">
        <w:t xml:space="preserve">4.149,52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AA6085" w:rsidP="00AA6085" w:rsidR="00AA6085" w:rsidRPr="00CF43B1">
      <w:pPr>
        <w:ind w:firstLine="708"/>
        <w:jc w:val="both"/>
      </w:pPr>
    </w:p>
    <w:p w:rsidRDefault="00AA6085" w:rsidP="00AA6085" w:rsidR="00AA6085" w:rsidRPr="00CF43B1">
      <w:pPr>
        <w:ind w:firstLine="708"/>
        <w:jc w:val="both"/>
      </w:pPr>
      <w:r>
        <w:rPr>
          <w:b/>
        </w:rPr>
        <w:t>64</w:t>
      </w:r>
      <w:r w:rsidRPr="00CF43B1">
        <w:rPr>
          <w:b/>
        </w:rPr>
        <w:t xml:space="preserve">. </w:t>
      </w:r>
      <w:r w:rsidRPr="00AD588E">
        <w:t xml:space="preserve">Radnik </w:t>
      </w:r>
      <w:r>
        <w:rPr>
          <w:b/>
        </w:rPr>
        <w:t xml:space="preserve">Benčić Slavko </w:t>
      </w:r>
      <w:r>
        <w:t xml:space="preserve">prijavio je tražbinu u iznosu od </w:t>
      </w:r>
      <w:r w:rsidR="00704E00">
        <w:t>5.732,07</w:t>
      </w:r>
      <w:r>
        <w:t xml:space="preserve"> kn s osnova radnog odnosa. </w:t>
      </w:r>
    </w:p>
    <w:p w:rsidRDefault="00AA6085" w:rsidP="00AA6085" w:rsidR="00AA6085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AA6085" w:rsidP="00AA6085" w:rsidR="00AA6085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A6085" w:rsidP="00AA6085" w:rsidR="00AA6085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04E00">
        <w:t>BENČIĆ SLAVKA</w:t>
      </w:r>
      <w:r>
        <w:t xml:space="preserve"> </w:t>
      </w:r>
      <w:r w:rsidRPr="00CF43B1">
        <w:t xml:space="preserve">smatra utvrđenom u iznosu od </w:t>
      </w:r>
      <w:r w:rsidR="00704E00">
        <w:t xml:space="preserve">5.732,07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AA6085" w:rsidP="00AA6085" w:rsidR="00AA6085" w:rsidRPr="00CF43B1">
      <w:pPr>
        <w:ind w:firstLine="708"/>
        <w:jc w:val="both"/>
      </w:pPr>
    </w:p>
    <w:p w:rsidRDefault="00AA6085" w:rsidP="00AA6085" w:rsidR="00AA6085" w:rsidRPr="00CF43B1">
      <w:pPr>
        <w:ind w:firstLine="708"/>
        <w:jc w:val="both"/>
      </w:pPr>
      <w:r>
        <w:rPr>
          <w:b/>
        </w:rPr>
        <w:t>6</w:t>
      </w:r>
      <w:r w:rsidR="00704E00">
        <w:rPr>
          <w:b/>
        </w:rPr>
        <w:t>5</w:t>
      </w:r>
      <w:r w:rsidRPr="00CF43B1">
        <w:rPr>
          <w:b/>
        </w:rPr>
        <w:t xml:space="preserve">. </w:t>
      </w:r>
      <w:r w:rsidRPr="00AD588E">
        <w:t xml:space="preserve">Radnik </w:t>
      </w:r>
      <w:r w:rsidR="00704E00">
        <w:rPr>
          <w:b/>
        </w:rPr>
        <w:t>Benčić Kristijan</w:t>
      </w:r>
      <w:r>
        <w:rPr>
          <w:b/>
        </w:rPr>
        <w:t xml:space="preserve"> </w:t>
      </w:r>
      <w:r>
        <w:t xml:space="preserve">prijavio je tražbinu u iznosu od </w:t>
      </w:r>
      <w:r w:rsidR="00704E00">
        <w:t>1.526,33</w:t>
      </w:r>
      <w:r>
        <w:t xml:space="preserve"> kn s osnova radnog odnosa. </w:t>
      </w:r>
    </w:p>
    <w:p w:rsidRDefault="00AA6085" w:rsidP="00AA6085" w:rsidR="00AA6085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AA6085" w:rsidP="00AA6085" w:rsidR="00AA6085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A6085" w:rsidP="00AA6085" w:rsidR="00AA6085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704E00">
        <w:t>BENČIĆ KRISTIJANA</w:t>
      </w:r>
      <w:r>
        <w:t xml:space="preserve"> </w:t>
      </w:r>
      <w:r w:rsidRPr="00CF43B1">
        <w:t xml:space="preserve">smatra utvrđenom u iznosu od </w:t>
      </w:r>
      <w:r w:rsidR="00704E00">
        <w:t xml:space="preserve">1.526,33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AA6085" w:rsidP="00AA6085" w:rsidR="00AA6085" w:rsidRPr="00CF43B1">
      <w:pPr>
        <w:ind w:firstLine="708"/>
        <w:jc w:val="both"/>
      </w:pPr>
    </w:p>
    <w:p w:rsidRDefault="00AA6085" w:rsidP="00AA6085" w:rsidR="00AA6085" w:rsidRPr="00CF43B1">
      <w:pPr>
        <w:ind w:firstLine="708"/>
        <w:jc w:val="both"/>
      </w:pPr>
      <w:r>
        <w:rPr>
          <w:b/>
        </w:rPr>
        <w:t>6</w:t>
      </w:r>
      <w:r w:rsidR="00704E00">
        <w:rPr>
          <w:b/>
        </w:rPr>
        <w:t>6</w:t>
      </w:r>
      <w:r w:rsidRPr="00CF43B1">
        <w:rPr>
          <w:b/>
        </w:rPr>
        <w:t xml:space="preserve">. </w:t>
      </w:r>
      <w:r w:rsidRPr="00AD588E">
        <w:t xml:space="preserve">Radnik </w:t>
      </w:r>
      <w:r w:rsidR="00D871A7">
        <w:rPr>
          <w:b/>
        </w:rPr>
        <w:t>Drandić Mladen</w:t>
      </w:r>
      <w:r>
        <w:rPr>
          <w:b/>
        </w:rPr>
        <w:t xml:space="preserve"> </w:t>
      </w:r>
      <w:r>
        <w:t xml:space="preserve">prijavio je tražbinu u iznosu od </w:t>
      </w:r>
      <w:r w:rsidR="00D871A7">
        <w:t>1.161,36</w:t>
      </w:r>
      <w:r>
        <w:t xml:space="preserve"> kn s osnova radnog odnosa. </w:t>
      </w:r>
    </w:p>
    <w:p w:rsidRDefault="00AA6085" w:rsidP="00AA6085" w:rsidR="00AA6085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AA6085" w:rsidP="00AA6085" w:rsidR="00AA6085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A6085" w:rsidP="00AA6085" w:rsidR="00AA6085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D871A7">
        <w:t>DRANDIĆ MLADENA</w:t>
      </w:r>
      <w:r>
        <w:t xml:space="preserve"> </w:t>
      </w:r>
      <w:r w:rsidRPr="00CF43B1">
        <w:t xml:space="preserve">smatra utvrđenom u iznosu od </w:t>
      </w:r>
      <w:r w:rsidR="00D871A7">
        <w:t xml:space="preserve">1.161,36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AA6085" w:rsidP="00AA6085" w:rsidR="00AA6085" w:rsidRPr="00CF43B1">
      <w:pPr>
        <w:ind w:firstLine="708"/>
        <w:jc w:val="both"/>
      </w:pPr>
    </w:p>
    <w:p w:rsidRDefault="00AA6085" w:rsidP="00AA6085" w:rsidR="00AA6085" w:rsidRPr="00CF43B1">
      <w:pPr>
        <w:ind w:firstLine="708"/>
        <w:jc w:val="both"/>
      </w:pPr>
      <w:r>
        <w:rPr>
          <w:b/>
        </w:rPr>
        <w:t>6</w:t>
      </w:r>
      <w:r w:rsidR="00D871A7">
        <w:rPr>
          <w:b/>
        </w:rPr>
        <w:t>7</w:t>
      </w:r>
      <w:r w:rsidRPr="00CF43B1">
        <w:rPr>
          <w:b/>
        </w:rPr>
        <w:t xml:space="preserve">. </w:t>
      </w:r>
      <w:r w:rsidRPr="00AD588E">
        <w:t xml:space="preserve">Radnik </w:t>
      </w:r>
      <w:r w:rsidR="00D871A7">
        <w:rPr>
          <w:b/>
        </w:rPr>
        <w:t>Matas Trankvilo</w:t>
      </w:r>
      <w:r>
        <w:rPr>
          <w:b/>
        </w:rPr>
        <w:t xml:space="preserve"> </w:t>
      </w:r>
      <w:r>
        <w:t xml:space="preserve">prijavio je tražbinu u iznosu od </w:t>
      </w:r>
      <w:r w:rsidR="00D871A7">
        <w:t>535,04</w:t>
      </w:r>
      <w:r>
        <w:t xml:space="preserve"> kn s osnova radnog odnosa. </w:t>
      </w:r>
    </w:p>
    <w:p w:rsidRDefault="00AA6085" w:rsidP="00AA6085" w:rsidR="00AA6085" w:rsidRPr="00CF43B1">
      <w:pPr>
        <w:ind w:firstLine="708"/>
        <w:jc w:val="both"/>
      </w:pPr>
      <w:r w:rsidRPr="00CF43B1">
        <w:t>Stečajni upravitelj tražbinu priznaje u cijelosti kao tražbinu I</w:t>
      </w:r>
      <w:r>
        <w:t>.</w:t>
      </w:r>
      <w:r w:rsidRPr="00CF43B1">
        <w:t xml:space="preserve"> višeg isplatnog reda.</w:t>
      </w:r>
    </w:p>
    <w:p w:rsidRDefault="00AA6085" w:rsidP="00AA6085" w:rsidR="00AA6085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A6085" w:rsidP="00AA6085" w:rsidR="00AA6085" w:rsidRPr="00CF43B1">
      <w:pPr>
        <w:ind w:firstLine="708"/>
        <w:jc w:val="both"/>
      </w:pPr>
      <w:r w:rsidRPr="00CF43B1">
        <w:t xml:space="preserve">Stečajni sudac objavljuje da se tražbina stečajnog vjerovnika </w:t>
      </w:r>
      <w:r w:rsidR="00997BFD">
        <w:t>MATAS TRANKVILA</w:t>
      </w:r>
      <w:r>
        <w:t xml:space="preserve"> </w:t>
      </w:r>
      <w:r w:rsidRPr="00CF43B1">
        <w:t xml:space="preserve">smatra utvrđenom u iznosu od </w:t>
      </w:r>
      <w:r w:rsidR="00D871A7">
        <w:t xml:space="preserve">535,04 </w:t>
      </w:r>
      <w:r w:rsidRPr="00CF43B1">
        <w:t xml:space="preserve">kuna </w:t>
      </w:r>
      <w:r>
        <w:t xml:space="preserve">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AD588E" w:rsidP="00075565" w:rsidR="00AD588E">
      <w:pPr>
        <w:ind w:firstLine="708"/>
        <w:jc w:val="both"/>
        <w:rPr>
          <w:b/>
        </w:rPr>
      </w:pPr>
    </w:p>
    <w:p w:rsidRDefault="00545761" w:rsidP="00545761" w:rsidR="00545761" w:rsidRPr="00545761">
      <w:pPr>
        <w:ind w:firstLine="708"/>
        <w:jc w:val="both"/>
      </w:pPr>
      <w:r>
        <w:rPr>
          <w:b/>
        </w:rPr>
        <w:t xml:space="preserve">68. </w:t>
      </w:r>
      <w:r w:rsidRPr="00545761">
        <w:t>Vjerovnik</w:t>
      </w:r>
      <w:r>
        <w:rPr>
          <w:b/>
        </w:rPr>
        <w:t xml:space="preserve"> Div d.o.o. </w:t>
      </w:r>
      <w:r w:rsidRPr="00545761">
        <w:t>prijavio je tražbinu u iznosu od 9.723,22 kn, s osnova vjerodostojne isprave.</w:t>
      </w:r>
    </w:p>
    <w:p w:rsidRDefault="00545761" w:rsidP="00545761" w:rsidR="00545761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545761" w:rsidP="00545761" w:rsidR="00545761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45761" w:rsidP="00545761" w:rsidR="00545761" w:rsidRPr="0062665E">
      <w:pPr>
        <w:ind w:firstLine="708"/>
        <w:jc w:val="both"/>
      </w:pPr>
      <w:r w:rsidRPr="00CF43B1">
        <w:t xml:space="preserve">Stečajni sudac objavljuje da se tražbina stečajnog vjerovnika </w:t>
      </w:r>
      <w:r>
        <w:rPr>
          <w:b/>
        </w:rPr>
        <w:t xml:space="preserve">Div d.o.o. </w:t>
      </w:r>
      <w:r w:rsidRPr="00CF43B1">
        <w:t xml:space="preserve">smatra utvrđenom u iznosu od </w:t>
      </w:r>
      <w:r>
        <w:rPr>
          <w:b/>
        </w:rPr>
        <w:t>9.723,22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B15DEF" w:rsidP="00B15DEF" w:rsidR="00B15DEF" w:rsidRPr="00545761">
      <w:pPr>
        <w:ind w:firstLine="708"/>
        <w:jc w:val="both"/>
      </w:pPr>
      <w:r>
        <w:rPr>
          <w:b/>
        </w:rPr>
        <w:t xml:space="preserve">69. </w:t>
      </w:r>
      <w:r w:rsidRPr="00545761">
        <w:t>Vjerovnik</w:t>
      </w:r>
      <w:r>
        <w:rPr>
          <w:b/>
        </w:rPr>
        <w:t xml:space="preserve"> Klio d.o.o. </w:t>
      </w:r>
      <w:r w:rsidRPr="00545761">
        <w:t xml:space="preserve">prijavio je tražbinu u iznosu od </w:t>
      </w:r>
      <w:r w:rsidR="00E930DD">
        <w:t xml:space="preserve">42.723,71 kn, s osnova </w:t>
      </w:r>
      <w:r w:rsidR="00122F4F">
        <w:t>ovršnog postupka koji</w:t>
      </w:r>
      <w:r w:rsidR="00E930DD">
        <w:t xml:space="preserve"> se vodi pod posl. brojem: Ovrv-1466/14.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E930DD">
        <w:rPr>
          <w:b/>
        </w:rPr>
        <w:t>Klio</w:t>
      </w:r>
      <w:r>
        <w:rPr>
          <w:b/>
        </w:rPr>
        <w:t xml:space="preserve"> d.o.o. </w:t>
      </w:r>
      <w:r w:rsidRPr="00CF43B1">
        <w:t xml:space="preserve">smatra utvrđenom u iznosu od </w:t>
      </w:r>
      <w:r w:rsidR="00E930DD" w:rsidRPr="000F0B3B">
        <w:rPr>
          <w:b/>
        </w:rPr>
        <w:t>42.723,71</w:t>
      </w:r>
      <w:r w:rsidR="00E930DD">
        <w:t xml:space="preserve"> </w:t>
      </w:r>
      <w:r w:rsidRPr="00CF43B1">
        <w:t>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E930DD" w:rsidP="00B15DEF" w:rsidR="00B15DEF">
      <w:pPr>
        <w:ind w:firstLine="708"/>
        <w:jc w:val="both"/>
      </w:pPr>
      <w:r>
        <w:rPr>
          <w:b/>
        </w:rPr>
        <w:t>70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357309">
        <w:rPr>
          <w:b/>
        </w:rPr>
        <w:t xml:space="preserve">Rotometal promet </w:t>
      </w:r>
      <w:r w:rsidR="00B15DEF">
        <w:rPr>
          <w:b/>
        </w:rPr>
        <w:t xml:space="preserve">d.o.o. </w:t>
      </w:r>
      <w:r w:rsidR="00B15DEF" w:rsidRPr="00545761">
        <w:t xml:space="preserve">prijavio je tražbinu u iznosu od </w:t>
      </w:r>
      <w:r w:rsidR="00357309" w:rsidRPr="00357309">
        <w:t>161.315,82 kn</w:t>
      </w:r>
      <w:r w:rsidR="00B15DEF" w:rsidRPr="00545761">
        <w:t>, s osnova vjerodostojne isprave.</w:t>
      </w:r>
    </w:p>
    <w:p w:rsidRDefault="00122F4F" w:rsidP="00122F4F" w:rsidR="00122F4F" w:rsidRPr="00A6103C">
      <w:pPr>
        <w:ind w:firstLine="708"/>
        <w:jc w:val="both"/>
      </w:pPr>
      <w:r w:rsidRPr="00A6103C">
        <w:t>Stečajni upravitelj je osporio tražbinu u iznosu od 2.500,00 kn koji se odnosi na troškove prijave tražbine. Navedeno spada u tražbine nižih isplatnih redova koji se prijavljuju samo ako stečajni sudac posebno pozove vjerovnike da prijave tražbine.</w:t>
      </w:r>
    </w:p>
    <w:p w:rsidRDefault="00122F4F" w:rsidP="00B15DEF" w:rsidR="00B15DEF">
      <w:pPr>
        <w:ind w:firstLine="708"/>
        <w:jc w:val="both"/>
      </w:pPr>
      <w:r w:rsidRPr="00A6103C">
        <w:t>U</w:t>
      </w:r>
      <w:r w:rsidR="00B15DEF" w:rsidRPr="00A6103C">
        <w:t>tvrđuje se da nijedan od stečajnih vjerovnika nije osporio tražbinu.</w:t>
      </w:r>
    </w:p>
    <w:p w:rsidRDefault="00A6103C" w:rsidP="00B15DEF" w:rsidR="00A6103C" w:rsidRPr="00A6103C">
      <w:pPr>
        <w:ind w:firstLine="708"/>
        <w:jc w:val="both"/>
      </w:pPr>
      <w:r>
        <w:t>Stečajni vjerovnik Rotometal promet d.o.o.</w:t>
      </w:r>
    </w:p>
    <w:p w:rsidRDefault="00B15DEF" w:rsidP="00B15DEF" w:rsidR="00B15DEF">
      <w:pPr>
        <w:ind w:firstLine="708"/>
        <w:jc w:val="both"/>
      </w:pPr>
      <w:r w:rsidRPr="00A6103C">
        <w:t xml:space="preserve">Stečajni sudac objavljuje da se tražbina stečajnog vjerovnika </w:t>
      </w:r>
      <w:r w:rsidR="00357309" w:rsidRPr="00A6103C">
        <w:rPr>
          <w:b/>
        </w:rPr>
        <w:t>Rotometal promet</w:t>
      </w:r>
      <w:r w:rsidR="00357309">
        <w:rPr>
          <w:b/>
        </w:rPr>
        <w:t xml:space="preserve"> </w:t>
      </w:r>
      <w:r>
        <w:rPr>
          <w:b/>
        </w:rPr>
        <w:t xml:space="preserve">d.o.o. </w:t>
      </w:r>
      <w:r w:rsidRPr="00CF43B1">
        <w:t xml:space="preserve">smatra utvrđenom u iznosu od </w:t>
      </w:r>
      <w:r w:rsidR="00A6103C">
        <w:rPr>
          <w:b/>
        </w:rPr>
        <w:t>158.815,82</w:t>
      </w:r>
      <w:r>
        <w:rPr>
          <w:b/>
        </w:rPr>
        <w:t xml:space="preserve"> kn</w:t>
      </w:r>
      <w:r w:rsidRPr="00CF43B1">
        <w:t xml:space="preserve"> i razvrstava se u II</w:t>
      </w:r>
      <w:r w:rsidR="00A6103C">
        <w:t>.</w:t>
      </w:r>
      <w:r w:rsidRPr="00CF43B1">
        <w:t xml:space="preserve"> viši isplatni red.</w:t>
      </w:r>
    </w:p>
    <w:p w:rsidRDefault="00A6103C" w:rsidP="00B15DEF" w:rsidR="00A6103C" w:rsidRPr="0062665E">
      <w:pPr>
        <w:ind w:firstLine="708"/>
        <w:jc w:val="both"/>
      </w:pPr>
      <w:r>
        <w:t xml:space="preserve">U preostalom iznosu od </w:t>
      </w:r>
      <w:r w:rsidRPr="00F3449C">
        <w:rPr>
          <w:b/>
        </w:rPr>
        <w:t>2.500,00 kn</w:t>
      </w:r>
      <w:r>
        <w:t xml:space="preserve"> stečajni sudac će uputiti vjerovnika </w:t>
      </w:r>
      <w:r w:rsidRPr="00F3449C">
        <w:rPr>
          <w:b/>
        </w:rPr>
        <w:t xml:space="preserve">Rotometal promet d.o.o. </w:t>
      </w:r>
      <w:r>
        <w:t>na parnicu protiv stečajnog dužnika o čemu će se donijeti posebno rješenje.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357309" w:rsidP="00B15DEF" w:rsidR="00B15DEF" w:rsidRPr="00A6103C">
      <w:pPr>
        <w:ind w:firstLine="708"/>
        <w:jc w:val="both"/>
      </w:pPr>
      <w:r>
        <w:rPr>
          <w:b/>
        </w:rPr>
        <w:t>71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0F0B3B">
        <w:rPr>
          <w:b/>
        </w:rPr>
        <w:t>Croatia osiguranje d.d.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0F0B3B">
        <w:t>101.024,76</w:t>
      </w:r>
      <w:r w:rsidR="00B15DEF" w:rsidRPr="00545761">
        <w:t xml:space="preserve"> kn, </w:t>
      </w:r>
      <w:r w:rsidR="00B15DEF" w:rsidRPr="00A6103C">
        <w:t>s osnova vjerodostojne isprave.</w:t>
      </w:r>
    </w:p>
    <w:p w:rsidRDefault="00A6103C" w:rsidP="00A6103C" w:rsidR="00A6103C" w:rsidRPr="00A6103C">
      <w:pPr>
        <w:ind w:firstLine="708"/>
        <w:jc w:val="both"/>
      </w:pPr>
      <w:r w:rsidRPr="00A6103C">
        <w:t>Stečajni upravitelj je osporio tražbinu u iznosu od 19.603,80 kn. Kako se radi o vjerodostojnoj ispravi nakon proteka 3 godine nastupila je zastara tj .zastara je nastupila prije otvaranja stečajnog postupka.</w:t>
      </w:r>
    </w:p>
    <w:p w:rsidRDefault="00B15DEF" w:rsidP="00B15DEF" w:rsidR="00B15DEF">
      <w:pPr>
        <w:ind w:firstLine="708"/>
        <w:jc w:val="both"/>
      </w:pPr>
      <w:r w:rsidRPr="00A6103C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A6103C">
        <w:t xml:space="preserve">Stečajni sudac objavljuje da se tražbina stečajnog vjerovnika </w:t>
      </w:r>
      <w:r w:rsidR="000F0B3B" w:rsidRPr="00A6103C">
        <w:rPr>
          <w:b/>
        </w:rPr>
        <w:t xml:space="preserve">Croatia osiguranje d.d. </w:t>
      </w:r>
      <w:r w:rsidRPr="00A6103C">
        <w:t xml:space="preserve">smatra utvrđenom u iznosu od </w:t>
      </w:r>
      <w:r w:rsidR="00A6103C" w:rsidRPr="00A6103C">
        <w:rPr>
          <w:b/>
        </w:rPr>
        <w:t>81</w:t>
      </w:r>
      <w:r w:rsidR="00A6103C">
        <w:rPr>
          <w:b/>
        </w:rPr>
        <w:t>.420,96 kn</w:t>
      </w:r>
      <w:r w:rsidRPr="00CF43B1">
        <w:t xml:space="preserve"> i razvrstava se u II</w:t>
      </w:r>
      <w:r w:rsidR="00A6103C">
        <w:t>.</w:t>
      </w:r>
      <w:r w:rsidRPr="00CF43B1">
        <w:t xml:space="preserve"> viši isplatni red.</w:t>
      </w:r>
    </w:p>
    <w:p w:rsidRDefault="00A6103C" w:rsidP="00A6103C" w:rsidR="00A6103C" w:rsidRPr="0062665E">
      <w:pPr>
        <w:ind w:firstLine="708"/>
        <w:jc w:val="both"/>
      </w:pPr>
      <w:r>
        <w:t xml:space="preserve">U preostalom iznosu od </w:t>
      </w:r>
      <w:r w:rsidRPr="00F3449C">
        <w:rPr>
          <w:b/>
        </w:rPr>
        <w:t>19.603,80 kn</w:t>
      </w:r>
      <w:r>
        <w:t xml:space="preserve"> stečajni sudac će uputiti vjerovnika </w:t>
      </w:r>
      <w:r w:rsidRPr="00F3449C">
        <w:rPr>
          <w:b/>
        </w:rPr>
        <w:t>Croatia osiguranje d.d.</w:t>
      </w:r>
      <w:r>
        <w:t xml:space="preserve"> na parnicu protiv stečajnog dužnika o čemu će se donijeti posebno rješenje.</w:t>
      </w:r>
    </w:p>
    <w:p w:rsidRDefault="00A6103C" w:rsidP="00B15DEF" w:rsidR="00A6103C">
      <w:pPr>
        <w:ind w:firstLine="708"/>
        <w:jc w:val="both"/>
        <w:rPr>
          <w:b/>
        </w:rPr>
      </w:pPr>
    </w:p>
    <w:p w:rsidRDefault="002B6CE2" w:rsidP="00B15DEF" w:rsidR="00B15DEF" w:rsidRPr="00545761">
      <w:pPr>
        <w:ind w:firstLine="708"/>
        <w:jc w:val="both"/>
      </w:pPr>
      <w:r>
        <w:rPr>
          <w:b/>
        </w:rPr>
        <w:t>72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Messer Croatia plin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>
        <w:t>30.742,48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2B6CE2">
        <w:rPr>
          <w:b/>
        </w:rPr>
        <w:t xml:space="preserve">Messer Croatia plin d.o.o. </w:t>
      </w:r>
      <w:r w:rsidRPr="00CF43B1">
        <w:t xml:space="preserve">smatra utvrđenom u iznosu od </w:t>
      </w:r>
      <w:r w:rsidR="002B6CE2">
        <w:rPr>
          <w:b/>
        </w:rPr>
        <w:t>30.742,48</w:t>
      </w:r>
      <w:r>
        <w:rPr>
          <w:b/>
        </w:rPr>
        <w:t xml:space="preserve">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FE4B12" w:rsidP="00B15DEF" w:rsidR="00B15DEF" w:rsidRPr="00545761">
      <w:pPr>
        <w:ind w:firstLine="708"/>
        <w:jc w:val="both"/>
      </w:pPr>
      <w:r>
        <w:rPr>
          <w:b/>
        </w:rPr>
        <w:t>73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Končar – institut za elektrotehniku</w:t>
      </w:r>
      <w:r w:rsidR="00B15DEF">
        <w:rPr>
          <w:b/>
        </w:rPr>
        <w:t xml:space="preserve"> d.</w:t>
      </w:r>
      <w:r>
        <w:rPr>
          <w:b/>
        </w:rPr>
        <w:t>d.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322737">
        <w:t>28.359,80</w:t>
      </w:r>
      <w:r w:rsidR="00B15DEF" w:rsidRPr="00545761">
        <w:t xml:space="preserve"> kn, s osnova vjerodostojne isprave.</w:t>
      </w:r>
    </w:p>
    <w:p w:rsidRDefault="00A6103C" w:rsidP="00A6103C" w:rsidR="00A6103C" w:rsidRPr="00A6103C">
      <w:pPr>
        <w:ind w:firstLine="708"/>
        <w:jc w:val="both"/>
      </w:pPr>
      <w:r w:rsidRPr="00A6103C">
        <w:t>Stečajni upravitelj je osporio tražbinu u iznosu od 450,00 kn koji se odnosi na troškove sudskih pristojba za prijavu tražbine. Navedeno spada u tražbine nižih isplatnih redova koji se prijavljuju samo ako stečajni sudac posebno pozove vjerovnike da prijave tražbine.</w:t>
      </w:r>
    </w:p>
    <w:p w:rsidRDefault="00A6103C" w:rsidP="00A6103C" w:rsidR="00A6103C">
      <w:pPr>
        <w:ind w:firstLine="708"/>
        <w:jc w:val="both"/>
      </w:pPr>
      <w:r w:rsidRPr="00A6103C">
        <w:t>Utvrđuje se da nijedan od stečajnih vjerovnika nije osporio tražbinu.</w:t>
      </w:r>
    </w:p>
    <w:p w:rsidRDefault="00A6103C" w:rsidP="00A6103C" w:rsidR="00A6103C" w:rsidRPr="00A6103C">
      <w:pPr>
        <w:ind w:firstLine="708"/>
        <w:jc w:val="both"/>
      </w:pPr>
      <w:r>
        <w:t>Stečajni vjerovnik Končer – institut za elektrotehniku d.d.</w:t>
      </w:r>
    </w:p>
    <w:p w:rsidRDefault="00A6103C" w:rsidP="00A6103C" w:rsidR="00A6103C">
      <w:pPr>
        <w:ind w:firstLine="708"/>
        <w:jc w:val="both"/>
      </w:pPr>
      <w:r w:rsidRPr="00A6103C">
        <w:t xml:space="preserve">Stečajni sudac objavljuje da se tražbina stečajnog vjerovnika </w:t>
      </w:r>
      <w:r>
        <w:rPr>
          <w:b/>
        </w:rPr>
        <w:t xml:space="preserve">Končar – institut za elektrotehniku d.d. </w:t>
      </w:r>
      <w:r w:rsidRPr="00CF43B1">
        <w:t xml:space="preserve">smatra utvrđenom u iznosu od </w:t>
      </w:r>
      <w:r>
        <w:rPr>
          <w:b/>
        </w:rPr>
        <w:t>27.909,80 kn</w:t>
      </w:r>
      <w:r w:rsidRPr="00CF43B1">
        <w:t xml:space="preserve"> i razvrstava se u II</w:t>
      </w:r>
      <w:r>
        <w:t>.</w:t>
      </w:r>
      <w:r w:rsidRPr="00CF43B1">
        <w:t xml:space="preserve"> viši isplatni red.</w:t>
      </w:r>
    </w:p>
    <w:p w:rsidRDefault="00A6103C" w:rsidP="00A6103C" w:rsidR="00A6103C" w:rsidRPr="0062665E">
      <w:pPr>
        <w:ind w:firstLine="708"/>
        <w:jc w:val="both"/>
      </w:pPr>
      <w:r>
        <w:t xml:space="preserve">U preostalom iznosu od </w:t>
      </w:r>
      <w:r w:rsidRPr="00F3449C">
        <w:rPr>
          <w:b/>
        </w:rPr>
        <w:t>450,00 kn</w:t>
      </w:r>
      <w:r>
        <w:t xml:space="preserve"> stečajni sudac će uputiti vjerovnika </w:t>
      </w:r>
      <w:r w:rsidRPr="00F3449C">
        <w:rPr>
          <w:b/>
        </w:rPr>
        <w:t xml:space="preserve">Končar – institut za elektrotehniku d.d. </w:t>
      </w:r>
      <w:r>
        <w:t>na parnicu protiv stečajnog dužnika o čemu će se donijeti posebno rješenje.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D63F21" w:rsidP="00B15DEF" w:rsidR="00B15DEF" w:rsidRPr="00545761">
      <w:pPr>
        <w:ind w:firstLine="708"/>
        <w:jc w:val="both"/>
      </w:pPr>
      <w:r>
        <w:rPr>
          <w:b/>
        </w:rPr>
        <w:t>74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A01EB6">
        <w:rPr>
          <w:b/>
        </w:rPr>
        <w:t>Financijska agencija</w:t>
      </w:r>
      <w:r w:rsidR="00B15DEF">
        <w:rPr>
          <w:b/>
        </w:rPr>
        <w:t xml:space="preserve"> </w:t>
      </w:r>
      <w:r w:rsidR="00A01EB6">
        <w:t>prijavila</w:t>
      </w:r>
      <w:r w:rsidR="00B15DEF" w:rsidRPr="00545761">
        <w:t xml:space="preserve"> je tražbinu u iznosu od </w:t>
      </w:r>
      <w:r w:rsidR="00A01EB6">
        <w:t>1.678,87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A01EB6">
        <w:rPr>
          <w:b/>
        </w:rPr>
        <w:t xml:space="preserve">Financijska agencija </w:t>
      </w:r>
      <w:r w:rsidRPr="00CF43B1">
        <w:t xml:space="preserve">smatra utvrđenom u iznosu od </w:t>
      </w:r>
      <w:r w:rsidR="00A01EB6" w:rsidRPr="00A01EB6">
        <w:rPr>
          <w:b/>
        </w:rPr>
        <w:t xml:space="preserve">1.678,87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A01EB6" w:rsidP="00B15DEF" w:rsidR="00B15DEF" w:rsidRPr="00545761">
      <w:pPr>
        <w:ind w:firstLine="708"/>
        <w:jc w:val="both"/>
      </w:pPr>
      <w:r>
        <w:rPr>
          <w:b/>
        </w:rPr>
        <w:t>75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8E5CE2">
        <w:rPr>
          <w:b/>
        </w:rPr>
        <w:t>Hrvatski zavod za mirovinsko osiguranje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8E5CE2">
        <w:t>51.355,97</w:t>
      </w:r>
      <w:r w:rsidR="00B15DEF" w:rsidRPr="00545761">
        <w:t xml:space="preserve"> kn, s osnova</w:t>
      </w:r>
      <w:r w:rsidR="008E5CE2">
        <w:t xml:space="preserve"> ovršne isprave koja se vodi pod posl. brojem: P-1594/15.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8E5CE2">
        <w:rPr>
          <w:b/>
        </w:rPr>
        <w:t xml:space="preserve">Hrvatski zavod za mirovinsko osiguranje </w:t>
      </w:r>
      <w:r w:rsidRPr="00CF43B1">
        <w:t xml:space="preserve">smatra utvrđenom u iznosu od </w:t>
      </w:r>
      <w:r w:rsidR="00827DC0" w:rsidRPr="00827DC0">
        <w:rPr>
          <w:b/>
        </w:rPr>
        <w:t xml:space="preserve">51.355,97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827DC0" w:rsidP="00B15DEF" w:rsidR="00B15DEF" w:rsidRPr="00545761">
      <w:pPr>
        <w:ind w:firstLine="708"/>
        <w:jc w:val="both"/>
      </w:pPr>
      <w:r>
        <w:rPr>
          <w:b/>
        </w:rPr>
        <w:t>76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In – Di d.o.o.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>
        <w:t>6.604,42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827DC0">
        <w:rPr>
          <w:b/>
        </w:rPr>
        <w:t xml:space="preserve">In – Di d.o.o. </w:t>
      </w:r>
      <w:r w:rsidRPr="00CF43B1">
        <w:t xml:space="preserve">smatra utvrđenom u iznosu od </w:t>
      </w:r>
      <w:r w:rsidR="00827DC0">
        <w:rPr>
          <w:b/>
        </w:rPr>
        <w:t>6.604,42</w:t>
      </w:r>
      <w:r>
        <w:rPr>
          <w:b/>
        </w:rPr>
        <w:t xml:space="preserve">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827DC0" w:rsidP="00B15DEF" w:rsidR="00B15DEF" w:rsidRPr="00545761">
      <w:pPr>
        <w:ind w:firstLine="708"/>
        <w:jc w:val="both"/>
      </w:pPr>
      <w:r>
        <w:rPr>
          <w:b/>
        </w:rPr>
        <w:t>77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30562B">
        <w:rPr>
          <w:b/>
        </w:rPr>
        <w:t>Indi - metal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 w:rsidR="0030562B">
        <w:t>1.000.000,00</w:t>
      </w:r>
      <w:r w:rsidR="00B15DEF" w:rsidRPr="00545761">
        <w:t xml:space="preserve"> kn, s osnova </w:t>
      </w:r>
      <w:r w:rsidR="00E162E8">
        <w:t>zadužnica OV-7224/10,</w:t>
      </w:r>
      <w:r w:rsidR="0030562B">
        <w:t xml:space="preserve"> te iznos od 67.688,96 kn s osnova vjerodostojnih isprava.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30562B">
        <w:rPr>
          <w:b/>
        </w:rPr>
        <w:t xml:space="preserve">Indi - metal d.o.o. </w:t>
      </w:r>
      <w:r w:rsidRPr="00CF43B1">
        <w:t xml:space="preserve">smatra utvrđenom u iznosu od </w:t>
      </w:r>
      <w:r w:rsidR="00E162E8">
        <w:rPr>
          <w:b/>
        </w:rPr>
        <w:t>1.067.688,96</w:t>
      </w:r>
      <w:r>
        <w:rPr>
          <w:b/>
        </w:rPr>
        <w:t xml:space="preserve">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E162E8" w:rsidP="00B15DEF" w:rsidR="00B15DEF" w:rsidRPr="00545761">
      <w:pPr>
        <w:ind w:firstLine="708"/>
        <w:jc w:val="both"/>
      </w:pPr>
      <w:r>
        <w:rPr>
          <w:b/>
        </w:rPr>
        <w:t>78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Uljanik poslovno informacijski sustavi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>
        <w:t>88.015,00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E162E8">
        <w:rPr>
          <w:b/>
        </w:rPr>
        <w:t xml:space="preserve">Uljanik poslovno informacijski sustavi d.o.o. </w:t>
      </w:r>
      <w:r w:rsidRPr="00CF43B1">
        <w:t xml:space="preserve">smatra utvrđenom u iznosu od </w:t>
      </w:r>
      <w:r w:rsidR="001A21C7">
        <w:rPr>
          <w:b/>
        </w:rPr>
        <w:t>88.015,00</w:t>
      </w:r>
      <w:r>
        <w:rPr>
          <w:b/>
        </w:rPr>
        <w:t xml:space="preserve">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1A21C7" w:rsidP="00B15DEF" w:rsidR="00B15DEF" w:rsidRPr="00545761">
      <w:pPr>
        <w:ind w:firstLine="708"/>
        <w:jc w:val="both"/>
      </w:pPr>
      <w:r>
        <w:rPr>
          <w:b/>
        </w:rPr>
        <w:t>79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Uljanik brodograđevni projekt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>
        <w:t>266.508,70</w:t>
      </w:r>
      <w:r w:rsidR="00B15DEF" w:rsidRPr="00545761">
        <w:t xml:space="preserve"> kn, s osnova vjerodostojne isprave.</w:t>
      </w:r>
    </w:p>
    <w:p w:rsidRDefault="00F3449C" w:rsidP="00F3449C" w:rsidR="00F3449C" w:rsidRPr="00F3449C">
      <w:pPr>
        <w:ind w:firstLine="708"/>
        <w:jc w:val="both"/>
      </w:pPr>
      <w:r w:rsidRPr="00F3449C">
        <w:t>Stečajni upravitelj je osporio tražbinu u iznosu od 208.305,55 kn. Kako se radi o vjerodostojnoj ispravi nakon proteka 3 godine nastupila je zastara tj.</w:t>
      </w:r>
      <w:r>
        <w:t xml:space="preserve"> </w:t>
      </w:r>
      <w:r w:rsidRPr="00F3449C">
        <w:t xml:space="preserve">zastara je nastupila </w:t>
      </w:r>
      <w:r>
        <w:t xml:space="preserve">prije </w:t>
      </w:r>
      <w:r w:rsidRPr="00F3449C">
        <w:t>otvaranja stečajnog postupka.</w:t>
      </w:r>
    </w:p>
    <w:p w:rsidRDefault="00B15DEF" w:rsidP="00B15DEF" w:rsidR="00B15DEF" w:rsidRPr="00F3449C">
      <w:pPr>
        <w:ind w:firstLine="708"/>
        <w:jc w:val="both"/>
      </w:pPr>
      <w:r w:rsidRPr="00F3449C">
        <w:t>Utvrđuje se da nijedan od stečajnih vjerovnika nije osporio tražbinu.</w:t>
      </w:r>
    </w:p>
    <w:p w:rsidRDefault="00B15DEF" w:rsidP="00B15DEF" w:rsidR="00B15DEF" w:rsidRPr="00F3449C">
      <w:pPr>
        <w:ind w:firstLine="708"/>
        <w:jc w:val="both"/>
      </w:pPr>
      <w:r w:rsidRPr="00F3449C">
        <w:t xml:space="preserve">Stečajni sudac objavljuje da se tražbina stečajnog vjerovnika </w:t>
      </w:r>
      <w:r w:rsidR="001A21C7" w:rsidRPr="00F3449C">
        <w:rPr>
          <w:b/>
        </w:rPr>
        <w:t xml:space="preserve">Uljanik brodograđevni projekt d.o.o. </w:t>
      </w:r>
      <w:r w:rsidRPr="00F3449C">
        <w:t xml:space="preserve">smatra utvrđenom u iznosu od </w:t>
      </w:r>
      <w:r w:rsidR="00F3449C" w:rsidRPr="00F3449C">
        <w:rPr>
          <w:b/>
        </w:rPr>
        <w:t>58.203,15 kn</w:t>
      </w:r>
      <w:r w:rsidRPr="00F3449C">
        <w:t xml:space="preserve"> i razvrstava se u II viši isplatni red.</w:t>
      </w:r>
    </w:p>
    <w:p w:rsidRDefault="00F3449C" w:rsidP="00F3449C" w:rsidR="00F3449C" w:rsidRPr="00F3449C">
      <w:pPr>
        <w:ind w:firstLine="708"/>
        <w:jc w:val="both"/>
      </w:pPr>
      <w:r w:rsidRPr="00F3449C">
        <w:t xml:space="preserve">U preostalom iznosu od </w:t>
      </w:r>
      <w:r w:rsidRPr="00F3449C">
        <w:rPr>
          <w:b/>
        </w:rPr>
        <w:t>208.305,55 kn</w:t>
      </w:r>
      <w:r w:rsidRPr="00F3449C">
        <w:t xml:space="preserve"> stečajni sudac će uputiti vjerovnika </w:t>
      </w:r>
      <w:r w:rsidRPr="00F3449C">
        <w:rPr>
          <w:b/>
        </w:rPr>
        <w:t xml:space="preserve">Uljanik brodograđevni projekt d.o.o. </w:t>
      </w:r>
      <w:r w:rsidRPr="00F3449C">
        <w:t>na parnicu protiv stečajnog dužnika o čemu će se donijeti posebno rješenje.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1A21C7" w:rsidP="00B15DEF" w:rsidR="00B15DEF" w:rsidRPr="00545761">
      <w:pPr>
        <w:ind w:firstLine="708"/>
        <w:jc w:val="both"/>
      </w:pPr>
      <w:r>
        <w:rPr>
          <w:b/>
        </w:rPr>
        <w:t>80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752DC3">
        <w:rPr>
          <w:b/>
        </w:rPr>
        <w:t>Uljanik brodogradilište d.d.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752DC3">
        <w:t>11.508,88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752DC3">
        <w:rPr>
          <w:b/>
        </w:rPr>
        <w:t xml:space="preserve">Uljanik brodogradilište d.d. </w:t>
      </w:r>
      <w:r w:rsidRPr="00CF43B1">
        <w:t xml:space="preserve">smatra utvrđenom u iznosu od </w:t>
      </w:r>
      <w:r w:rsidR="00752DC3">
        <w:rPr>
          <w:b/>
        </w:rPr>
        <w:t>11.508,88</w:t>
      </w:r>
      <w:r>
        <w:rPr>
          <w:b/>
        </w:rPr>
        <w:t xml:space="preserve">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752DC3" w:rsidP="00B15DEF" w:rsidR="00B15DEF" w:rsidRPr="00545761">
      <w:pPr>
        <w:ind w:firstLine="708"/>
        <w:jc w:val="both"/>
      </w:pPr>
      <w:r>
        <w:rPr>
          <w:b/>
        </w:rPr>
        <w:t>81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Uljanik standard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 w:rsidR="00DD4203">
        <w:t>4.820,09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752DC3">
        <w:rPr>
          <w:b/>
        </w:rPr>
        <w:t xml:space="preserve">Uljanik standard d.o.o. </w:t>
      </w:r>
      <w:r>
        <w:rPr>
          <w:b/>
        </w:rPr>
        <w:t xml:space="preserve"> d.o.o. </w:t>
      </w:r>
      <w:r w:rsidRPr="00CF43B1">
        <w:t xml:space="preserve">smatra utvrđenom u iznosu od </w:t>
      </w:r>
      <w:r w:rsidR="00DD4203" w:rsidRPr="00DD4203">
        <w:rPr>
          <w:b/>
        </w:rPr>
        <w:t xml:space="preserve">4.820,09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DD4203" w:rsidP="00B15DEF" w:rsidR="00B15DEF" w:rsidRPr="00545761">
      <w:pPr>
        <w:ind w:firstLine="708"/>
        <w:jc w:val="both"/>
      </w:pPr>
      <w:r>
        <w:rPr>
          <w:b/>
        </w:rPr>
        <w:t>82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Zagrebačka banka d.d.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>
        <w:t>500.000,00</w:t>
      </w:r>
      <w:r w:rsidR="00B15DEF" w:rsidRPr="00545761">
        <w:t xml:space="preserve"> kn, s osnova </w:t>
      </w:r>
      <w:r>
        <w:t xml:space="preserve">ovršne isprave posl. brojem: Ov-5041/14, te iznos od </w:t>
      </w:r>
      <w:r w:rsidR="00F00BEE">
        <w:t>561.412,83 kn s osnova vjerodostojnih isprava.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DD4203">
        <w:rPr>
          <w:b/>
        </w:rPr>
        <w:t xml:space="preserve">Zagrebačka banka d.d. </w:t>
      </w:r>
      <w:r w:rsidRPr="00CF43B1">
        <w:t xml:space="preserve">smatra utvrđenom u iznosu od </w:t>
      </w:r>
      <w:r w:rsidR="00B4774F">
        <w:rPr>
          <w:b/>
        </w:rPr>
        <w:t xml:space="preserve">561.412,83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B4774F" w:rsidP="00B15DEF" w:rsidR="00B15DEF" w:rsidRPr="00545761">
      <w:pPr>
        <w:ind w:firstLine="708"/>
        <w:jc w:val="both"/>
      </w:pPr>
      <w:r>
        <w:rPr>
          <w:b/>
        </w:rPr>
        <w:t>83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Det norske veritas adriatica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 w:rsidR="005F2E42">
        <w:t>24.707,27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5F2E42">
        <w:rPr>
          <w:b/>
        </w:rPr>
        <w:t>Det norske veritas adriatica</w:t>
      </w:r>
      <w:r>
        <w:rPr>
          <w:b/>
        </w:rPr>
        <w:t xml:space="preserve"> d.o.o. </w:t>
      </w:r>
      <w:r w:rsidRPr="00CF43B1">
        <w:t xml:space="preserve">smatra utvrđenom u iznosu od </w:t>
      </w:r>
      <w:r w:rsidR="005F2E42" w:rsidRPr="005F2E42">
        <w:rPr>
          <w:b/>
        </w:rPr>
        <w:t xml:space="preserve">24.707,27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5F2E42" w:rsidP="00B15DEF" w:rsidR="00B15DEF" w:rsidRPr="00545761">
      <w:pPr>
        <w:ind w:firstLine="708"/>
        <w:jc w:val="both"/>
      </w:pPr>
      <w:r>
        <w:rPr>
          <w:b/>
        </w:rPr>
        <w:t>84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005258">
        <w:rPr>
          <w:b/>
        </w:rPr>
        <w:t>Deni M</w:t>
      </w:r>
      <w:r>
        <w:rPr>
          <w:b/>
        </w:rPr>
        <w:t>ajcan, vla</w:t>
      </w:r>
      <w:r w:rsidR="00F3449C">
        <w:rPr>
          <w:b/>
        </w:rPr>
        <w:t>snik obrta Metalna galanterija M</w:t>
      </w:r>
      <w:r>
        <w:rPr>
          <w:b/>
        </w:rPr>
        <w:t>ajcan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005258">
        <w:t>643.431,71</w:t>
      </w:r>
      <w:r w:rsidR="00B15DEF" w:rsidRPr="00545761">
        <w:t xml:space="preserve"> kn, s osnova vjerodostojne isprave.</w:t>
      </w:r>
    </w:p>
    <w:p w:rsidRDefault="00F3449C" w:rsidP="00F3449C" w:rsidR="00F3449C">
      <w:pPr>
        <w:ind w:firstLine="708"/>
        <w:jc w:val="both"/>
      </w:pPr>
      <w:r w:rsidRPr="00F3449C">
        <w:t xml:space="preserve">Stečajni upravitelj je osporio tražbinu u iznosu od </w:t>
      </w:r>
      <w:r>
        <w:t>84.851,16</w:t>
      </w:r>
      <w:r w:rsidRPr="00F3449C">
        <w:t xml:space="preserve"> kn. Kako se radi o vjerodostojnoj ispravi nakon proteka 3 godine nastupila je zastara tj. zastara je nastupila prije otvaranja stečajnog postupka.</w:t>
      </w:r>
    </w:p>
    <w:p w:rsidRDefault="00C427C7" w:rsidP="00F3449C" w:rsidR="00C427C7" w:rsidRPr="00F3449C">
      <w:pPr>
        <w:ind w:firstLine="708"/>
        <w:jc w:val="both"/>
      </w:pPr>
      <w:r>
        <w:t>Pun. stečajnog vjerovnika navodi da je uz prijavu tražbine st. upravitelju dostavio potvrdu dužnika – izvod iz ovjerenih stavki na dan 5.3.2015. kojim je dužnik u cijelosti priznao prijavljenu tražbinu</w:t>
      </w:r>
      <w:r w:rsidR="00AE690A">
        <w:t xml:space="preserve">. </w:t>
      </w:r>
      <w:r>
        <w:t>Također, pun. vjerovnika ukazuje da</w:t>
      </w:r>
      <w:r w:rsidR="00785354">
        <w:t xml:space="preserve"> je u postupku predstečajne nag</w:t>
      </w:r>
      <w:r>
        <w:t>o</w:t>
      </w:r>
      <w:r w:rsidR="00785354">
        <w:t>d</w:t>
      </w:r>
      <w:r>
        <w:t>be priznata cjelokupna prijavljena tražbina vjerovnika</w:t>
      </w:r>
      <w:r w:rsidR="00785354">
        <w:t xml:space="preserve">, koja je u to vrijeme bila nešto niža, no u cijelosti je obuhvaćala iznos koji je sada osporen po stečajnom upravitelju. </w:t>
      </w:r>
    </w:p>
    <w:p w:rsidRDefault="00F3449C" w:rsidP="00F3449C" w:rsidR="00F3449C" w:rsidRPr="00F3449C">
      <w:pPr>
        <w:ind w:firstLine="708"/>
        <w:jc w:val="both"/>
      </w:pPr>
      <w:r w:rsidRPr="00F3449C">
        <w:t>Utvrđuje se da nijedan od stečajnih vjerovnika nije osporio tražbinu.</w:t>
      </w:r>
    </w:p>
    <w:p w:rsidRDefault="00F3449C" w:rsidP="00F3449C" w:rsidR="00F3449C">
      <w:pPr>
        <w:ind w:firstLine="708"/>
        <w:jc w:val="both"/>
      </w:pPr>
      <w:r w:rsidRPr="00F3449C">
        <w:t xml:space="preserve">Stečajni </w:t>
      </w:r>
      <w:r>
        <w:t>vjerovnik</w:t>
      </w:r>
      <w:r w:rsidRPr="00F3449C">
        <w:t xml:space="preserve"> Deni Majcan, vlasnik obrta Metalna galanterija Majcan </w:t>
      </w:r>
    </w:p>
    <w:p w:rsidRDefault="00F3449C" w:rsidP="00F3449C" w:rsidR="00F3449C" w:rsidRPr="00F3449C">
      <w:pPr>
        <w:ind w:firstLine="708"/>
        <w:jc w:val="both"/>
      </w:pPr>
      <w:r w:rsidRPr="00F3449C">
        <w:t xml:space="preserve">Stečajni sudac objavljuje da se tražbina stečajnog vjerovnika </w:t>
      </w:r>
      <w:r w:rsidRPr="00F3449C">
        <w:rPr>
          <w:b/>
        </w:rPr>
        <w:t>Deni Majcan, vlasnik obrta Metalna galanterija Majcan</w:t>
      </w:r>
      <w:r w:rsidRPr="00F3449C">
        <w:t xml:space="preserve"> smatra utvrđenom u iznosu od </w:t>
      </w:r>
      <w:r w:rsidRPr="00F3449C">
        <w:rPr>
          <w:b/>
        </w:rPr>
        <w:t>558.580,55</w:t>
      </w:r>
      <w:r>
        <w:t xml:space="preserve"> </w:t>
      </w:r>
      <w:r w:rsidRPr="00F3449C">
        <w:rPr>
          <w:b/>
        </w:rPr>
        <w:t>kn</w:t>
      </w:r>
      <w:r w:rsidRPr="00F3449C">
        <w:t xml:space="preserve"> i razvrstava se u II. viši isplatni red.</w:t>
      </w:r>
    </w:p>
    <w:p w:rsidRDefault="00F3449C" w:rsidP="00F3449C" w:rsidR="00F3449C" w:rsidRPr="00F3449C">
      <w:pPr>
        <w:ind w:firstLine="708"/>
        <w:jc w:val="both"/>
      </w:pPr>
      <w:r w:rsidRPr="00F3449C">
        <w:t xml:space="preserve">U preostalom iznosu od </w:t>
      </w:r>
      <w:r w:rsidRPr="00F3449C">
        <w:rPr>
          <w:b/>
        </w:rPr>
        <w:t>84.851,16 kn</w:t>
      </w:r>
      <w:r w:rsidRPr="00F3449C">
        <w:t xml:space="preserve"> stečajni sudac će uputiti vjerovnika </w:t>
      </w:r>
      <w:r>
        <w:rPr>
          <w:b/>
        </w:rPr>
        <w:t>Denija Majcana, vlasnika obrta Metalna galanterija Majcan</w:t>
      </w:r>
      <w:r w:rsidRPr="00F3449C">
        <w:t xml:space="preserve"> na parnicu protiv stečajnog dužnika o čemu će se donijeti posebno rješenje.</w:t>
      </w:r>
    </w:p>
    <w:p w:rsidRDefault="00C54B35" w:rsidP="00B15DEF" w:rsidR="00C54B35">
      <w:pPr>
        <w:ind w:firstLine="708"/>
        <w:jc w:val="both"/>
      </w:pPr>
    </w:p>
    <w:p w:rsidRDefault="00C54B35" w:rsidP="00C54B35" w:rsidR="00C54B35" w:rsidRPr="00545761">
      <w:pPr>
        <w:ind w:firstLine="708"/>
        <w:jc w:val="both"/>
      </w:pPr>
      <w:r>
        <w:rPr>
          <w:b/>
        </w:rPr>
        <w:t xml:space="preserve">85. </w:t>
      </w:r>
      <w:r w:rsidRPr="00545761">
        <w:t>Vjerovnik</w:t>
      </w:r>
      <w:r>
        <w:rPr>
          <w:b/>
        </w:rPr>
        <w:t xml:space="preserve"> Đu-vla d.o.o. </w:t>
      </w:r>
      <w:r w:rsidRPr="00545761">
        <w:t xml:space="preserve">prijavio je tražbinu u iznosu od </w:t>
      </w:r>
      <w:r>
        <w:t>11.700,00</w:t>
      </w:r>
      <w:r w:rsidRPr="00545761">
        <w:t xml:space="preserve"> kn, s osnova vjerodostojne isprave.</w:t>
      </w:r>
    </w:p>
    <w:p w:rsidRDefault="00C54B35" w:rsidP="00C54B35" w:rsidR="00C54B35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C54B35" w:rsidP="00C54B35" w:rsidR="00C54B35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C54B35" w:rsidP="00C54B35" w:rsidR="00C54B35">
      <w:pPr>
        <w:ind w:firstLine="708"/>
        <w:jc w:val="both"/>
      </w:pPr>
      <w:r w:rsidRPr="00CF43B1">
        <w:t xml:space="preserve">Stečajni sudac objavljuje da se tražbina stečajnog vjerovnika </w:t>
      </w:r>
      <w:r>
        <w:rPr>
          <w:b/>
        </w:rPr>
        <w:t xml:space="preserve">Đu-vla d.o.o. </w:t>
      </w:r>
      <w:r w:rsidRPr="00CF43B1">
        <w:t xml:space="preserve">smatra utvrđenom u iznosu od </w:t>
      </w:r>
      <w:r w:rsidR="00011587" w:rsidRPr="00011587">
        <w:rPr>
          <w:b/>
        </w:rPr>
        <w:t xml:space="preserve">11.700,00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C54B35" w:rsidP="00C54B35" w:rsidR="00C54B35" w:rsidRPr="0062665E">
      <w:pPr>
        <w:ind w:firstLine="708"/>
        <w:jc w:val="both"/>
      </w:pPr>
    </w:p>
    <w:p w:rsidRDefault="00C54B35" w:rsidP="00C54B35" w:rsidR="00C54B35" w:rsidRPr="00545761">
      <w:pPr>
        <w:ind w:firstLine="708"/>
        <w:jc w:val="both"/>
      </w:pPr>
      <w:r>
        <w:rPr>
          <w:b/>
        </w:rPr>
        <w:t xml:space="preserve">86. </w:t>
      </w:r>
      <w:r w:rsidRPr="00545761">
        <w:t>Vjerovnik</w:t>
      </w:r>
      <w:r>
        <w:rPr>
          <w:b/>
        </w:rPr>
        <w:t xml:space="preserve"> </w:t>
      </w:r>
      <w:r w:rsidR="00011587">
        <w:rPr>
          <w:b/>
        </w:rPr>
        <w:t>Aldo Obrovac, vl. Strojobravarskog obrta Obal</w:t>
      </w:r>
      <w:r>
        <w:rPr>
          <w:b/>
        </w:rPr>
        <w:t xml:space="preserve"> </w:t>
      </w:r>
      <w:r w:rsidRPr="00545761">
        <w:t xml:space="preserve">prijavio je tražbinu u iznosu od </w:t>
      </w:r>
      <w:r w:rsidR="00011587">
        <w:t>115.873,39</w:t>
      </w:r>
      <w:r w:rsidRPr="00545761">
        <w:t xml:space="preserve"> kn, s osnova vjerodostojne isprave.</w:t>
      </w:r>
    </w:p>
    <w:p w:rsidRDefault="00C54B35" w:rsidP="00C54B35" w:rsidR="00C54B35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C54B35" w:rsidP="00C54B35" w:rsidR="00C54B35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C54B35" w:rsidP="00C54B35" w:rsidR="00C54B35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011587">
        <w:rPr>
          <w:b/>
        </w:rPr>
        <w:t xml:space="preserve">Aldo Obrovac, vl. Strojobravarskog obrta Obal </w:t>
      </w:r>
      <w:r w:rsidRPr="00CF43B1">
        <w:t xml:space="preserve">smatra utvrđenom u iznosu od </w:t>
      </w:r>
      <w:r w:rsidR="00011587" w:rsidRPr="00011587">
        <w:rPr>
          <w:b/>
        </w:rPr>
        <w:t xml:space="preserve">115.873,39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005258" w:rsidP="00B15DEF" w:rsidR="00B15DEF" w:rsidRPr="00545761">
      <w:pPr>
        <w:ind w:firstLine="708"/>
        <w:jc w:val="both"/>
      </w:pPr>
      <w:r>
        <w:rPr>
          <w:b/>
        </w:rPr>
        <w:t>8</w:t>
      </w:r>
      <w:r w:rsidR="00073F56">
        <w:rPr>
          <w:b/>
        </w:rPr>
        <w:t>7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Termag</w:t>
      </w:r>
      <w:r w:rsidR="00B15DEF">
        <w:rPr>
          <w:b/>
        </w:rPr>
        <w:t xml:space="preserve"> d.o.o. </w:t>
      </w:r>
      <w:r w:rsidR="00B15DEF" w:rsidRPr="00545761">
        <w:t xml:space="preserve">prijavio je tražbinu u iznosu od </w:t>
      </w:r>
      <w:r>
        <w:t>6.077,77</w:t>
      </w:r>
      <w:r w:rsidR="00B15DEF" w:rsidRPr="00545761">
        <w:t xml:space="preserve"> kn, s osnova vjerodostojne isprave.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005258">
        <w:rPr>
          <w:b/>
        </w:rPr>
        <w:t xml:space="preserve">Termag d.o.o. </w:t>
      </w:r>
      <w:r w:rsidRPr="00CF43B1">
        <w:t xml:space="preserve">smatra utvrđenom u iznosu od </w:t>
      </w:r>
      <w:r w:rsidR="00005258" w:rsidRPr="00005258">
        <w:rPr>
          <w:b/>
        </w:rPr>
        <w:t xml:space="preserve">6.077,77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005258" w:rsidP="00B15DEF" w:rsidR="00B15DEF" w:rsidRPr="00545761">
      <w:pPr>
        <w:ind w:firstLine="708"/>
        <w:jc w:val="both"/>
      </w:pPr>
      <w:r>
        <w:rPr>
          <w:b/>
        </w:rPr>
        <w:t>8</w:t>
      </w:r>
      <w:r w:rsidR="00073F56">
        <w:rPr>
          <w:b/>
        </w:rPr>
        <w:t>8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073F56">
        <w:rPr>
          <w:b/>
        </w:rPr>
        <w:t>Hrvatske šume d.o.o.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073F56">
        <w:t>15.357,96</w:t>
      </w:r>
      <w:r w:rsidR="00B15DEF" w:rsidRPr="00545761">
        <w:t xml:space="preserve"> kn, s osnova </w:t>
      </w:r>
      <w:r w:rsidR="00073F56">
        <w:t xml:space="preserve">ovršnih isprava i </w:t>
      </w:r>
      <w:r w:rsidR="00B15DEF" w:rsidRPr="00545761">
        <w:t>vjerodostojne isprave.</w:t>
      </w:r>
    </w:p>
    <w:p w:rsidRDefault="00F3449C" w:rsidP="00F3449C" w:rsidR="00F3449C">
      <w:pPr>
        <w:ind w:firstLine="708"/>
        <w:jc w:val="both"/>
      </w:pPr>
      <w:r w:rsidRPr="00F3449C">
        <w:rPr>
          <w:bCs/>
        </w:rPr>
        <w:t xml:space="preserve">Stečajni upravitelj je osporio ukupan iznos od 2.500,00 kn. Iznos od 1.250,00 kn ne priznaje se </w:t>
      </w:r>
      <w:r w:rsidRPr="00F3449C">
        <w:t>jer se  odnosi na troškove prijave tražbine. Navedeno spada u tražbine nižih isplatnih redova koji se prijavljuju samo ako ih stečajni sudac posebno pozove vjerovnike da prijave tražbine</w:t>
      </w:r>
      <w:r w:rsidRPr="00F3449C">
        <w:rPr>
          <w:bCs/>
        </w:rPr>
        <w:t>. Iznos od 1.250,00 kn ne priznaje se jer vjerovnik nije dostavio nikakvu osnovu. Navedeno se odnosi na ime troškova vođenja postupka predstečajne nagodbe pred Financijskom agencijom</w:t>
      </w:r>
      <w:r w:rsidRPr="00F3449C">
        <w:t>.</w:t>
      </w:r>
    </w:p>
    <w:p w:rsidRDefault="00F3449C" w:rsidP="00F3449C" w:rsidR="00F3449C" w:rsidRPr="00F3449C">
      <w:pPr>
        <w:ind w:firstLine="708"/>
        <w:jc w:val="both"/>
      </w:pPr>
      <w:r w:rsidRPr="00F3449C">
        <w:t xml:space="preserve">Stečajni sudac objavljuje da se tražbina stečajnog vjerovnika </w:t>
      </w:r>
      <w:r>
        <w:rPr>
          <w:b/>
        </w:rPr>
        <w:t>Hrvatske šume d.o.o.</w:t>
      </w:r>
      <w:r w:rsidRPr="00F3449C">
        <w:t xml:space="preserve"> smatra utvrđenom u iznosu od </w:t>
      </w:r>
      <w:r>
        <w:rPr>
          <w:b/>
        </w:rPr>
        <w:t>12.857,96 kn</w:t>
      </w:r>
      <w:r w:rsidRPr="00F3449C">
        <w:t xml:space="preserve"> i razvrstava se u II. viši isplatni red.</w:t>
      </w:r>
    </w:p>
    <w:p w:rsidRDefault="00F3449C" w:rsidP="00F3449C" w:rsidR="00F3449C" w:rsidRPr="00F3449C">
      <w:pPr>
        <w:ind w:firstLine="708"/>
        <w:jc w:val="both"/>
      </w:pPr>
      <w:r w:rsidRPr="00F3449C">
        <w:t xml:space="preserve">U preostalom iznosu od </w:t>
      </w:r>
      <w:r w:rsidRPr="00F3449C">
        <w:rPr>
          <w:b/>
        </w:rPr>
        <w:t>2.500,00 kn</w:t>
      </w:r>
      <w:r w:rsidRPr="00F3449C">
        <w:t xml:space="preserve"> stečajni sudac će uputiti vjerovnika </w:t>
      </w:r>
      <w:r>
        <w:rPr>
          <w:b/>
        </w:rPr>
        <w:t>Hrvatske šume d.o.o.</w:t>
      </w:r>
      <w:r w:rsidRPr="00F3449C">
        <w:t xml:space="preserve"> na parnicu protiv stečajnog dužnika o čemu će se donijeti posebno rješenje.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CB5CFF" w:rsidP="00B15DEF" w:rsidR="00B15DEF" w:rsidRPr="00545761">
      <w:pPr>
        <w:ind w:firstLine="708"/>
        <w:jc w:val="both"/>
      </w:pPr>
      <w:r>
        <w:rPr>
          <w:b/>
        </w:rPr>
        <w:t>89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 w:rsidR="00B92234">
        <w:rPr>
          <w:b/>
        </w:rPr>
        <w:t>Ministarstvo financija Porezna uprava, Područni ured Istra, Primorje, Lika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 w:rsidR="00F307B7">
        <w:t>1.125.481,12</w:t>
      </w:r>
      <w:r w:rsidR="00B15DEF" w:rsidRPr="00545761">
        <w:t xml:space="preserve"> kn, s osnova </w:t>
      </w:r>
      <w:r w:rsidR="00B92234">
        <w:t>ovršnih i vjerodostojnih</w:t>
      </w:r>
      <w:r w:rsidR="00B15DEF" w:rsidRPr="00545761">
        <w:t xml:space="preserve"> isprav</w:t>
      </w:r>
      <w:r w:rsidR="00B92234">
        <w:t>a</w:t>
      </w:r>
      <w:r w:rsidR="00B15DEF" w:rsidRPr="00545761">
        <w:t>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B92234">
        <w:rPr>
          <w:b/>
        </w:rPr>
        <w:t>Ministarstvo financija Porezna uprava, Područni ured Istra, Primorje, Lika</w:t>
      </w:r>
      <w:r w:rsidR="00B92234" w:rsidRPr="00CF43B1">
        <w:t xml:space="preserve"> </w:t>
      </w:r>
      <w:r w:rsidRPr="00CF43B1">
        <w:t xml:space="preserve">smatra utvrđenom u iznosu od </w:t>
      </w:r>
      <w:r w:rsidR="00F307B7">
        <w:rPr>
          <w:b/>
        </w:rPr>
        <w:t>1.125.481,12</w:t>
      </w:r>
      <w:r>
        <w:rPr>
          <w:b/>
        </w:rPr>
        <w:t xml:space="preserve"> 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CB5CFF" w:rsidP="00B15DEF" w:rsidR="00B15DEF" w:rsidRPr="00545761">
      <w:pPr>
        <w:ind w:firstLine="708"/>
        <w:jc w:val="both"/>
      </w:pPr>
      <w:r>
        <w:rPr>
          <w:b/>
        </w:rPr>
        <w:t>90</w:t>
      </w:r>
      <w:r w:rsidR="00B15DEF">
        <w:rPr>
          <w:b/>
        </w:rPr>
        <w:t xml:space="preserve">. </w:t>
      </w:r>
      <w:r w:rsidR="00B15DEF" w:rsidRPr="00545761">
        <w:t>Vjerovnik</w:t>
      </w:r>
      <w:r w:rsidR="00B15DEF">
        <w:rPr>
          <w:b/>
        </w:rPr>
        <w:t xml:space="preserve"> </w:t>
      </w:r>
      <w:r>
        <w:rPr>
          <w:b/>
        </w:rPr>
        <w:t>Grad Pula</w:t>
      </w:r>
      <w:r w:rsidR="00B15DEF">
        <w:rPr>
          <w:b/>
        </w:rPr>
        <w:t xml:space="preserve"> </w:t>
      </w:r>
      <w:r w:rsidR="00B15DEF" w:rsidRPr="00545761">
        <w:t xml:space="preserve">prijavio je tražbinu u iznosu od </w:t>
      </w:r>
      <w:r>
        <w:t>591.380,13</w:t>
      </w:r>
      <w:r w:rsidR="00B15DEF" w:rsidRPr="00545761">
        <w:t xml:space="preserve"> kn, s osnova vjerodostojn</w:t>
      </w:r>
      <w:r>
        <w:t>ih i ovršnih isprava.</w:t>
      </w:r>
    </w:p>
    <w:p w:rsidRDefault="00B15DEF" w:rsidP="00B15DEF" w:rsidR="00B15DEF" w:rsidRPr="00CF43B1">
      <w:pPr>
        <w:ind w:firstLine="708"/>
        <w:jc w:val="both"/>
      </w:pPr>
      <w:r w:rsidRPr="00CF43B1">
        <w:t>Stečajni upravitelj tražbinu priznaje u cijelosti kao tražbinu II</w:t>
      </w:r>
      <w:r>
        <w:t>.</w:t>
      </w:r>
      <w:r w:rsidRPr="00CF43B1">
        <w:t xml:space="preserve"> višeg isplatnog reda.</w:t>
      </w:r>
    </w:p>
    <w:p w:rsidRDefault="00B15DEF" w:rsidP="00B15DEF" w:rsidR="00B15DEF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15DEF" w:rsidP="00B15DEF" w:rsidR="00B15DEF" w:rsidRPr="0062665E">
      <w:pPr>
        <w:ind w:firstLine="708"/>
        <w:jc w:val="both"/>
      </w:pPr>
      <w:r w:rsidRPr="00CF43B1">
        <w:t xml:space="preserve">Stečajni sudac objavljuje da se tražbina stečajnog vjerovnika </w:t>
      </w:r>
      <w:r w:rsidR="00CB5CFF">
        <w:rPr>
          <w:b/>
        </w:rPr>
        <w:t>Grad Pula</w:t>
      </w:r>
      <w:r>
        <w:rPr>
          <w:b/>
        </w:rPr>
        <w:t xml:space="preserve"> </w:t>
      </w:r>
      <w:r w:rsidRPr="00CF43B1">
        <w:t xml:space="preserve">smatra utvrđenom u iznosu od </w:t>
      </w:r>
      <w:r w:rsidR="00CB5CFF" w:rsidRPr="00CB5CFF">
        <w:rPr>
          <w:b/>
        </w:rPr>
        <w:t xml:space="preserve">591.380,13 </w:t>
      </w:r>
      <w:r>
        <w:rPr>
          <w:b/>
        </w:rPr>
        <w:t>kn</w:t>
      </w:r>
      <w:r w:rsidRPr="00CF43B1">
        <w:t xml:space="preserve"> i razvrstava se u II viši isplatni red.</w:t>
      </w:r>
    </w:p>
    <w:p w:rsidRDefault="00B15DEF" w:rsidP="00B15DEF" w:rsidR="00B15DEF">
      <w:pPr>
        <w:ind w:firstLine="708"/>
        <w:jc w:val="both"/>
        <w:rPr>
          <w:b/>
        </w:rPr>
      </w:pPr>
    </w:p>
    <w:p w:rsidRDefault="00ED3BE2" w:rsidP="00075565" w:rsidR="00AD588E">
      <w:pPr>
        <w:ind w:firstLine="708"/>
        <w:jc w:val="both"/>
      </w:pPr>
      <w:r w:rsidRPr="00ED3BE2">
        <w:t xml:space="preserve">Radnik Dejan Juraga prijavljuje u stečajnom postupku i tražbinu u iznosu od </w:t>
      </w:r>
      <w:r w:rsidR="00DF47C8">
        <w:t xml:space="preserve">6.408,21 kn u bruto iznosu a koja se odnosi na neiskorišteni godišnji odmor za 2015. godinu. </w:t>
      </w:r>
    </w:p>
    <w:p w:rsidRDefault="00DF47C8" w:rsidP="00075565" w:rsidR="00DF47C8">
      <w:pPr>
        <w:ind w:firstLine="708"/>
        <w:jc w:val="both"/>
      </w:pPr>
    </w:p>
    <w:p w:rsidRDefault="00641C32" w:rsidP="00075565" w:rsidR="00DF47C8">
      <w:pPr>
        <w:ind w:firstLine="708"/>
        <w:jc w:val="both"/>
      </w:pPr>
      <w:r>
        <w:t xml:space="preserve">Danko Turčinović, </w:t>
      </w:r>
      <w:r w:rsidR="00802FDA">
        <w:t>predsje</w:t>
      </w:r>
      <w:r w:rsidR="00D54498">
        <w:t>d</w:t>
      </w:r>
      <w:r w:rsidR="00802FDA">
        <w:t>nik NO dužnika navodi da u tražbine radnika nisu obračunate zatezne kamate te se postavlja pitanje kak</w:t>
      </w:r>
      <w:r w:rsidR="00D54498">
        <w:t>vog</w:t>
      </w:r>
      <w:r w:rsidR="00802FDA">
        <w:t xml:space="preserve"> će to imati utjecaja na formiranje odbora vjerovnika. </w:t>
      </w:r>
    </w:p>
    <w:p w:rsidRDefault="00802FDA" w:rsidP="00075565" w:rsidR="00802FDA">
      <w:pPr>
        <w:ind w:firstLine="708"/>
        <w:jc w:val="both"/>
      </w:pPr>
    </w:p>
    <w:p w:rsidRDefault="00802FDA" w:rsidP="00075565" w:rsidR="00802FDA" w:rsidRPr="00ED3BE2">
      <w:pPr>
        <w:ind w:firstLine="708"/>
        <w:jc w:val="both"/>
      </w:pPr>
      <w:r>
        <w:t xml:space="preserve">Stečajni upravitelj navodi da zakonske zatezne kamate nisu obračunate iz razloga što knjigovodstvo dužnika nije djelovalo od studenog 2015. kada je raniji direktor dao ostavku. </w:t>
      </w:r>
    </w:p>
    <w:p w:rsidRDefault="00713E96" w:rsidP="00713E96" w:rsidR="00713E96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901842" w:rsidP="007546E3" w:rsidR="00E423EC">
      <w:pPr>
        <w:ind w:firstLine="708"/>
        <w:jc w:val="both"/>
      </w:pPr>
      <w:r>
        <w:t xml:space="preserve">Odbacuje se danas prijavljena tražbina Dejana Jurage kao nepravodobna. </w:t>
      </w:r>
    </w:p>
    <w:p w:rsidRDefault="00AE690A" w:rsidP="007546E3" w:rsidR="00AE690A">
      <w:pPr>
        <w:ind w:firstLine="708"/>
        <w:jc w:val="both"/>
      </w:pPr>
    </w:p>
    <w:p w:rsidRDefault="00AE690A" w:rsidP="007546E3" w:rsidR="00AE690A">
      <w:pPr>
        <w:ind w:firstLine="708"/>
        <w:jc w:val="both"/>
      </w:pPr>
    </w:p>
    <w:p w:rsidRDefault="007C6736" w:rsidP="007546E3" w:rsidR="007C6736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A800D1">
        <w:t>10:</w:t>
      </w:r>
      <w:r w:rsidR="00901842">
        <w:t>37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AE690A" w:rsidP="00042ABA" w:rsidR="00AE690A" w:rsidRPr="00042ABA">
      <w:pPr>
        <w:jc w:val="both"/>
      </w:pPr>
      <w:r>
        <w:t>Stečajni upravitelji, nazočni sukladno čl. 27 Pravilnika o polaganju stručnog ispita, obuci i usavršavanju stečajnog upravitelj (NN 104/15) .</w:t>
      </w:r>
      <w:r w:rsidRPr="00042ABA">
        <w:t xml:space="preserve">                                        </w:t>
      </w:r>
      <w:r>
        <w:t xml:space="preserve">              </w:t>
      </w:r>
    </w:p>
    <w:p w:rsidRDefault="00042ABA" w:rsidP="00042ABA" w:rsidR="00042ABA" w:rsidRPr="00042ABA"/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71F">
      <w:rPr>
        <w:rStyle w:val="Brojstranice"/>
        <w:noProof/>
      </w:rPr>
      <w:t>17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>
      <w:t>1233/15-26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9471F"/>
    <w:rsid w:val="002B6CE2"/>
    <w:rsid w:val="002D5677"/>
    <w:rsid w:val="002E203B"/>
    <w:rsid w:val="002E5551"/>
    <w:rsid w:val="002F1306"/>
    <w:rsid w:val="0030562B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C144C"/>
    <w:rsid w:val="005C56E7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B249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294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294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2016.</izvorni_sadrzaj>
    <derivirana_varijabla naziv="DomainObject.StvarniPocetakDatum_1">24. svibnja 2016.</derivirana_varijabla>
  </DomainObject.StvarniPocetakDatum>
  <DomainObject.StvarniZavrsetakDatum>
    <izvorni_sadrzaj>24. svibnja 2016.</izvorni_sadrzaj>
    <derivirana_varijabla naziv="DomainObject.StvarniZavrsetakDatum_1">24. svibnja 2016.</derivirana_varijabla>
  </DomainObject.StvarniZavrsetakDatum>
  <DomainObject.PlaniraniZavrsetakDatum>
    <izvorni_sadrzaj>24. svibnja 2016.</izvorni_sadrzaj>
    <derivirana_varijabla naziv="DomainObject.PlaniraniZavrsetakDatum_1">24. svibnja 2016.</derivirana_varijabla>
  </DomainObject.PlaniraniZavrsetakDatum>
  <DomainObject.PlaniraniPocetakDatum>
    <izvorni_sadrzaj>24. svibnja 2016.</izvorni_sadrzaj>
    <derivirana_varijabla naziv="DomainObject.PlaniraniPocetakDatum_1">24. svibnja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FINANCIJSKA AGENCIJA, RC RIJEKA, PODRUŽNICA PULA, PULA</item>
      <item>ULJANIK TESU SZZ d.o.o. PULA</item>
    </izvorni_sadrzaj>
    <derivirana_varijabla naziv="DomainObject.UcesnikSudskeRadnjeListNaziv_1">
      <item>FINANCIJSKA AGENCIJA, RC RIJEKA, PODRUŽNICA PULA, PULA</item>
      <item>ULJANIK TESU SZZ 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</izvorni_sadrzaj>
    <derivirana_varijabla naziv="DomainObject.Predmet.SudioniciListNaziv_1">
      <item>FINANCIJSKA AGENCIJA, RC RIJEKA, PODRUŽNICA PULA, PULA</item>
      <item>ULJANIK TESU SZZ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</izvorni_sadrzaj>
    <derivirana_varijabla naziv="DomainObject.Predmet.SudioniciListNazivOIB_1">
      <item>, OIB 85821130368</item>
      <item>, OIB 88998196947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17</properties:Pages>
  <properties:Words>6870</properties:Words>
  <properties:Characters>38957</properties:Characters>
  <properties:Lines>813</properties:Lines>
  <properties:Paragraphs>419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45755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2016-05-16T10:03:00Z</dcterms:created>
  <dc:creator>drabar</dc:creator>
  <cp:lastModifiedBy>Sanja Prodan</cp:lastModifiedBy>
  <cp:lastPrinted>2011-05-04T12:30:00Z</cp:lastPrinted>
  <dcterms:modified xmlns:xsi="http://www.w3.org/2001/XMLSchema-instance" xsi:type="dcterms:W3CDTF">2016-05-24T10:38:00Z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