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4ea8" w14:paraId="bf34ea8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E82805">
        <w:t>788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proofErr w:type="spellStart"/>
      <w:r w:rsidR="00E82805">
        <w:rPr>
          <w:szCs w:val="20"/>
        </w:rPr>
        <w:t>MY</w:t>
      </w:r>
      <w:proofErr w:type="spellEnd"/>
      <w:r w:rsidR="00E82805">
        <w:rPr>
          <w:szCs w:val="20"/>
        </w:rPr>
        <w:t xml:space="preserve"> 1. </w:t>
      </w:r>
      <w:proofErr w:type="spellStart"/>
      <w:r w:rsidR="00E82805">
        <w:rPr>
          <w:szCs w:val="20"/>
        </w:rPr>
        <w:t>EVOLUTION</w:t>
      </w:r>
      <w:proofErr w:type="spellEnd"/>
      <w:r w:rsidR="00E82805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E82805">
        <w:rPr>
          <w:szCs w:val="20"/>
        </w:rPr>
        <w:t>Zagreb</w:t>
      </w:r>
      <w:r>
        <w:rPr>
          <w:szCs w:val="20"/>
        </w:rPr>
        <w:t xml:space="preserve">, </w:t>
      </w:r>
      <w:r w:rsidR="00E82805">
        <w:rPr>
          <w:szCs w:val="20"/>
        </w:rPr>
        <w:t xml:space="preserve">Ulica Ivana </w:t>
      </w:r>
      <w:proofErr w:type="spellStart"/>
      <w:r w:rsidR="00E82805">
        <w:rPr>
          <w:szCs w:val="20"/>
        </w:rPr>
        <w:t>Tkalčića</w:t>
      </w:r>
      <w:proofErr w:type="spellEnd"/>
      <w:r w:rsidR="00E82805">
        <w:rPr>
          <w:szCs w:val="20"/>
        </w:rPr>
        <w:t xml:space="preserve"> </w:t>
      </w:r>
      <w:proofErr w:type="spellStart"/>
      <w:r w:rsidR="00E82805">
        <w:rPr>
          <w:szCs w:val="20"/>
        </w:rPr>
        <w:t>70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E82805">
        <w:rPr>
          <w:szCs w:val="20"/>
        </w:rPr>
        <w:t>27049089061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E82805">
        <w:t>248.925,35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36155B"/>
    <w:rsid w:val="003C30EA"/>
    <w:rsid w:val="00405364"/>
    <w:rsid w:val="00420146"/>
    <w:rsid w:val="00457EF8"/>
    <w:rsid w:val="00626B24"/>
    <w:rsid w:val="0075183E"/>
    <w:rsid w:val="007A1913"/>
    <w:rsid w:val="0085059C"/>
    <w:rsid w:val="00890D82"/>
    <w:rsid w:val="008C2C3B"/>
    <w:rsid w:val="00935F16"/>
    <w:rsid w:val="00950F54"/>
    <w:rsid w:val="009B679B"/>
    <w:rsid w:val="009D3B13"/>
    <w:rsid w:val="009E3609"/>
    <w:rsid w:val="00A53DC3"/>
    <w:rsid w:val="00A87967"/>
    <w:rsid w:val="00B4105F"/>
    <w:rsid w:val="00C60D35"/>
    <w:rsid w:val="00C81BCE"/>
    <w:rsid w:val="00C9166A"/>
    <w:rsid w:val="00CA63C1"/>
    <w:rsid w:val="00D05353"/>
    <w:rsid w:val="00D729BF"/>
    <w:rsid w:val="00D90085"/>
    <w:rsid w:val="00E8280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C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C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St-788/2019</izvorni_sadrzaj>
    <derivirana_varijabla naziv="DomainObject.Predmet.OznakaBroj_1">St-788/2019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1. EVOLUTION jednostavno društvo s ograničenom odgovornošću za usluge i turistička agencija zastupanog po punomoćniku Boris Mavra</izvorni_sadrzaj>
    <derivirana_varijabla naziv="DomainObject.Predmet.ProtustrankaFormated_1">  MY 1. EVOLUTION jednostavno društvo s ograničenom odgovornošću za usluge i turistička agencija zastupanog po punomoćniku Boris Mavra</derivirana_varijabla>
  </DomainObject.Predmet.ProtustrankaFormated>
  <DomainObject.Predmet.ProtustrankaFormatedOIB>
    <izvorni_sadrzaj>  MY 1. EVOLUTION jednostavno društvo s ograničenom odgovornošću za usluge i turistička agencija, OIB 27049089061 zastupanog po punomoćniku Boris Mavra</izvorni_sadrzaj>
    <derivirana_varijabla naziv="DomainObject.Predmet.ProtustrankaFormatedOIB_1">  MY 1. EVOLUTION jednostavno društvo s ograničenom odgovornošću za usluge i turistička agencija, OIB 27049089061 zastupanog po punomoćniku Boris Mavra</derivirana_varijabla>
  </DomainObject.Predmet.ProtustrankaFormatedOIB>
  <DomainObject.Predmet.ProtustrankaFormatedWithAdress>
    <izvorni_sadrzaj> MY 1. EVOLUTION jednostavno društvo s ograničenom odgovornošću za usluge i turistička agencija, Ulica Ivana Tkalčića 70, 10000 Zagreb zastupanog po punomoćniku Boris Mavra</izvorni_sadrzaj>
    <derivirana_varijabla naziv="DomainObject.Predmet.ProtustrankaFormatedWithAdress_1"> MY 1. EVOLUTION jednostavno društvo s ograničenom odgovornošću za usluge i turistička agencija, Ulica Ivana Tkalčića 70, 10000 Zagreb zastupanog po punomoćniku Boris Mavra</derivirana_varijabla>
  </DomainObject.Predmet.ProtustrankaFormatedWithAdress>
  <DomainObject.Predmet.ProtustrankaFormatedWithAdressOIB>
    <izvorni_sadrzaj> MY 1. EVOLUTION jednostavno društvo s ograničenom odgovornošću za usluge i turistička agencija, OIB 27049089061, Ulica Ivana Tkalčića 70, 10000 Zagreb zastupanog po punomoćniku Boris Mavra</izvorni_sadrzaj>
    <derivirana_varijabla naziv="DomainObject.Predmet.ProtustrankaFormatedWithAdressOIB_1"> MY 1. EVOLUTION jednostavno društvo s ograničenom odgovornošću za usluge i turistička agencija, OIB 27049089061, Ulica Ivana Tkalčića 70, 10000 Zagreb zastupanog po punomoćniku Boris Mavra</derivirana_varijabla>
  </DomainObject.Predmet.ProtustrankaFormatedWithAdressOIB>
  <DomainObject.Predmet.ProtustrankaWithAdress>
    <izvorni_sadrzaj>MY 1. EVOLUTION jednostavno društvo s ograničenom odgovornošću za usluge i turistička agencija Ulica Ivana Tkalčića 70, 10000 Zagreb</izvorni_sadrzaj>
    <derivirana_varijabla naziv="DomainObject.Predmet.ProtustrankaWithAdress_1">MY 1. EVOLUTION jednostavno društvo s ograničenom odgovornošću za usluge i turistička agencija Ulica Ivana Tkalčića 70, 10000 Zagreb</derivirana_varijabla>
  </DomainObject.Predmet.ProtustrankaWithAdress>
  <DomainObject.Predmet.ProtustrankaWithAdressOIB>
    <izvorni_sadrzaj>MY 1. EVOLUTION jednostavno društvo s ograničenom odgovornošću za usluge i turistička agencija, OIB 27049089061, Ulica Ivana Tkalčića 70, 10000 Zagreb</izvorni_sadrzaj>
    <derivirana_varijabla naziv="DomainObject.Predmet.ProtustrankaWithAdressOIB_1">MY 1. EVOLUTION jednostavno društvo s ograničenom odgovornošću za usluge i turistička agencija, OIB 27049089061, Ulica Ivana Tkalčića 70, 10000 Zagreb</derivirana_varijabla>
  </DomainObject.Predmet.ProtustrankaWithAdressOIB>
  <DomainObject.Predmet.ProtustrankaNazivFormated>
    <izvorni_sadrzaj>MY 1. EVOLUTION jednostavno društvo s ograničenom odgovornošću za usluge i turistička agencija</izvorni_sadrzaj>
    <derivirana_varijabla naziv="DomainObject.Predmet.ProtustrankaNazivFormated_1">MY 1. EVOLUTION jednostavno društvo s ograničenom odgovornošću za usluge i turistička agencija</derivirana_varijabla>
  </DomainObject.Predmet.ProtustrankaNazivFormated>
  <DomainObject.Predmet.ProtustrankaNazivFormatedOIB>
    <izvorni_sadrzaj>MY 1. EVOLUTION jednostavno društvo s ograničenom odgovornošću za usluge i turistička agencija, OIB 27049089061</izvorni_sadrzaj>
    <derivirana_varijabla naziv="DomainObject.Predmet.ProtustrankaNazivFormatedOIB_1">MY 1. EVOLUTION jednostavno društvo s ograničenom odgovornošću za usluge i turistička agencija, OIB 27049089061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MY 1. EVOLUTION jednostavno društvo s ograničenom odgovornošću za usluge i turistička agencija zastupanog po punomoćniku Boris Mavra</item>
    </izvorni_sadrzaj>
    <derivirana_varijabla naziv="DomainObject.Predmet.ProtuStrankaListFormated_1">
      <item>MY 1. EVOLUTION jednostavno društvo s ograničenom odgovornošću za usluge i turistička agencija zastupanog po punomoćniku Boris Mavra</item>
    </derivirana_varijabla>
  </DomainObject.Predmet.ProtuStrankaListFormated>
  <DomainObject.Predmet.ProtuStrankaListFormatedOIB>
    <izvorni_sadrzaj>
      <item>MY 1. EVOLUTION jednostavno društvo s ograničenom odgovornošću za usluge i turistička agencija, OIB 27049089061 zastupanog po punomoćniku Boris Mavra</item>
    </izvorni_sadrzaj>
    <derivirana_varijabla naziv="DomainObject.Predmet.ProtuStrankaListFormatedOIB_1">
      <item>MY 1. EVOLUTION jednostavno društvo s ograničenom odgovornošću za usluge i turistička agencija, OIB 27049089061 zastupanog po punomoćniku Boris Mavra</item>
    </derivirana_varijabla>
  </DomainObject.Predmet.ProtuStrankaListFormatedOIB>
  <DomainObject.Predmet.ProtuStrankaListFormatedWithAdress>
    <izvorni_sadrzaj>
      <item>MY 1. EVOLUTION jednostavno društvo s ograničenom odgovornošću za usluge i turistička agencija, Ulica Ivana Tkalčića 70, 10000 Zagreb zastupanog po punomoćniku Boris Mavra</item>
    </izvorni_sadrzaj>
    <derivirana_varijabla naziv="DomainObject.Predmet.ProtuStrankaListFormatedWithAdress_1">
      <item>MY 1. EVOLUTION jednostavno društvo s ograničenom odgovornošću za usluge i turistička agencija, Ulica Ivana Tkalčića 70, 10000 Zagreb zastupanog po punomoćniku Boris Mavra</item>
    </derivirana_varijabla>
  </DomainObject.Predmet.ProtuStrankaListFormatedWithAdress>
  <DomainObject.Predmet.ProtuStrankaListFormatedWithAdressOIB>
    <izvorni_sadrzaj>
      <item>MY 1. EVOLUTION jednostavno društvo s ograničenom odgovornošću za usluge i turistička agencija, OIB 27049089061, Ulica Ivana Tkalčića 70, 10000 Zagreb zastupanog po punomoćniku Boris Mavra</item>
    </izvorni_sadrzaj>
    <derivirana_varijabla naziv="DomainObject.Predmet.ProtuStrankaListFormatedWithAdressOIB_1">
      <item>MY 1. EVOLUTION jednostavno društvo s ograničenom odgovornošću za usluge i turistička agencija, OIB 27049089061, Ulica Ivana Tkalčića 70, 10000 Zagreb zastupanog po punomoćniku Boris Mavra</item>
    </derivirana_varijabla>
  </DomainObject.Predmet.ProtuStrankaListFormatedWithAdressOIB>
  <DomainObject.Predmet.ProtuStrankaListNazivFormated>
    <izvorni_sadrzaj>
      <item>MY 1. EVOLUTION jednostavno društvo s ograničenom odgovornošću za usluge i turistička agencija</item>
    </izvorni_sadrzaj>
    <derivirana_varijabla naziv="DomainObject.Predmet.ProtuStrankaListNazivFormated_1">
      <item>MY 1. EVOLUTION jednostavno društvo s ograničenom odgovornošću za usluge i turistička agencija</item>
    </derivirana_varijabla>
  </DomainObject.Predmet.ProtuStrankaListNazivFormated>
  <DomainObject.Predmet.ProtuStrankaListNazivFormatedOIB>
    <izvorni_sadrzaj>
      <item>MY 1. EVOLUTION jednostavno društvo s ograničenom odgovornošću za usluge i turistička agencija, OIB 27049089061</item>
    </izvorni_sadrzaj>
    <derivirana_varijabla naziv="DomainObject.Predmet.ProtuStrankaListNazivFormatedOIB_1">
      <item>MY 1. EVOLUTION jednostavno društvo s ograničenom odgovornošću za usluge i turistička agencija, OIB 27049089061</item>
    </derivirana_varijabla>
  </DomainObject.Predmet.ProtuStrankaListNazivFormatedOIB>
  <DomainObject.Predmet.OstaliListFormated>
    <izvorni_sadrzaj>
      <item>Boris Mavra punomoćnik sudionika u postupku MY 1. EVOLUTION jednostavno društvo s ograničenom odgovornošću za usluge i turistička agencija</item>
    </izvorni_sadrzaj>
    <derivirana_varijabla naziv="DomainObject.Predmet.OstaliListFormated_1">
      <item>Boris Mavra punomoćnik sudionika u postupku MY 1. EVOLUTION jednostavno društvo s ograničenom odgovornošću za usluge i turistička agencija</item>
    </derivirana_varijabla>
  </DomainObject.Predmet.OstaliListFormated>
  <DomainObject.Predmet.OstaliListFormatedOIB>
    <izvorni_sadrzaj>
      <item>Boris Mavra, OIB 17734907296 punomoćnik sudionika u postupku MY 1. EVOLUTION jednostavno društvo s ograničenom odgovornošću za usluge i turistička agencija</item>
    </izvorni_sadrzaj>
    <derivirana_varijabla naziv="DomainObject.Predmet.OstaliListFormatedOIB_1">
      <item>Boris Mavra, OIB 17734907296 punomoćnik sudionika u postupku MY 1. EVOLUTION jednostavno društvo s ograničenom odgovornošću za usluge i turistička agencija</item>
    </derivirana_varijabla>
  </DomainObject.Predmet.OstaliListFormatedOIB>
  <DomainObject.Predmet.OstaliListFormatedWithAdress>
    <izvorni_sadrzaj>
      <item>Boris Mavra, Ulica Vii 43, 23273 Kukljica punomoćnik sudionika u postupku MY 1. EVOLUTION jednostavno društvo s ograničenom odgovornošću za usluge i turistička agencija</item>
    </izvorni_sadrzaj>
    <derivirana_varijabla naziv="DomainObject.Predmet.OstaliListFormatedWithAdress_1">
      <item>Boris Mavra, Ulica Vii 43, 23273 Kukljica punomoćnik sudionika u postupku MY 1. EVOLUTION jednostavno društvo s ograničenom odgovornošću za usluge i turistička agencija</item>
    </derivirana_varijabla>
  </DomainObject.Predmet.OstaliListFormatedWithAdress>
  <DomainObject.Predmet.OstaliListFormatedWithAdressOIB>
    <izvorni_sadrzaj>
      <item>Boris Mavra, OIB 17734907296, Ulica Vii 43, 23273 Kukljica punomoćnik sudionika u postupku MY 1. EVOLUTION jednostavno društvo s ograničenom odgovornošću za usluge i turistička agencija</item>
    </izvorni_sadrzaj>
    <derivirana_varijabla naziv="DomainObject.Predmet.OstaliListFormatedWithAdressOIB_1">
      <item>Boris Mavra, OIB 17734907296, Ulica Vii 43, 23273 Kukljica punomoćnik sudionika u postupku MY 1. EVOLUTION jednostavno društvo s ograničenom odgovornošću za usluge i turistička agencija</item>
    </derivirana_varijabla>
  </DomainObject.Predmet.OstaliListFormatedWithAdressOIB>
  <DomainObject.Predmet.OstaliListNazivFormated>
    <izvorni_sadrzaj>
      <item>Boris Mavra</item>
    </izvorni_sadrzaj>
    <derivirana_varijabla naziv="DomainObject.Predmet.OstaliListNazivFormated_1">
      <item>Boris Mavra</item>
    </derivirana_varijabla>
  </DomainObject.Predmet.OstaliListNazivFormated>
  <DomainObject.Predmet.OstaliListNazivFormatedOIB>
    <izvorni_sadrzaj>
      <item>Boris Mavra, OIB 17734907296</item>
    </izvorni_sadrzaj>
    <derivirana_varijabla naziv="DomainObject.Predmet.OstaliListNazivFormatedOIB_1">
      <item>Boris Mavra, OIB 17734907296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MY 1. EVOLUTION jednostavno društvo s ograničenom odgovornošću za usluge i turistička agencija</izvorni_sadrzaj>
    <derivirana_varijabla naziv="DomainObject.Predmet.ProtustrankaIDrugi_1">MY 1. EVOLUTION jednostavno društvo s ograničenom odgovornošću za usluge i turistička agencija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MY 1. EVOLUTION jednostavno društvo s ograničenom odgovornošću za usluge i turistička agencija, OIB 27049089061, Ulica Ivana Tkalčića 70, 10000 Zagreb</izvorni_sadrzaj>
    <derivirana_varijabla naziv="DomainObject.Predmet.ProtustrankaIDrugiAdressOIB_1">MY 1. EVOLUTION jednostavno društvo s ograničenom odgovornošću za usluge i turistička agencija, OIB 27049089061, Ulica Ivana Tkalčića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MY 1. EVOLUTION jednostavno društvo s ograničenom odgovornošću za usluge i turistička agencija</item>
      <item>Boris Mavra</item>
    </izvorni_sadrzaj>
    <derivirana_varijabla naziv="DomainObject.Predmet.SudioniciListNaziv_1">
      <item>FINA Regionalni centar Zagreb</item>
      <item>MY 1. EVOLUTION jednostavno društvo s ograničenom odgovornošću za usluge i turistička agencija</item>
      <item>Boris Mavra</item>
    </derivirana_varijabla>
  </DomainObject.Predmet.SudioniciListNaziv>
  <DomainObject.Predmet.SudioniciListAdressOIB>
    <izvorni_sadrzaj>
      <item>FINA Regionalni centar Zagreb, OIB 85821130368, Trg svibanjskih žrtava 1995.1,10000 Zagreb</item>
      <item>MY 1. EVOLUTION jednostavno društvo s ograničenom odgovornošću za usluge i turistička agencija, OIB 27049089061, Ulica Ivana Tkalčića 70,10000 Zagreb</item>
      <item>Boris Mavra, OIB 17734907296, Ulica Vii 43,23273 Kukljica</item>
    </izvorni_sadrzaj>
    <derivirana_varijabla naziv="DomainObject.Predmet.SudioniciListAdressOIB_1">
      <item>FINA Regionalni centar Zagreb, OIB 85821130368, Trg svibanjskih žrtava 1995.1,10000 Zagreb</item>
      <item>MY 1. EVOLUTION jednostavno društvo s ograničenom odgovornošću za usluge i turistička agencija, OIB 27049089061, Ulica Ivana Tkalčića 70,10000 Zagreb</item>
      <item>Boris Mavra, OIB 17734907296, Ulica Vii 43,23273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27049089061</item>
      <item>, OIB 17734907296</item>
    </izvorni_sadrzaj>
    <derivirana_varijabla naziv="DomainObject.Predmet.SudioniciListNazivOIB_1">
      <item>, OIB 85821130368</item>
      <item>, OIB 27049089061</item>
      <item>, OIB 17734907296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1337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2019-07-15T11:17:00Z</dcterms:created>
  <dc:creator>Ivana Manestar</dc:creator>
  <cp:lastModifiedBy>Petra Komučar</cp:lastModifiedBy>
  <cp:lastPrinted>2019-07-15T11:09:00Z</cp:lastPrinted>
  <dcterms:modified xmlns:xsi="http://www.w3.org/2001/XMLSchema-instance" xsi:type="dcterms:W3CDTF">2019-07-15T11:25:00Z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(St-788-19-My 1. evolution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