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9bf0" w14:paraId="0379bf0" w:rsidRDefault="00BE7C1D" w:rsidP="00BE7C1D" w:rsidR="00BE7C1D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C1D" w:rsidP="00BE7C1D" w:rsidR="00BE7C1D">
      <w:pPr>
        <w:spacing w:after="0"/>
      </w:pPr>
      <w:r>
        <w:t xml:space="preserve">         REPUBLIKA HRVATSKA</w:t>
      </w:r>
    </w:p>
    <w:p w:rsidRDefault="00BE7C1D" w:rsidP="00BE7C1D" w:rsidR="00BE7C1D">
      <w:pPr>
        <w:spacing w:after="0"/>
      </w:pPr>
      <w:r>
        <w:t xml:space="preserve"> TRGOVAČKI SUD U VARAŽDINU</w:t>
      </w:r>
    </w:p>
    <w:p w:rsidRDefault="00BE7C1D" w:rsidP="00BE7C1D" w:rsidR="00BE7C1D">
      <w:pPr>
        <w:spacing w:after="0"/>
        <w:ind w:firstLine="720"/>
      </w:pPr>
      <w:r>
        <w:t xml:space="preserve">         B. Radić 2</w:t>
      </w:r>
    </w:p>
    <w:p w:rsidRDefault="00BE7C1D" w:rsidP="00BE7C1D" w:rsidR="00BE7C1D">
      <w:pPr>
        <w:spacing w:after="0"/>
        <w:jc w:val="center"/>
      </w:pPr>
    </w:p>
    <w:p w:rsidRDefault="00BE7C1D" w:rsidP="00BE7C1D" w:rsidR="00BE7C1D">
      <w:pPr>
        <w:spacing w:after="0"/>
        <w:jc w:val="center"/>
      </w:pPr>
    </w:p>
    <w:p w:rsidRDefault="00BE7C1D" w:rsidP="00BE7C1D" w:rsidR="00BE7C1D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B i P PROIZVODNJA d.o.o., OIB: 97615049316</w:t>
      </w:r>
      <w:r>
        <w:t xml:space="preserve">, sa sjedištem u </w:t>
      </w:r>
      <w:proofErr w:type="spellStart"/>
      <w:r>
        <w:t>Rakovec</w:t>
      </w:r>
      <w:proofErr w:type="spellEnd"/>
      <w:r>
        <w:t xml:space="preserve"> 47</w:t>
      </w:r>
      <w:r>
        <w:t xml:space="preserve">, </w:t>
      </w:r>
      <w:r>
        <w:t xml:space="preserve">42222 </w:t>
      </w:r>
      <w:proofErr w:type="spellStart"/>
      <w:r>
        <w:t>Rakovec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B i P PROIZVODNJA d.o.o., OIB: 97615049316, sa sjedištem u </w:t>
      </w:r>
      <w:proofErr w:type="spellStart"/>
      <w:r>
        <w:t>Rakovec</w:t>
      </w:r>
      <w:proofErr w:type="spellEnd"/>
      <w:r>
        <w:t xml:space="preserve"> 47, 42222 </w:t>
      </w:r>
      <w:proofErr w:type="spellStart"/>
      <w:r>
        <w:t>Rakovec</w:t>
      </w:r>
      <w:proofErr w:type="spellEnd"/>
      <w:r>
        <w:t xml:space="preserve">, iznosi </w:t>
      </w:r>
      <w:r>
        <w:t xml:space="preserve">142.046,56 </w:t>
      </w:r>
      <w:r>
        <w:t>kn.</w:t>
      </w: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  <w:r>
        <w:tab/>
        <w:t>II/ Poziva</w:t>
      </w:r>
      <w:r>
        <w:t>ju</w:t>
      </w:r>
      <w:r>
        <w:t xml:space="preserve"> se </w:t>
      </w:r>
      <w:r>
        <w:t>direktori</w:t>
      </w:r>
      <w:r>
        <w:t xml:space="preserve"> dužnika </w:t>
      </w:r>
      <w:proofErr w:type="spellStart"/>
      <w:r>
        <w:t>Stipo</w:t>
      </w:r>
      <w:proofErr w:type="spellEnd"/>
      <w:r>
        <w:t xml:space="preserve"> </w:t>
      </w:r>
      <w:proofErr w:type="spellStart"/>
      <w:r>
        <w:t>Palinić</w:t>
      </w:r>
      <w:proofErr w:type="spellEnd"/>
      <w:r>
        <w:t>, OIB: 36507617290</w:t>
      </w:r>
      <w:r>
        <w:t xml:space="preserve">, </w:t>
      </w:r>
      <w:proofErr w:type="spellStart"/>
      <w:r>
        <w:t>Rakovec</w:t>
      </w:r>
      <w:proofErr w:type="spellEnd"/>
      <w:r>
        <w:t>,</w:t>
      </w:r>
      <w:r>
        <w:t xml:space="preserve"> </w:t>
      </w:r>
      <w:proofErr w:type="spellStart"/>
      <w:r>
        <w:t>Rakovec</w:t>
      </w:r>
      <w:proofErr w:type="spellEnd"/>
      <w:r>
        <w:t xml:space="preserve"> 117 i Niko </w:t>
      </w:r>
      <w:proofErr w:type="spellStart"/>
      <w:r>
        <w:t>Palinić</w:t>
      </w:r>
      <w:proofErr w:type="spellEnd"/>
      <w:r>
        <w:t xml:space="preserve">, OIB: 75749939741, </w:t>
      </w:r>
      <w:proofErr w:type="spellStart"/>
      <w:r>
        <w:t>Rakovec</w:t>
      </w:r>
      <w:proofErr w:type="spellEnd"/>
      <w:r>
        <w:t xml:space="preserve">, </w:t>
      </w:r>
      <w:proofErr w:type="spellStart"/>
      <w:r>
        <w:t>Rakovec</w:t>
      </w:r>
      <w:proofErr w:type="spellEnd"/>
      <w:r>
        <w:t xml:space="preserve"> 117</w:t>
      </w:r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  <w:r>
        <w:tab/>
        <w:t xml:space="preserve">III/ </w:t>
      </w:r>
      <w:proofErr w:type="spellStart"/>
      <w:r>
        <w:t>Upozorav</w:t>
      </w:r>
      <w:r>
        <w:t>ju</w:t>
      </w:r>
      <w:proofErr w:type="spellEnd"/>
      <w:r>
        <w:t xml:space="preserve"> se direktori </w:t>
      </w:r>
      <w: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E7C1D" w:rsidP="00BE7C1D" w:rsidR="00BE7C1D">
      <w:pPr>
        <w:spacing w:after="0"/>
        <w:ind w:firstLine="720"/>
        <w:jc w:val="both"/>
      </w:pPr>
    </w:p>
    <w:p w:rsidRDefault="00BE7C1D" w:rsidP="00BE7C1D" w:rsidR="00BE7C1D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</w:p>
    <w:p w:rsidRDefault="00BE7C1D" w:rsidP="00BE7C1D" w:rsidR="00BE7C1D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BE7C1D" w:rsidP="00BE7C1D" w:rsidR="00BE7C1D">
      <w:pPr>
        <w:spacing w:after="0"/>
        <w:outlineLvl w:val="0"/>
      </w:pPr>
    </w:p>
    <w:p w:rsidRDefault="00BE7C1D" w:rsidP="00BE7C1D" w:rsidR="00BE7C1D">
      <w:pPr>
        <w:spacing w:after="0"/>
        <w:jc w:val="center"/>
        <w:outlineLvl w:val="0"/>
      </w:pPr>
    </w:p>
    <w:p w:rsidRDefault="00BE7C1D" w:rsidP="00BE7C1D" w:rsidR="00BE7C1D">
      <w:pPr>
        <w:spacing w:after="0"/>
        <w:jc w:val="center"/>
        <w:outlineLvl w:val="0"/>
      </w:pPr>
      <w:r>
        <w:t>Obrazloženje</w:t>
      </w:r>
    </w:p>
    <w:p w:rsidRDefault="00BE7C1D" w:rsidP="00BE7C1D" w:rsidR="00BE7C1D">
      <w:pPr>
        <w:spacing w:after="0"/>
        <w:outlineLvl w:val="0"/>
      </w:pPr>
    </w:p>
    <w:p w:rsidRDefault="00BE7C1D" w:rsidP="00BE7C1D" w:rsidR="00BE7C1D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BE7C1D">
        <w:t xml:space="preserve"> </w:t>
      </w:r>
      <w:r>
        <w:t xml:space="preserve">B i P PROIZVODNJA d.o.o., OIB: 97615049316, sa sjedištem u </w:t>
      </w:r>
      <w:proofErr w:type="spellStart"/>
      <w:r>
        <w:t>Rakovec</w:t>
      </w:r>
      <w:proofErr w:type="spellEnd"/>
      <w:r>
        <w:t xml:space="preserve"> 47, 42222 </w:t>
      </w:r>
      <w:proofErr w:type="spellStart"/>
      <w:r>
        <w:t>Rakovec</w:t>
      </w:r>
      <w:proofErr w:type="spellEnd"/>
      <w:r>
        <w:t xml:space="preserve">, navodeći da dužnik na dan </w:t>
      </w:r>
      <w:r>
        <w:t>29. listopada</w:t>
      </w:r>
      <w:r>
        <w:t xml:space="preserve"> 2015. u Očevidniku redoslijeda osnova za plaćanje ima evidentirane neizvršene osnove za plaćanje u ukupnom iznosu od </w:t>
      </w:r>
      <w:r>
        <w:t>142.046,56</w:t>
      </w:r>
      <w:r>
        <w:t xml:space="preserve"> kn te da dužnik nema zaposlenih.</w:t>
      </w:r>
    </w:p>
    <w:p w:rsidRDefault="00BE7C1D" w:rsidP="00BE7C1D" w:rsidR="00BE7C1D">
      <w:pPr>
        <w:spacing w:after="0"/>
        <w:jc w:val="both"/>
        <w:outlineLvl w:val="0"/>
      </w:pPr>
    </w:p>
    <w:p w:rsidRDefault="00BE7C1D" w:rsidP="00BE7C1D" w:rsidR="00BE7C1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E7C1D" w:rsidP="00BE7C1D" w:rsidR="00BE7C1D">
      <w:pPr>
        <w:spacing w:after="0"/>
        <w:jc w:val="both"/>
        <w:outlineLvl w:val="0"/>
      </w:pPr>
    </w:p>
    <w:p w:rsidRDefault="00BE7C1D" w:rsidP="00BE7C1D" w:rsidR="00BE7C1D">
      <w:pPr>
        <w:spacing w:after="0"/>
        <w:jc w:val="center"/>
        <w:outlineLvl w:val="0"/>
      </w:pPr>
    </w:p>
    <w:p w:rsidRDefault="00BE7C1D" w:rsidP="00BE7C1D" w:rsidR="00BE7C1D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BE7C1D" w:rsidP="00BE7C1D" w:rsidR="00BE7C1D">
      <w:pPr>
        <w:spacing w:after="0"/>
        <w:jc w:val="center"/>
        <w:outlineLvl w:val="0"/>
      </w:pPr>
    </w:p>
    <w:p w:rsidRDefault="00BE7C1D" w:rsidP="00BE7C1D" w:rsidR="00BE7C1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E7C1D" w:rsidP="00BE7C1D" w:rsidR="00BE7C1D">
      <w:pPr>
        <w:spacing w:after="0"/>
        <w:jc w:val="center"/>
        <w:outlineLvl w:val="0"/>
      </w:pPr>
    </w:p>
    <w:p w:rsidRDefault="00BE7C1D" w:rsidP="00BE7C1D" w:rsidR="00BE7C1D">
      <w:pPr>
        <w:spacing w:after="0"/>
        <w:ind w:firstLine="720" w:left="3600"/>
        <w:jc w:val="center"/>
        <w:outlineLvl w:val="0"/>
      </w:pPr>
      <w:r>
        <w:t>STEČAJNI SUDAC:</w:t>
      </w:r>
    </w:p>
    <w:p w:rsidRDefault="00BE7C1D" w:rsidP="00BE7C1D" w:rsidR="00BE7C1D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BE7C1D" w:rsidP="00BE7C1D" w:rsidR="00BE7C1D">
      <w:pPr>
        <w:spacing w:after="0"/>
        <w:ind w:firstLine="720" w:left="3600"/>
        <w:jc w:val="center"/>
        <w:outlineLvl w:val="0"/>
      </w:pPr>
    </w:p>
    <w:p w:rsidRDefault="00BE7C1D" w:rsidP="00BE7C1D" w:rsidR="00BE7C1D">
      <w:pPr>
        <w:spacing w:after="0"/>
        <w:outlineLvl w:val="0"/>
      </w:pPr>
    </w:p>
    <w:p w:rsidRDefault="00BE7C1D" w:rsidP="00BE7C1D" w:rsidR="00BE7C1D">
      <w:pPr>
        <w:spacing w:after="0"/>
        <w:outlineLvl w:val="0"/>
      </w:pPr>
    </w:p>
    <w:p w:rsidRDefault="00BE7C1D" w:rsidP="00BE7C1D" w:rsidR="00BE7C1D">
      <w:pPr>
        <w:spacing w:after="0"/>
        <w:outlineLvl w:val="0"/>
      </w:pPr>
    </w:p>
    <w:p w:rsidRDefault="00BE7C1D" w:rsidP="00BE7C1D" w:rsidR="00BE7C1D">
      <w:pPr>
        <w:spacing w:after="0"/>
        <w:outlineLvl w:val="0"/>
      </w:pPr>
    </w:p>
    <w:p w:rsidRDefault="00BE7C1D" w:rsidP="00BE7C1D" w:rsidR="00BE7C1D">
      <w:pPr>
        <w:spacing w:after="0"/>
        <w:outlineLvl w:val="0"/>
      </w:pPr>
      <w:r>
        <w:t>DNA:</w:t>
      </w:r>
    </w:p>
    <w:p w:rsidRDefault="00BE7C1D" w:rsidP="00BE7C1D" w:rsidR="00BE7C1D">
      <w:pPr>
        <w:spacing w:after="0"/>
        <w:outlineLvl w:val="0"/>
      </w:pPr>
      <w:r>
        <w:t>- e-Oglasna ploča suda</w:t>
      </w:r>
    </w:p>
    <w:p w:rsidRDefault="00AE649C" w:rsidP="00BE7C1D" w:rsidR="00AE649C" w:rsidRPr="00B76F3C">
      <w:pPr>
        <w:pStyle w:val="Naslov3"/>
        <w:numPr>
          <w:ilvl w:val="0"/>
          <w:numId w:val="0"/>
        </w:numPr>
      </w:pPr>
    </w:p>
    <w:p w:rsidRDefault="00BE7C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BE7C1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C1D" w:rsidP="00BE7C1D" w:rsidR="008333A9">
    <w:pPr>
      <w:pStyle w:val="Zaglavlje"/>
      <w:tabs>
        <w:tab w:pos="382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St-578/15-4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C1D" w:rsidR="00BE7C1D">
    <w:pPr>
      <w:pStyle w:val="Zaglavlje"/>
    </w:pPr>
    <w:r>
      <w:t>Poslovni broj: 6 St-578/15-4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C1D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195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St-578/2015-4</izvorni_sadrzaj>
    <derivirana_varijabla naziv="DomainObject.Oznaka_1">St-578/2015-4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St-578/2015</izvorni_sadrzaj>
    <derivirana_varijabla naziv="DomainObject.Predmet.OznakaBroj_1">St-578/2015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 i P. PROIZVODNJA d.o.o. za proizvodnju i preradu proizvoda od metala</izvorni_sadrzaj>
    <derivirana_varijabla naziv="DomainObject.Predmet.ProtustrankaFormated_1">  B. i P. PROIZVODNJA d.o.o. za proizvodnju i preradu proizvoda od metala</derivirana_varijabla>
  </DomainObject.Predmet.ProtustrankaFormated>
  <DomainObject.Predmet.ProtustrankaFormatedOIB>
    <izvorni_sadrzaj>  B. i P. PROIZVODNJA d.o.o. za proizvodnju i preradu proizvoda od metala, OIB 97615049316</izvorni_sadrzaj>
    <derivirana_varijabla naziv="DomainObject.Predmet.ProtustrankaFormatedOIB_1">  B. i P. PROIZVODNJA d.o.o. za proizvodnju i preradu proizvoda od metala, OIB 97615049316</derivirana_varijabla>
  </DomainObject.Predmet.ProtustrankaFormatedOIB>
  <DomainObject.Predmet.ProtustrankaFormatedWithAdress>
    <izvorni_sadrzaj> B. i P. PROIZVODNJA d.o.o. za proizvodnju i preradu proizvoda od metala, Rakovec 47, 42220 Rakovec</izvorni_sadrzaj>
    <derivirana_varijabla naziv="DomainObject.Predmet.ProtustrankaFormatedWithAdress_1"> B. i P. PROIZVODNJA d.o.o. za proizvodnju i preradu proizvoda od metala, Rakovec 47, 42220 Rakovec</derivirana_varijabla>
  </DomainObject.Predmet.ProtustrankaFormatedWithAdress>
  <DomainObject.Predmet.ProtustrankaFormatedWithAdressOIB>
    <izvorni_sadrzaj> B. i P. PROIZVODNJA d.o.o. za proizvodnju i preradu proizvoda od metala, OIB 97615049316, Rakovec 47, 42220 Rakovec</izvorni_sadrzaj>
    <derivirana_varijabla naziv="DomainObject.Predmet.ProtustrankaFormatedWithAdressOIB_1"> B. i P. PROIZVODNJA d.o.o. za proizvodnju i preradu proizvoda od metala, OIB 97615049316, Rakovec 47, 42220 Rakovec</derivirana_varijabla>
  </DomainObject.Predmet.ProtustrankaFormatedWithAdressOIB>
  <DomainObject.Predmet.ProtustrankaWithAdress>
    <izvorni_sadrzaj>B. i P. PROIZVODNJA d.o.o. za proizvodnju i preradu proizvoda od metala Rakovec 47, 42220 Rakovec</izvorni_sadrzaj>
    <derivirana_varijabla naziv="DomainObject.Predmet.ProtustrankaWithAdress_1">B. i P. PROIZVODNJA d.o.o. za proizvodnju i preradu proizvoda od metala Rakovec 47, 42220 Rakovec</derivirana_varijabla>
  </DomainObject.Predmet.ProtustrankaWithAdress>
  <DomainObject.Predmet.ProtustrankaWithAdressOIB>
    <izvorni_sadrzaj>B. i P. PROIZVODNJA d.o.o. za proizvodnju i preradu proizvoda od metala, OIB 97615049316, Rakovec 47, 42220 Rakovec</izvorni_sadrzaj>
    <derivirana_varijabla naziv="DomainObject.Predmet.ProtustrankaWithAdressOIB_1">B. i P. PROIZVODNJA d.o.o. za proizvodnju i preradu proizvoda od metala, OIB 97615049316, Rakovec 47, 42220 Rakovec</derivirana_varijabla>
  </DomainObject.Predmet.ProtustrankaWithAdressOIB>
  <DomainObject.Predmet.ProtustrankaNazivFormated>
    <izvorni_sadrzaj>B. i P. PROIZVODNJA d.o.o. za proizvodnju i preradu proizvoda od metala</izvorni_sadrzaj>
    <derivirana_varijabla naziv="DomainObject.Predmet.ProtustrankaNazivFormated_1">B. i P. PROIZVODNJA d.o.o. za proizvodnju i preradu proizvoda od metala</derivirana_varijabla>
  </DomainObject.Predmet.ProtustrankaNazivFormated>
  <DomainObject.Predmet.ProtustrankaNazivFormatedOIB>
    <izvorni_sadrzaj>B. i P. PROIZVODNJA d.o.o. za proizvodnju i preradu proizvoda od metala, OIB 97615049316</izvorni_sadrzaj>
    <derivirana_varijabla naziv="DomainObject.Predmet.ProtustrankaNazivFormatedOIB_1">B. i P. PROIZVODNJA d.o.o. za proizvodnju i preradu proizvoda od metala, OIB 97615049316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14204656.00</izvorni_sadrzaj>
    <derivirana_varijabla naziv="DomainObject.Predmet.TrenutnaVrijednost_1">14204656.00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B. i P. PROIZVODNJA d.o.o. za proizvodnju i preradu proizvoda od metala</item>
    </izvorni_sadrzaj>
    <derivirana_varijabla naziv="DomainObject.Predmet.ProtuStrankaListFormated_1">
      <item>B. i P. PROIZVODNJA d.o.o. za proizvodnju i preradu proizvoda od metala</item>
    </derivirana_varijabla>
  </DomainObject.Predmet.ProtuStrankaListFormated>
  <DomainObject.Predmet.ProtuStrankaListFormatedOIB>
    <izvorni_sadrzaj>
      <item>B. i P. PROIZVODNJA d.o.o. za proizvodnju i preradu proizvoda od metala, OIB 97615049316</item>
    </izvorni_sadrzaj>
    <derivirana_varijabla naziv="DomainObject.Predmet.ProtuStrankaListFormatedOIB_1">
      <item>B. i P. PROIZVODNJA d.o.o. za proizvodnju i preradu proizvoda od metala, OIB 97615049316</item>
    </derivirana_varijabla>
  </DomainObject.Predmet.ProtuStrankaListFormatedOIB>
  <DomainObject.Predmet.ProtuStrankaListFormatedWithAdress>
    <izvorni_sadrzaj>
      <item>B. i P. PROIZVODNJA d.o.o. za proizvodnju i preradu proizvoda od metala, Rakovec 47, 42220 Rakovec</item>
    </izvorni_sadrzaj>
    <derivirana_varijabla naziv="DomainObject.Predmet.ProtuStrankaListFormatedWithAdress_1">
      <item>B. i P. PROIZVODNJA d.o.o. za proizvodnju i preradu proizvoda od metala, Rakovec 47, 42220 Rakovec</item>
    </derivirana_varijabla>
  </DomainObject.Predmet.ProtuStrankaListFormatedWithAdress>
  <DomainObject.Predmet.ProtuStrankaListFormatedWithAdressOIB>
    <izvorni_sadrzaj>
      <item>B. i P. PROIZVODNJA d.o.o. za proizvodnju i preradu proizvoda od metala, OIB 97615049316, Rakovec 47, 42220 Rakovec</item>
    </izvorni_sadrzaj>
    <derivirana_varijabla naziv="DomainObject.Predmet.ProtuStrankaListFormatedWithAdressOIB_1">
      <item>B. i P. PROIZVODNJA d.o.o. za proizvodnju i preradu proizvoda od metala, OIB 97615049316, Rakovec 47, 42220 Rakovec</item>
    </derivirana_varijabla>
  </DomainObject.Predmet.ProtuStrankaListFormatedWithAdressOIB>
  <DomainObject.Predmet.ProtuStrankaListNazivFormated>
    <izvorni_sadrzaj>
      <item>B. i P. PROIZVODNJA d.o.o. za proizvodnju i preradu proizvoda od metala</item>
    </izvorni_sadrzaj>
    <derivirana_varijabla naziv="DomainObject.Predmet.ProtuStrankaListNazivFormated_1">
      <item>B. i P. PROIZVODNJA d.o.o. za proizvodnju i preradu proizvoda od metala</item>
    </derivirana_varijabla>
  </DomainObject.Predmet.ProtuStrankaListNazivFormated>
  <DomainObject.Predmet.ProtuStrankaListNazivFormatedOIB>
    <izvorni_sadrzaj>
      <item>B. i P. PROIZVODNJA d.o.o. za proizvodnju i preradu proizvoda od metala, OIB 97615049316</item>
    </izvorni_sadrzaj>
    <derivirana_varijabla naziv="DomainObject.Predmet.ProtuStrankaListNazivFormatedOIB_1">
      <item>B. i P. PROIZVODNJA d.o.o. za proizvodnju i preradu proizvoda od metala, OIB 97615049316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St-578/2015-4</izvorni_sadrzaj>
    <derivirana_varijabla naziv="DomainObject.PoslovniBrojDokumenta_1">St-578/2015-4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B. i P. PROIZVODNJA d.o.o. za proizvodnju i preradu proizvoda od metala</izvorni_sadrzaj>
    <derivirana_varijabla naziv="DomainObject.Predmet.ProtustrankaIDrugi_1">B. i P. PROIZVODNJA d.o.o. za proizvodnju i preradu proizvoda od metala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B. i P. PROIZVODNJA d.o.o. za proizvodnju i preradu proizvoda od metala, OIB 97615049316, Rakovec 47, 42220 Rakovec</izvorni_sadrzaj>
    <derivirana_varijabla naziv="DomainObject.Predmet.ProtustrankaIDrugiAdressOIB_1">B. i P. PROIZVODNJA d.o.o. za proizvodnju i preradu proizvoda od metala, OIB 97615049316, Rakovec 47, 42220 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B. i P. PROIZVODNJA d.o.o. za proizvodnju i preradu proizvoda od metala</item>
      <item>E-oglasna ploča</item>
      <item>Sudski registar, Trgovački sud u Varaždinu</item>
    </izvorni_sadrzaj>
    <derivirana_varijabla naziv="DomainObject.Predmet.SudioniciListNaziv_1">
      <item>Financijska agencija</item>
      <item>B. i P. PROIZVODNJA d.o.o. za proizvodnju i preradu proizvoda od metala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B. i P. PROIZVODNJA d.o.o. za proizvodnju i preradu proizvoda od metala, OIB 97615049316, Rakovec 47,42220 Rakovec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B. i P. PROIZVODNJA d.o.o. za proizvodnju i preradu proizvoda od metala, OIB 97615049316, Rakovec 47,42220 Rakovec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5AC9D-CF2A-4A02-8F30-FB738F0E9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2553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2015-11-11T07:57:00Z</cp:lastPrinted>
  <dcterms:modified xmlns:xsi="http://www.w3.org/2001/XMLSchema-instance" xsi:type="dcterms:W3CDTF">2015-11-11T07:57:00Z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