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580a" w14:paraId="b41580a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C11C7">
        <w:t>51</w:t>
      </w:r>
      <w:r w:rsidR="00817AE2">
        <w:t>4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17AE2">
        <w:t>KRŠEVAN NIKOLA j.d.o.o., Zadar, Andrije Hebranga 9, OIB: 80008825043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60D71">
        <w:t>11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817AE2">
        <w:t>KRŠEVAN NIKOLA j.d.o.o., Zadar, Andrije Hebranga 9, OIB: 80008825043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817AE2">
        <w:t>15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817AE2">
        <w:t>17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817AE2">
        <w:t>KRŠEVAN NIKOLA j.d.o.o.,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817AE2">
        <w:t>01. rujna 2015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817AE2">
        <w:t>622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817AE2">
        <w:t>14.387,53</w:t>
      </w:r>
      <w:r w:rsidR="00245588" w:rsidRPr="006A6907">
        <w:t xml:space="preserve"> kun</w:t>
      </w:r>
      <w:r w:rsidR="00817AE2">
        <w:t>e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460D71">
        <w:t>11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817AE2">
        <w:t>KRŠEVAN NIKOLA j.d.o.o., Zadar</w:t>
      </w:r>
      <w:r w:rsidR="00817AE2" w:rsidRPr="00F60CD9">
        <w:t xml:space="preserve"> </w:t>
      </w:r>
      <w:r w:rsidR="0020610B" w:rsidRPr="00F60CD9">
        <w:t>i za član</w:t>
      </w:r>
      <w:r w:rsidR="00817AE2">
        <w:t>a</w:t>
      </w:r>
      <w:r w:rsidR="00286427">
        <w:t xml:space="preserve"> </w:t>
      </w:r>
      <w:r w:rsidR="0020610B" w:rsidRPr="00F60CD9">
        <w:t>uprave s upozorenjem</w:t>
      </w:r>
    </w:p>
    <w:p w:rsidRDefault="00817AE2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>NIKOLA VUK iz Biograda na Moru, Obala kralja Petra Krešimira 4 20/D -</w:t>
      </w:r>
      <w:r w:rsidR="00B207BB">
        <w:t xml:space="preserve"> 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B3F0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2D7761">
      <w:t>51</w:t>
    </w:r>
    <w:r w:rsidR="00817AE2">
      <w:t>4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17AE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3F05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B3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F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F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F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F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B3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F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F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F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F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KRŠEVAN NIKOLA j.d.o.o. za trgovinu i ugostiteljstvo</izvorni_sadrzaj>
    <derivirana_varijabla naziv="DomainObject.Predmet.ProtustrankaFormated_1">  KRŠEVAN NIKOLA j.d.o.o. za trgovinu i ugostiteljstvo</derivirana_varijabla>
  </DomainObject.Predmet.ProtustrankaFormated>
  <DomainObject.Predmet.ProtustrankaFormatedOIB>
    <izvorni_sadrzaj>  KRŠEVAN NIKOLA j.d.o.o. za trgovinu i ugostiteljstvo, OIB 80008825043</izvorni_sadrzaj>
    <derivirana_varijabla naziv="DomainObject.Predmet.ProtustrankaFormatedOIB_1">  KRŠEVAN NIKOLA j.d.o.o. za trgovinu i ugostiteljstvo, OIB 80008825043</derivirana_varijabla>
  </DomainObject.Predmet.ProtustrankaFormatedOIB>
  <DomainObject.Predmet.ProtustrankaFormatedWithAdress>
    <izvorni_sadrzaj> KRŠEVAN NIKOLA j.d.o.o. za trgovinu i ugostiteljstvo, Andrije Hebranga 9, 23000 Zadar</izvorni_sadrzaj>
    <derivirana_varijabla naziv="DomainObject.Predmet.ProtustrankaFormatedWithAdress_1"> KRŠEVAN NIKOLA j.d.o.o. za trgovinu i ugostiteljstvo, Andrije Hebranga 9, 23000 Zadar</derivirana_varijabla>
  </DomainObject.Predmet.ProtustrankaFormatedWithAdress>
  <DomainObject.Predmet.ProtustrankaFormatedWithAdressOIB>
    <izvorni_sadrzaj> KRŠEVAN NIKOLA j.d.o.o. za trgovinu i ugostiteljstvo, OIB 80008825043, Andrije Hebranga 9, 23000 Zadar</izvorni_sadrzaj>
    <derivirana_varijabla naziv="DomainObject.Predmet.ProtustrankaFormatedWithAdressOIB_1"> KRŠEVAN NIKOLA j.d.o.o. za trgovinu i ugostiteljstvo, OIB 80008825043, Andrije Hebranga 9, 23000 Zadar</derivirana_varijabla>
  </DomainObject.Predmet.ProtustrankaFormatedWithAdressOIB>
  <DomainObject.Predmet.ProtustrankaWithAdress>
    <izvorni_sadrzaj>KRŠEVAN NIKOLA j.d.o.o. za trgovinu i ugostiteljstvo Andrije Hebranga 9, 23000 Zadar</izvorni_sadrzaj>
    <derivirana_varijabla naziv="DomainObject.Predmet.ProtustrankaWithAdress_1">KRŠEVAN NIKOLA j.d.o.o. za trgovinu i ugostiteljstvo Andrije Hebranga 9, 23000 Zadar</derivirana_varijabla>
  </DomainObject.Predmet.ProtustrankaWithAdress>
  <DomainObject.Predmet.ProtustrankaWithAdressOIB>
    <izvorni_sadrzaj>KRŠEVAN NIKOLA j.d.o.o. za trgovinu i ugostiteljstvo, OIB 80008825043, Andrije Hebranga 9, 23000 Zadar</izvorni_sadrzaj>
    <derivirana_varijabla naziv="DomainObject.Predmet.ProtustrankaWithAdressOIB_1">KRŠEVAN NIKOLA j.d.o.o. za trgovinu i ugostiteljstvo, OIB 80008825043, Andrije Hebranga 9, 23000 Zadar</derivirana_varijabla>
  </DomainObject.Predmet.ProtustrankaWithAdressOIB>
  <DomainObject.Predmet.ProtustrankaNazivFormated>
    <izvorni_sadrzaj>KRŠEVAN NIKOLA j.d.o.o. za trgovinu i ugostiteljstvo</izvorni_sadrzaj>
    <derivirana_varijabla naziv="DomainObject.Predmet.ProtustrankaNazivFormated_1">KRŠEVAN NIKOLA j.d.o.o. za trgovinu i ugostiteljstvo</derivirana_varijabla>
  </DomainObject.Predmet.ProtustrankaNazivFormated>
  <DomainObject.Predmet.ProtustrankaNazivFormatedOIB>
    <izvorni_sadrzaj>KRŠEVAN NIKOLA j.d.o.o. za trgovinu i ugostiteljstvo, OIB 80008825043</izvorni_sadrzaj>
    <derivirana_varijabla naziv="DomainObject.Predmet.ProtustrankaNazivFormatedOIB_1">KRŠEVAN NIKOLA j.d.o.o. za trgovinu i ugostiteljstvo, OIB 80008825043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14387.53</izvorni_sadrzaj>
    <derivirana_varijabla naziv="DomainObject.Predmet.TrenutnaVrijednost_1">14387.53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NIKOLA j.d.o.o. za trgovinu i ugostiteljstvo</item>
    </izvorni_sadrzaj>
    <derivirana_varijabla naziv="DomainObject.Predmet.ProtuStrankaListFormated_1">
      <item>KRŠEVAN NIKOLA j.d.o.o. za trgovinu i ugostiteljstvo</item>
    </derivirana_varijabla>
  </DomainObject.Predmet.ProtuStrankaListFormated>
  <DomainObject.Predmet.ProtuStrankaListFormatedOIB>
    <izvorni_sadrzaj>
      <item>KRŠEVAN NIKOLA j.d.o.o. za trgovinu i ugostiteljstvo, OIB 80008825043</item>
    </izvorni_sadrzaj>
    <derivirana_varijabla naziv="DomainObject.Predmet.ProtuStrankaListFormatedOIB_1">
      <item>KRŠEVAN NIKOLA j.d.o.o. za trgovinu i ugostiteljstvo, OIB 80008825043</item>
    </derivirana_varijabla>
  </DomainObject.Predmet.ProtuStrankaListFormatedOIB>
  <DomainObject.Predmet.ProtuStrankaListFormatedWithAdress>
    <izvorni_sadrzaj>
      <item>KRŠEVAN NIKOLA j.d.o.o. za trgovinu i ugostiteljstvo, Andrije Hebranga 9, 23000 Zadar</item>
    </izvorni_sadrzaj>
    <derivirana_varijabla naziv="DomainObject.Predmet.ProtuStrankaListFormatedWithAdress_1">
      <item>KRŠEVAN NIKOLA j.d.o.o. za trgovinu i ugostiteljstvo, Andrije Hebranga 9, 23000 Zadar</item>
    </derivirana_varijabla>
  </DomainObject.Predmet.ProtuStrankaListFormatedWithAdress>
  <DomainObject.Predmet.ProtuStrankaListFormatedWithAdressOIB>
    <izvorni_sadrzaj>
      <item>KRŠEVAN NIKOLA j.d.o.o. za trgovinu i ugostiteljstvo, OIB 80008825043, Andrije Hebranga 9, 23000 Zadar</item>
    </izvorni_sadrzaj>
    <derivirana_varijabla naziv="DomainObject.Predmet.ProtuStrankaListFormatedWithAdressOIB_1">
      <item>KRŠEVAN NIKOLA j.d.o.o. za trgovinu i ugostiteljstvo, OIB 80008825043, Andrije Hebranga 9, 23000 Zadar</item>
    </derivirana_varijabla>
  </DomainObject.Predmet.ProtuStrankaListFormatedWithAdressOIB>
  <DomainObject.Predmet.ProtuStrankaListNazivFormated>
    <izvorni_sadrzaj>
      <item>KRŠEVAN NIKOLA j.d.o.o. za trgovinu i ugostiteljstvo</item>
    </izvorni_sadrzaj>
    <derivirana_varijabla naziv="DomainObject.Predmet.ProtuStrankaListNazivFormated_1">
      <item>KRŠEVAN NIKOLA j.d.o.o. za trgovinu i ugostiteljstvo</item>
    </derivirana_varijabla>
  </DomainObject.Predmet.ProtuStrankaListNazivFormated>
  <DomainObject.Predmet.ProtuStrankaListNazivFormatedOIB>
    <izvorni_sadrzaj>
      <item>KRŠEVAN NIKOLA j.d.o.o. za trgovinu i ugostiteljstvo, OIB 80008825043</item>
    </izvorni_sadrzaj>
    <derivirana_varijabla naziv="DomainObject.Predmet.ProtuStrankaListNazivFormatedOIB_1">
      <item>KRŠEVAN NIKOLA j.d.o.o. za trgovinu i ugostiteljstvo, OIB 80008825043</item>
    </derivirana_varijabla>
  </DomainObject.Predmet.ProtuStrankaListNazivFormatedOIB>
  <DomainObject.Predmet.OstaliListFormated>
    <izvorni_sadrzaj>
      <item>Nikola Vuk</item>
    </izvorni_sadrzaj>
    <derivirana_varijabla naziv="DomainObject.Predmet.OstaliListFormated_1">
      <item>Nikola Vuk</item>
    </derivirana_varijabla>
  </DomainObject.Predmet.OstaliListFormated>
  <DomainObject.Predmet.OstaliListFormatedOIB>
    <izvorni_sadrzaj>
      <item>Nikola Vuk, OIB 79847644024</item>
    </izvorni_sadrzaj>
    <derivirana_varijabla naziv="DomainObject.Predmet.OstaliListFormatedOIB_1">
      <item>Nikola Vuk, OIB 79847644024</item>
    </derivirana_varijabla>
  </DomainObject.Predmet.OstaliListFormatedOIB>
  <DomainObject.Predmet.OstaliListFormatedWithAdress>
    <izvorni_sadrzaj>
      <item>Nikola Vuk, Obala Kralja Petra Krešimira 4 20d, 23210 Biograd Na Moru</item>
    </izvorni_sadrzaj>
    <derivirana_varijabla naziv="DomainObject.Predmet.OstaliListFormatedWithAdress_1">
      <item>Nikola Vuk, Obala Kralja Petra Krešimira 4 20d, 23210 Biograd Na Moru</item>
    </derivirana_varijabla>
  </DomainObject.Predmet.OstaliListFormatedWithAdress>
  <DomainObject.Predmet.OstaliListFormatedWithAdressOIB>
    <izvorni_sadrzaj>
      <item>Nikola Vuk, OIB 79847644024, Obala Kralja Petra Krešimira 4 20d, 23210 Biograd Na Moru</item>
    </izvorni_sadrzaj>
    <derivirana_varijabla naziv="DomainObject.Predmet.OstaliListFormatedWithAdressOIB_1">
      <item>Nikola Vuk, OIB 79847644024, Obala Kralja Petra Krešimira 4 20d, 23210 Biograd Na Moru</item>
    </derivirana_varijabla>
  </DomainObject.Predmet.OstaliListFormatedWithAdressOIB>
  <DomainObject.Predmet.OstaliListNazivFormated>
    <izvorni_sadrzaj>
      <item>Nikola Vuk</item>
    </izvorni_sadrzaj>
    <derivirana_varijabla naziv="DomainObject.Predmet.OstaliListNazivFormated_1">
      <item>Nikola Vuk</item>
    </derivirana_varijabla>
  </DomainObject.Predmet.OstaliListNazivFormated>
  <DomainObject.Predmet.OstaliListNazivFormatedOIB>
    <izvorni_sadrzaj>
      <item>Nikola Vuk, OIB 79847644024</item>
    </izvorni_sadrzaj>
    <derivirana_varijabla naziv="DomainObject.Predmet.OstaliListNazivFormatedOIB_1">
      <item>Nikola Vuk, OIB 79847644024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NIKOLA j.d.o.o. za trgovinu i ugostiteljstvo</izvorni_sadrzaj>
    <derivirana_varijabla naziv="DomainObject.Predmet.ProtustrankaIDrugi_1">KRŠEVAN NIKOLA j.d.o.o. za trgovinu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NIKOLA j.d.o.o. za trgovinu i ugostiteljstvo, OIB 80008825043, Andrije Hebranga 9, 23000 Zadar</izvorni_sadrzaj>
    <derivirana_varijabla naziv="DomainObject.Predmet.ProtustrankaIDrugiAdressOIB_1">KRŠEVAN NIKOLA j.d.o.o. za trgovinu i ugostiteljstvo, OIB 80008825043, Andrije Hebranga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NIKOLA j.d.o.o. za trgovinu i ugostiteljstvo</item>
      <item>Nikola Vuk</item>
    </izvorni_sadrzaj>
    <derivirana_varijabla naziv="DomainObject.Predmet.SudioniciListNaziv_1">
      <item>Financijska agencija</item>
      <item>KRŠEVAN NIKOLA j.d.o.o. za trgovinu i ugostiteljstvo</item>
      <item>Nikola Vuk</item>
    </derivirana_varijabla>
  </DomainObject.Predmet.SudioniciListNaziv>
  <DomainObject.Predmet.SudioniciListAdressOIB>
    <izvorni_sadrzaj>
      <item>Financijska agencija, OIB 85821130368, Ivana Danila 4,23000 Zadar</item>
      <item>KRŠEVAN NIKOLA j.d.o.o. za trgovinu i ugostiteljstvo, OIB 80008825043, Andrije Hebranga 9,23000 Zadar</item>
      <item>Nikola Vuk, OIB 79847644024, Obala Kralja Petra Krešimira 4 20d,23210 Biograd Na Moru</item>
    </izvorni_sadrzaj>
    <derivirana_varijabla naziv="DomainObject.Predmet.SudioniciListAdressOIB_1">
      <item>Financijska agencija, OIB 85821130368, Ivana Danila 4,23000 Zadar</item>
      <item>KRŠEVAN NIKOLA j.d.o.o. za trgovinu i ugostiteljstvo, OIB 80008825043, Andrije Hebranga 9,23000 Zadar</item>
      <item>Nikola Vuk, OIB 79847644024, Obala Kralja Petra Krešimira 4 20d,23210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80008825043</item>
      <item>, OIB 79847644024</item>
    </izvorni_sadrzaj>
    <derivirana_varijabla naziv="DomainObject.Predmet.SudioniciListNazivOIB_1">
      <item>, OIB 85821130368</item>
      <item>, OIB 80008825043</item>
      <item>, OIB 79847644024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8C987-F81E-4D3A-84F0-058FFC1DD4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366</properties:Words>
  <properties:Characters>1929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2016-04-11T09:14:00Z</dcterms:created>
  <dc:creator>Administrator</dc:creator>
  <cp:lastModifiedBy>wsadmin</cp:lastModifiedBy>
  <cp:lastPrinted>2016-03-18T09:50:00Z</cp:lastPrinted>
  <dcterms:modified xmlns:xsi="http://www.w3.org/2001/XMLSchema-instance" xsi:type="dcterms:W3CDTF">2016-04-11T11:32:00Z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