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9A5B8A">
            <w:pPr>
              <w:widowControl w:val="false"/>
              <w:jc w:val="center"/>
              <w:rPr>
                <w:snapToGrid w:val="false"/>
                <w:szCs w:val="20"/>
                <w:lang w:eastAsia="en-US" w:val="it-IT"/>
              </w:rPr>
            </w:pPr>
            <w:proofErr w:type="spellStart"/>
            <w:r w:rsidRPr="009A5B8A">
              <w:rPr>
                <w:snapToGrid w:val="false"/>
                <w:szCs w:val="20"/>
                <w:lang w:eastAsia="en-US" w:val="it-IT"/>
              </w:rPr>
              <w:t>Republika</w:t>
            </w:r>
            <w:proofErr w:type="spellEnd"/>
            <w:r w:rsidRPr="009A5B8A">
              <w:rPr>
                <w:snapToGrid w:val="false"/>
                <w:szCs w:val="20"/>
                <w:lang w:eastAsia="en-US" w:val="it-IT"/>
              </w:rPr>
              <w:t xml:space="preserve"> </w:t>
            </w:r>
            <w:proofErr w:type="spellStart"/>
            <w:r w:rsidRPr="009A5B8A">
              <w:rPr>
                <w:snapToGrid w:val="false"/>
                <w:szCs w:val="20"/>
                <w:lang w:eastAsia="en-US" w:val="it-IT"/>
              </w:rPr>
              <w:t>Hrvatska</w:t>
            </w:r>
            <w:proofErr w:type="spellEnd"/>
          </w:p>
          <w:p w:rsidRDefault="00CF7B33" w:rsidP="00CF7B33" w:rsidR="00CF7B33" w:rsidRPr="009A5B8A">
            <w:pPr>
              <w:widowControl w:val="false"/>
              <w:jc w:val="center"/>
              <w:rPr>
                <w:snapToGrid w:val="false"/>
                <w:szCs w:val="20"/>
                <w:lang w:eastAsia="en-US" w:val="it-IT"/>
              </w:rPr>
            </w:pPr>
            <w:proofErr w:type="spellStart"/>
            <w:r w:rsidRPr="009A5B8A">
              <w:rPr>
                <w:snapToGrid w:val="false"/>
                <w:szCs w:val="20"/>
                <w:lang w:eastAsia="en-US" w:val="it-IT"/>
              </w:rPr>
              <w:t>Trgovački</w:t>
            </w:r>
            <w:proofErr w:type="spellEnd"/>
            <w:r w:rsidRPr="009A5B8A">
              <w:rPr>
                <w:snapToGrid w:val="false"/>
                <w:szCs w:val="20"/>
                <w:lang w:eastAsia="en-US" w:val="it-IT"/>
              </w:rPr>
              <w:t xml:space="preserve"> sud u </w:t>
            </w:r>
            <w:proofErr w:type="spellStart"/>
            <w:r w:rsidRPr="009A5B8A">
              <w:rPr>
                <w:snapToGrid w:val="false"/>
                <w:szCs w:val="20"/>
                <w:lang w:eastAsia="en-US" w:val="it-IT"/>
              </w:rPr>
              <w:t>Varaždinu</w:t>
            </w:r>
            <w:proofErr w:type="spellEnd"/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Varaždin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,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Braće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Radić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2</w:t>
            </w:r>
          </w:p>
        </w:tc>
      </w:tr>
    </w:tbl>
    <w:p w14:textId="87fe745" w14:paraId="87fe745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19140C" w:rsidP="00F06657" w:rsidR="00CF7B33" w:rsidRPr="00CF7B33">
            <w:pPr>
              <w:jc w:val="right"/>
            </w:pPr>
            <w:r>
              <w:t>Poslovni broj: 5 St-</w:t>
            </w:r>
            <w:r w:rsidR="00F06657">
              <w:t>91/2019-3</w:t>
            </w:r>
            <w:r w:rsidR="00CF7B33"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F06657">
        <w:t xml:space="preserve"> </w:t>
      </w:r>
      <w:proofErr w:type="spellStart"/>
      <w:r w:rsidR="00F06657">
        <w:t>Pletex</w:t>
      </w:r>
      <w:proofErr w:type="spellEnd"/>
      <w:r w:rsidR="00F06657">
        <w:t xml:space="preserve"> A i A d.o.o., </w:t>
      </w:r>
      <w:proofErr w:type="spellStart"/>
      <w:r w:rsidR="00F06657">
        <w:t>Mihovljan</w:t>
      </w:r>
      <w:proofErr w:type="spellEnd"/>
      <w:r w:rsidR="00F06657">
        <w:t>, Prvomajska 1, OIB: 35460301606</w:t>
      </w:r>
      <w:r w:rsidR="009A5B8A">
        <w:t xml:space="preserve">, </w:t>
      </w:r>
      <w:r w:rsidR="00F06657">
        <w:t>21. ožujka</w:t>
      </w:r>
      <w:r w:rsidR="009A5B8A">
        <w:t xml:space="preserve"> 2019</w:t>
      </w:r>
      <w:r w:rsidR="00CF7B33">
        <w:t>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</w:t>
      </w:r>
      <w:r w:rsidR="008415BE">
        <w:t xml:space="preserve"> i 104/17</w:t>
      </w:r>
      <w:r w:rsidR="00CB6C18">
        <w:t>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F06657">
        <w:t xml:space="preserve"> </w:t>
      </w:r>
      <w:proofErr w:type="spellStart"/>
      <w:r w:rsidR="00F06657">
        <w:t>Pletex</w:t>
      </w:r>
      <w:proofErr w:type="spellEnd"/>
      <w:r w:rsidR="00F06657">
        <w:t xml:space="preserve"> A i A d.o.o., </w:t>
      </w:r>
      <w:proofErr w:type="spellStart"/>
      <w:r w:rsidR="00F06657">
        <w:t>Mihovljan</w:t>
      </w:r>
      <w:proofErr w:type="spellEnd"/>
      <w:r w:rsidR="00F06657">
        <w:t>, Prvomajska 1, OIB: 35460301606</w:t>
      </w:r>
      <w:r w:rsidR="00740000">
        <w:t xml:space="preserve">, </w:t>
      </w:r>
      <w:r w:rsidR="00CB6C18">
        <w:t xml:space="preserve">iznosi </w:t>
      </w:r>
      <w:r w:rsidR="00F06657">
        <w:t>50.879,60</w:t>
      </w:r>
      <w:r w:rsidR="009A5B8A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F06657">
        <w:t xml:space="preserve"> Antun </w:t>
      </w:r>
      <w:proofErr w:type="spellStart"/>
      <w:r w:rsidR="00F06657">
        <w:t>Agić</w:t>
      </w:r>
      <w:proofErr w:type="spellEnd"/>
      <w:r w:rsidR="00F06657">
        <w:t xml:space="preserve">, </w:t>
      </w:r>
      <w:proofErr w:type="spellStart"/>
      <w:r w:rsidR="00F06657">
        <w:t>Mihovljanska</w:t>
      </w:r>
      <w:proofErr w:type="spellEnd"/>
      <w:r w:rsidR="00F06657">
        <w:t xml:space="preserve"> 17, Čakovec, OIB: 79563341987</w:t>
      </w:r>
      <w:r w:rsidR="008415BE">
        <w:t>,</w:t>
      </w:r>
      <w:r w:rsidR="00D85FBA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9A5B8A">
        <w:t xml:space="preserve"> podnese</w:t>
      </w:r>
      <w:r w:rsidR="002A0EDB">
        <w:t xml:space="preserve">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</w:t>
      </w:r>
      <w:r w:rsidR="009A5B8A">
        <w:t>e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F06657">
        <w:t>21. ožujka</w:t>
      </w:r>
      <w:r w:rsidR="009A5B8A">
        <w:t xml:space="preserve"> 2019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>
      <w:pPr>
        <w:ind w:left="4248"/>
        <w:jc w:val="center"/>
      </w:pPr>
    </w:p>
    <w:p w:rsidRDefault="0019140C" w:rsidP="001F5BF6" w:rsidR="0019140C" w:rsidRPr="00102896">
      <w:pPr>
        <w:ind w:left="4248"/>
        <w:jc w:val="center"/>
      </w:pPr>
    </w:p>
    <w:p w:rsidRDefault="001F5BF6" w:rsidP="0019140C" w:rsidR="001F5BF6" w:rsidRPr="00102896">
      <w:pPr>
        <w:ind w:left="4248"/>
        <w:jc w:val="center"/>
      </w:pPr>
      <w:r w:rsidRPr="00102896">
        <w:t>Ksenija Flack-Makitan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367" w:rsidR="00865367">
      <w:r>
        <w:separator/>
      </w:r>
    </w:p>
  </w:endnote>
  <w:endnote w:id="0" w:type="continuationSeparator">
    <w:p w:rsidRDefault="00865367" w:rsidR="00865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367" w:rsidR="00865367">
      <w:r>
        <w:separator/>
      </w:r>
    </w:p>
  </w:footnote>
  <w:footnote w:id="0" w:type="continuationSeparator">
    <w:p w:rsidRDefault="00865367" w:rsidR="00865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B4FE9"/>
    <w:rsid w:val="000C00E4"/>
    <w:rsid w:val="000C201A"/>
    <w:rsid w:val="000C22F8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52BA7"/>
    <w:rsid w:val="00173FC2"/>
    <w:rsid w:val="0019140C"/>
    <w:rsid w:val="001A3EA5"/>
    <w:rsid w:val="001A7A7A"/>
    <w:rsid w:val="001B65F0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4518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C337D"/>
    <w:rsid w:val="005D0289"/>
    <w:rsid w:val="005D48EE"/>
    <w:rsid w:val="005E111A"/>
    <w:rsid w:val="005E39EB"/>
    <w:rsid w:val="00602682"/>
    <w:rsid w:val="006036AB"/>
    <w:rsid w:val="0060392F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15BE"/>
    <w:rsid w:val="008469F5"/>
    <w:rsid w:val="00852A7C"/>
    <w:rsid w:val="0085458E"/>
    <w:rsid w:val="00862F8B"/>
    <w:rsid w:val="00865367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A5B8A"/>
    <w:rsid w:val="009B6C00"/>
    <w:rsid w:val="009C6F6D"/>
    <w:rsid w:val="009D0C5B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439D"/>
    <w:rsid w:val="00B71062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A5551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14378"/>
    <w:rsid w:val="00D20431"/>
    <w:rsid w:val="00D24B8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C718C"/>
    <w:rsid w:val="00ED1BED"/>
    <w:rsid w:val="00EE70BF"/>
    <w:rsid w:val="00F03265"/>
    <w:rsid w:val="00F06657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FE9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B4FE9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B4FE9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B4FE9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FE9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B4FE9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B4FE9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B4FE9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St-91/2019-3</izvorni_sadrzaj>
    <derivirana_varijabla naziv="DomainObject.Oznaka_1">St-91/2019-3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St-91/2019</izvorni_sadrzaj>
    <derivirana_varijabla naziv="DomainObject.Predmet.OznakaBroj_1">St-91/2019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Pletex A i A društvo s ograničenom odgovornošću, ogradni sustavi zastupanog po punomoćniku Antun Agić</izvorni_sadrzaj>
    <derivirana_varijabla naziv="DomainObject.Predmet.ProtustrankaFormated_1">  Pletex A i A društvo s ograničenom odgovornošću, ogradni sustavi zastupanog po punomoćniku Antun Agić</derivirana_varijabla>
  </DomainObject.Predmet.ProtustrankaFormated>
  <DomainObject.Predmet.ProtustrankaFormatedOIB>
    <izvorni_sadrzaj>  Pletex A i A društvo s ograničenom odgovornošću, ogradni sustavi, OIB 35460301606 zastupanog po punomoćniku Antun Agić</izvorni_sadrzaj>
    <derivirana_varijabla naziv="DomainObject.Predmet.ProtustrankaFormatedOIB_1">  Pletex A i A društvo s ograničenom odgovornošću, ogradni sustavi, OIB 35460301606 zastupanog po punomoćniku Antun Agić</derivirana_varijabla>
  </DomainObject.Predmet.ProtustrankaFormatedOIB>
  <DomainObject.Predmet.ProtustrankaFormatedWithAdress>
    <izvorni_sadrzaj> Pletex A i A društvo s ograničenom odgovornošću, ogradni sustavi, Prvomajska 1, 40000 Mihovljan zastupanog po punomoćniku Antun Agić</izvorni_sadrzaj>
    <derivirana_varijabla naziv="DomainObject.Predmet.ProtustrankaFormatedWithAdress_1"> Pletex A i A društvo s ograničenom odgovornošću, ogradni sustavi, Prvomajska 1, 40000 Mihovljan zastupanog po punomoćniku Antun Agić</derivirana_varijabla>
  </DomainObject.Predmet.ProtustrankaFormatedWithAdress>
  <DomainObject.Predmet.ProtustrankaFormatedWithAdressOIB>
    <izvorni_sadrzaj> Pletex A i A društvo s ograničenom odgovornošću, ogradni sustavi, OIB 35460301606, Prvomajska 1, 40000 Mihovljan zastupanog po punomoćniku Antun Agić</izvorni_sadrzaj>
    <derivirana_varijabla naziv="DomainObject.Predmet.ProtustrankaFormatedWithAdressOIB_1"> Pletex A i A društvo s ograničenom odgovornošću, ogradni sustavi, OIB 35460301606, Prvomajska 1, 40000 Mihovljan zastupanog po punomoćniku Antun Agić</derivirana_varijabla>
  </DomainObject.Predmet.ProtustrankaFormatedWithAdressOIB>
  <DomainObject.Predmet.ProtustrankaWithAdress>
    <izvorni_sadrzaj>Pletex A i A društvo s ograničenom odgovornošću, ogradni sustavi Prvomajska 1, 40000 Mihovljan</izvorni_sadrzaj>
    <derivirana_varijabla naziv="DomainObject.Predmet.ProtustrankaWithAdress_1">Pletex A i A društvo s ograničenom odgovornošću, ogradni sustavi Prvomajska 1, 40000 Mihovljan</derivirana_varijabla>
  </DomainObject.Predmet.ProtustrankaWithAdress>
  <DomainObject.Predmet.ProtustrankaWithAdressOIB>
    <izvorni_sadrzaj>Pletex A i A društvo s ograničenom odgovornošću, ogradni sustavi, OIB 35460301606, Prvomajska 1, 40000 Mihovljan</izvorni_sadrzaj>
    <derivirana_varijabla naziv="DomainObject.Predmet.ProtustrankaWithAdressOIB_1">Pletex A i A društvo s ograničenom odgovornošću, ogradni sustavi, OIB 35460301606, Prvomajska 1, 40000 Mihovljan</derivirana_varijabla>
  </DomainObject.Predmet.ProtustrankaWithAdressOIB>
  <DomainObject.Predmet.ProtustrankaNazivFormated>
    <izvorni_sadrzaj>Pletex A i A društvo s ograničenom odgovornošću, ogradni sustavi</izvorni_sadrzaj>
    <derivirana_varijabla naziv="DomainObject.Predmet.ProtustrankaNazivFormated_1">Pletex A i A društvo s ograničenom odgovornošću, ogradni sustavi</derivirana_varijabla>
  </DomainObject.Predmet.ProtustrankaNazivFormated>
  <DomainObject.Predmet.ProtustrankaNazivFormatedOIB>
    <izvorni_sadrzaj>Pletex A i A društvo s ograničenom odgovornošću, ogradni sustavi, OIB 35460301606</izvorni_sadrzaj>
    <derivirana_varijabla naziv="DomainObject.Predmet.ProtustrankaNazivFormatedOIB_1">Pletex A i A društvo s ograničenom odgovornošću, ogradni sustavi, OIB 35460301606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50879.60</izvorni_sadrzaj>
    <derivirana_varijabla naziv="DomainObject.Predmet.TrenutnaVrijednost_1">50879.60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Pletex A i A društvo s ograničenom odgovornošću, ogradni sustavi zastupanog po punomoćniku Antun Agić</item>
    </izvorni_sadrzaj>
    <derivirana_varijabla naziv="DomainObject.Predmet.ProtuStrankaListFormated_1">
      <item>Pletex A i A društvo s ograničenom odgovornošću, ogradni sustavi zastupanog po punomoćniku Antun Agić</item>
    </derivirana_varijabla>
  </DomainObject.Predmet.ProtuStrankaListFormated>
  <DomainObject.Predmet.ProtuStrankaListFormatedOIB>
    <izvorni_sadrzaj>
      <item>Pletex A i A društvo s ograničenom odgovornošću, ogradni sustavi, OIB 35460301606 zastupanog po punomoćniku Antun Agić</item>
    </izvorni_sadrzaj>
    <derivirana_varijabla naziv="DomainObject.Predmet.ProtuStrankaListFormatedOIB_1">
      <item>Pletex A i A društvo s ograničenom odgovornošću, ogradni sustavi, OIB 35460301606 zastupanog po punomoćniku Antun Agić</item>
    </derivirana_varijabla>
  </DomainObject.Predmet.ProtuStrankaListFormatedOIB>
  <DomainObject.Predmet.ProtuStrankaListFormatedWithAdress>
    <izvorni_sadrzaj>
      <item>Pletex A i A društvo s ograničenom odgovornošću, ogradni sustavi, Prvomajska 1, 40000 Mihovljan zastupanog po punomoćniku Antun Agić</item>
    </izvorni_sadrzaj>
    <derivirana_varijabla naziv="DomainObject.Predmet.ProtuStrankaListFormatedWithAdress_1">
      <item>Pletex A i A društvo s ograničenom odgovornošću, ogradni sustavi, Prvomajska 1, 40000 Mihovljan zastupanog po punomoćniku Antun Agić</item>
    </derivirana_varijabla>
  </DomainObject.Predmet.ProtuStrankaListFormatedWithAdress>
  <DomainObject.Predmet.ProtuStrankaListFormatedWithAdressOIB>
    <izvorni_sadrzaj>
      <item>Pletex A i A društvo s ograničenom odgovornošću, ogradni sustavi, OIB 35460301606, Prvomajska 1, 40000 Mihovljan zastupanog po punomoćniku Antun Agić</item>
    </izvorni_sadrzaj>
    <derivirana_varijabla naziv="DomainObject.Predmet.ProtuStrankaListFormatedWithAdressOIB_1">
      <item>Pletex A i A društvo s ograničenom odgovornošću, ogradni sustavi, OIB 35460301606, Prvomajska 1, 40000 Mihovljan zastupanog po punomoćniku Antun Agić</item>
    </derivirana_varijabla>
  </DomainObject.Predmet.ProtuStrankaListFormatedWithAdressOIB>
  <DomainObject.Predmet.ProtuStrankaListNazivFormated>
    <izvorni_sadrzaj>
      <item>Pletex A i A društvo s ograničenom odgovornošću, ogradni sustavi</item>
    </izvorni_sadrzaj>
    <derivirana_varijabla naziv="DomainObject.Predmet.ProtuStrankaListNazivFormated_1">
      <item>Pletex A i A društvo s ograničenom odgovornošću, ogradni sustavi</item>
    </derivirana_varijabla>
  </DomainObject.Predmet.ProtuStrankaListNazivFormated>
  <DomainObject.Predmet.ProtuStrankaListNazivFormatedOIB>
    <izvorni_sadrzaj>
      <item>Pletex A i A društvo s ograničenom odgovornošću, ogradni sustavi, OIB 35460301606</item>
    </izvorni_sadrzaj>
    <derivirana_varijabla naziv="DomainObject.Predmet.ProtuStrankaListNazivFormatedOIB_1">
      <item>Pletex A i A društvo s ograničenom odgovornošću, ogradni sustavi, OIB 35460301606</item>
    </derivirana_varijabla>
  </DomainObject.Predmet.ProtuStrankaListNazivFormatedOIB>
  <DomainObject.Predmet.OstaliListFormated>
    <izvorni_sadrzaj>
      <item>Antun Agić punomoćnik sudionika u postupku Pletex A i A društvo s ograničenom odgovornošću, ogradni sustavi</item>
      <item>Sudski registar</item>
    </izvorni_sadrzaj>
    <derivirana_varijabla naziv="DomainObject.Predmet.OstaliListFormated_1">
      <item>Antun Agić punomoćnik sudionika u postupku Pletex A i A društvo s ograničenom odgovornošću, ogradni sustavi</item>
      <item>Sudski registar</item>
    </derivirana_varijabla>
  </DomainObject.Predmet.OstaliListFormated>
  <DomainObject.Predmet.OstaliListFormatedOIB>
    <izvorni_sadrzaj>
      <item>Antun Agić, OIB 79563341987 punomoćnik sudionika u postupku Pletex A i A društvo s ograničenom odgovornošću, ogradni sustavi</item>
      <item>Sudski registar</item>
    </izvorni_sadrzaj>
    <derivirana_varijabla naziv="DomainObject.Predmet.OstaliListFormatedOIB_1">
      <item>Antun Agić, OIB 79563341987 punomoćnik sudionika u postupku Pletex A i A društvo s ograničenom odgovornošću, ogradni sustavi</item>
      <item>Sudski registar</item>
    </derivirana_varijabla>
  </DomainObject.Predmet.OstaliListFormatedOIB>
  <DomainObject.Predmet.OstaliListFormatedWithAdress>
    <izvorni_sadrzaj>
      <item>Antun Agić, Mihovljanska Ulica 17, 40000 Čakovec punomoćnik sudionika u postupku Pletex A i A društvo s ograničenom odgovornošću, ogradni sustavi</item>
      <item>Sudski registar</item>
    </izvorni_sadrzaj>
    <derivirana_varijabla naziv="DomainObject.Predmet.OstaliListFormatedWithAdress_1">
      <item>Antun Agić, Mihovljanska Ulica 17, 40000 Čakovec punomoćnik sudionika u postupku Pletex A i A društvo s ograničenom odgovornošću, ogradni sustavi</item>
      <item>Sudski registar</item>
    </derivirana_varijabla>
  </DomainObject.Predmet.OstaliListFormatedWithAdress>
  <DomainObject.Predmet.OstaliListFormatedWithAdressOIB>
    <izvorni_sadrzaj>
      <item>Antun Agić, OIB 79563341987, Mihovljanska Ulica 17, 40000 Čakovec punomoćnik sudionika u postupku Pletex A i A društvo s ograničenom odgovornošću, ogradni sustavi</item>
      <item>Sudski registar</item>
    </izvorni_sadrzaj>
    <derivirana_varijabla naziv="DomainObject.Predmet.OstaliListFormatedWithAdressOIB_1">
      <item>Antun Agić, OIB 79563341987, Mihovljanska Ulica 17, 40000 Čakovec punomoćnik sudionika u postupku Pletex A i A društvo s ograničenom odgovornošću, ogradni sustavi</item>
      <item>Sudski registar</item>
    </derivirana_varijabla>
  </DomainObject.Predmet.OstaliListFormatedWithAdressOIB>
  <DomainObject.Predmet.OstaliListNazivFormated>
    <izvorni_sadrzaj>
      <item>Antun Agić</item>
      <item>Sudski registar</item>
    </izvorni_sadrzaj>
    <derivirana_varijabla naziv="DomainObject.Predmet.OstaliListNazivFormated_1">
      <item>Antun Agić</item>
      <item>Sudski registar</item>
    </derivirana_varijabla>
  </DomainObject.Predmet.OstaliListNazivFormated>
  <DomainObject.Predmet.OstaliListNazivFormatedOIB>
    <izvorni_sadrzaj>
      <item>Antun Agić, OIB 79563341987</item>
      <item>Sudski registar</item>
    </izvorni_sadrzaj>
    <derivirana_varijabla naziv="DomainObject.Predmet.OstaliListNazivFormatedOIB_1">
      <item>Antun Agić, OIB 79563341987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St-91/2019-3</izvorni_sadrzaj>
    <derivirana_varijabla naziv="DomainObject.PoslovniBrojDokumenta_1">St-91/2019-3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Pletex A i A društvo s ograničenom odgovornošću, ogradni sustavi</izvorni_sadrzaj>
    <derivirana_varijabla naziv="DomainObject.Predmet.ProtustrankaIDrugi_1">Pletex A i A društvo s ograničenom odgovornošću, ogradni sustavi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Pletex A i A društvo s ograničenom odgovornošću, ogradni sustavi, OIB 35460301606, Prvomajska 1, 40000 Mihovljan</izvorni_sadrzaj>
    <derivirana_varijabla naziv="DomainObject.Predmet.ProtustrankaIDrugiAdressOIB_1">Pletex A i A društvo s ograničenom odgovornošću, ogradni sustavi, OIB 35460301606, Prvomajska 1,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Pletex A i A društvo s ograničenom odgovornošću, ogradni sustavi</item>
      <item>Antun Agić</item>
      <item>Sudski registar</item>
    </izvorni_sadrzaj>
    <derivirana_varijabla naziv="DomainObject.Predmet.SudioniciListNaziv_1">
      <item>Financijska agencija</item>
      <item>Pletex A i A društvo s ograničenom odgovornošću, ogradni sustavi</item>
      <item>Antun Agić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Pletex A i A društvo s ograničenom odgovornošću, ogradni sustavi, OIB 35460301606, Prvomajska 1,40000 Mihovljan</item>
      <item>Antun Agić, OIB 79563341987, Mihovljanska Ulica 17,40000 Čakovec</item>
      <item>Sudski registar</item>
    </izvorni_sadrzaj>
    <derivirana_varijabla naziv="DomainObject.Predmet.SudioniciListAdressOIB_1">
      <item>Financijska agencija, OIB 85821130368, A. Cesarca 2,42000 Varaždin</item>
      <item>Pletex A i A društvo s ograničenom odgovornošću, ogradni sustavi, OIB 35460301606, Prvomajska 1,40000 Mihovljan</item>
      <item>Antun Agić, OIB 79563341987, Mihovljanska Ulica 17,40000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35460301606</item>
      <item>, OIB 79563341987</item>
      <item>, OIB null</item>
    </izvorni_sadrzaj>
    <derivirana_varijabla naziv="DomainObject.Predmet.SudioniciListNazivOIB_1">
      <item>, OIB 85821130368</item>
      <item>, OIB 35460301606</item>
      <item>, OIB 79563341987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St-91/2019-3</izvorni_sadrzaj>
    <derivirana_varijabla naziv="DomainObject.PredzadnjaOdlukaIzPredmeta.Oznaka_1">St-91/2019-3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ED0D5-F6BC-4B7E-80FE-7D31312A98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2099</properties:Characters>
  <properties:Lines>50</properties:Lines>
  <properties:Paragraphs>14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2019-03-22T12:30:00Z</cp:lastPrinted>
  <dcterms:modified xmlns:xsi="http://www.w3.org/2001/XMLSchema-instance" xsi:type="dcterms:W3CDTF">2019-03-22T12:30:00Z</dcterms:modified>
  <cp:revision>168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St-91/2019-3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