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e19c8" w14:paraId="47e19c8" w:rsidRDefault="001A73D1" w:rsidP="00910611" w:rsidR="001A73D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A73D1" w:rsidP="00910611" w:rsidR="001A73D1">
      <w:r>
        <w:rPr>
          <w:rFonts w:eastAsia="MS Mincho"/>
          <w:szCs w:val="24"/>
        </w:rPr>
        <w:t>REPUBLIKA HRVATSKA</w:t>
      </w:r>
    </w:p>
    <w:p w:rsidRDefault="001A73D1" w:rsidP="00910611" w:rsidR="001A73D1">
      <w:r>
        <w:rPr>
          <w:rFonts w:eastAsia="MS Mincho"/>
          <w:szCs w:val="24"/>
        </w:rPr>
        <w:t>TRGOVAČKI SUD U RIJECI</w:t>
      </w:r>
    </w:p>
    <w:p w:rsidRDefault="001A73D1" w:rsidR="001A73D1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R="00C31925"/>
    <w:p w:rsidRDefault="00C31925" w:rsidP="00C31925" w:rsidR="00C31925" w:rsidRP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36315D" w:rsidR="00C31925" w:rsidRPr="00E91A71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="00E97BA7" w:rsidRPr="00066731">
        <w:rPr>
          <w:sz w:val="24"/>
          <w:szCs w:val="24"/>
        </w:rPr>
        <w:t xml:space="preserve"> </w:t>
      </w:r>
      <w:r w:rsidR="007E5709" w:rsidRPr="007E5709">
        <w:rPr>
          <w:sz w:val="24"/>
          <w:szCs w:val="24"/>
        </w:rPr>
        <w:t>TOTUS, usluge i trgovina d. o. o. Rijeka (Grad Rijeka), Kudej 3</w:t>
      </w:r>
      <w:r w:rsidR="0036315D" w:rsidRPr="007E5709">
        <w:rPr>
          <w:sz w:val="24"/>
          <w:szCs w:val="24"/>
        </w:rPr>
        <w:t xml:space="preserve">, MBS: </w:t>
      </w:r>
      <w:r w:rsidR="007E5709" w:rsidRPr="007E5709">
        <w:rPr>
          <w:sz w:val="24"/>
          <w:szCs w:val="24"/>
        </w:rPr>
        <w:t>040228201</w:t>
      </w:r>
      <w:r w:rsidR="00D50E52" w:rsidRPr="007E5709">
        <w:rPr>
          <w:sz w:val="24"/>
          <w:szCs w:val="24"/>
        </w:rPr>
        <w:t xml:space="preserve">, </w:t>
      </w:r>
      <w:r w:rsidR="009E57FF" w:rsidRPr="007E5709">
        <w:rPr>
          <w:sz w:val="24"/>
          <w:szCs w:val="24"/>
        </w:rPr>
        <w:t xml:space="preserve">OIB: </w:t>
      </w:r>
      <w:r w:rsidR="007E5709" w:rsidRPr="007E5709">
        <w:rPr>
          <w:sz w:val="24"/>
          <w:szCs w:val="24"/>
        </w:rPr>
        <w:t>92717406794</w:t>
      </w:r>
      <w:r w:rsidR="008C6E81">
        <w:rPr>
          <w:sz w:val="24"/>
          <w:szCs w:val="24"/>
        </w:rPr>
        <w:t xml:space="preserve">, </w:t>
      </w:r>
      <w:r w:rsidR="00D678A9" w:rsidRPr="00E91A71">
        <w:rPr>
          <w:sz w:val="24"/>
          <w:szCs w:val="24"/>
        </w:rPr>
        <w:t xml:space="preserve">dana </w:t>
      </w:r>
      <w:r w:rsidR="006D175E">
        <w:rPr>
          <w:sz w:val="24"/>
          <w:szCs w:val="24"/>
        </w:rPr>
        <w:t>7</w:t>
      </w:r>
      <w:r w:rsidR="00EA695E">
        <w:rPr>
          <w:sz w:val="24"/>
          <w:szCs w:val="24"/>
        </w:rPr>
        <w:t>. prosinca</w:t>
      </w:r>
      <w:r w:rsidRPr="00E91A71">
        <w:rPr>
          <w:sz w:val="24"/>
          <w:szCs w:val="24"/>
        </w:rPr>
        <w:t xml:space="preserve"> 2015.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7E5709" w:rsidRPr="007E5709">
        <w:rPr>
          <w:sz w:val="24"/>
          <w:szCs w:val="24"/>
        </w:rPr>
        <w:t>TOTUS, usluge i trgovina d. o. o. Rijeka (Grad Rijeka), Kudej 3, MBS: 040228201, OIB: 92717406794</w:t>
      </w:r>
      <w:r w:rsidR="007E5709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7E5709" w:rsidRPr="007E5709">
        <w:rPr>
          <w:sz w:val="24"/>
          <w:szCs w:val="24"/>
        </w:rPr>
        <w:t>TOTUS, usluge i trgovina d. o. o. Rijeka (Grad Rijeka), Kudej 3, MBS: 040228201, OIB: 92717406794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Rijeka, </w:t>
      </w:r>
      <w:r w:rsidR="006D175E">
        <w:rPr>
          <w:sz w:val="24"/>
          <w:szCs w:val="24"/>
        </w:rPr>
        <w:t>7</w:t>
      </w:r>
      <w:r w:rsidR="00EA695E">
        <w:rPr>
          <w:sz w:val="24"/>
          <w:szCs w:val="24"/>
        </w:rPr>
        <w:t>. prosinca</w:t>
      </w:r>
      <w:r w:rsidRPr="00BF318E">
        <w:rPr>
          <w:sz w:val="24"/>
          <w:szCs w:val="24"/>
        </w:rPr>
        <w:t xml:space="preserve"> 2015. godine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lastRenderedPageBreak/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491DD7" w:rsidP="00C31925" w:rsidR="00491DD7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10B4" w:rsidP="00C31925" w:rsidR="00DF10B4">
      <w:r>
        <w:separator/>
      </w:r>
    </w:p>
  </w:endnote>
  <w:endnote w:id="0" w:type="continuationSeparator">
    <w:p w:rsidRDefault="00DF10B4" w:rsidP="00C31925" w:rsidR="00DF10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54566930"/>
      <w:docPartObj>
        <w:docPartGallery w:val="Page Numbers (Bottom of Page)"/>
        <w:docPartUnique/>
      </w:docPartObj>
    </w:sdtPr>
    <w:sdtEndPr/>
    <w:sdtContent>
      <w:p w:rsidRDefault="003732E4" w:rsidR="003732E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5D0C">
          <w:rPr>
            <w:noProof/>
          </w:rPr>
          <w:t>1</w:t>
        </w:r>
        <w:r>
          <w:fldChar w:fldCharType="end"/>
        </w:r>
      </w:p>
    </w:sdtContent>
  </w:sdt>
  <w:p w:rsidRDefault="003732E4" w:rsidR="003732E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10B4" w:rsidP="00C31925" w:rsidR="00DF10B4">
      <w:r>
        <w:separator/>
      </w:r>
    </w:p>
  </w:footnote>
  <w:footnote w:id="0" w:type="continuationSeparator">
    <w:p w:rsidRDefault="00DF10B4" w:rsidP="00C31925" w:rsidR="00DF10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376710">
      <w:rPr>
        <w:sz w:val="24"/>
        <w:szCs w:val="24"/>
      </w:rPr>
      <w:t>7</w:t>
    </w:r>
    <w:r w:rsidR="00491DD7">
      <w:rPr>
        <w:sz w:val="24"/>
        <w:szCs w:val="24"/>
      </w:rPr>
      <w:t>5</w:t>
    </w:r>
    <w:r w:rsidR="007E5709">
      <w:rPr>
        <w:sz w:val="24"/>
        <w:szCs w:val="24"/>
      </w:rPr>
      <w:t>8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03424"/>
    <w:rsid w:val="00036602"/>
    <w:rsid w:val="00053F64"/>
    <w:rsid w:val="00066731"/>
    <w:rsid w:val="000C2C16"/>
    <w:rsid w:val="00161769"/>
    <w:rsid w:val="00166B2B"/>
    <w:rsid w:val="00183D25"/>
    <w:rsid w:val="0019678A"/>
    <w:rsid w:val="001A1820"/>
    <w:rsid w:val="001A73D1"/>
    <w:rsid w:val="00255ABB"/>
    <w:rsid w:val="0028378D"/>
    <w:rsid w:val="002B79F7"/>
    <w:rsid w:val="002C445B"/>
    <w:rsid w:val="0036315D"/>
    <w:rsid w:val="003732E4"/>
    <w:rsid w:val="00376710"/>
    <w:rsid w:val="003D032B"/>
    <w:rsid w:val="004416C3"/>
    <w:rsid w:val="00474B10"/>
    <w:rsid w:val="00490DF2"/>
    <w:rsid w:val="00491DD7"/>
    <w:rsid w:val="004B71DC"/>
    <w:rsid w:val="004F6C16"/>
    <w:rsid w:val="005072BC"/>
    <w:rsid w:val="00521E4C"/>
    <w:rsid w:val="00562610"/>
    <w:rsid w:val="005A0B0E"/>
    <w:rsid w:val="0060566B"/>
    <w:rsid w:val="00644D6C"/>
    <w:rsid w:val="006701D2"/>
    <w:rsid w:val="00693245"/>
    <w:rsid w:val="00693821"/>
    <w:rsid w:val="006C4BD1"/>
    <w:rsid w:val="006D175E"/>
    <w:rsid w:val="006E116D"/>
    <w:rsid w:val="00707ADF"/>
    <w:rsid w:val="00762D29"/>
    <w:rsid w:val="00767B79"/>
    <w:rsid w:val="00777526"/>
    <w:rsid w:val="007944C8"/>
    <w:rsid w:val="007B1DC3"/>
    <w:rsid w:val="007D0517"/>
    <w:rsid w:val="007E0807"/>
    <w:rsid w:val="007E5709"/>
    <w:rsid w:val="007E6B06"/>
    <w:rsid w:val="008127EF"/>
    <w:rsid w:val="0083385E"/>
    <w:rsid w:val="00851B35"/>
    <w:rsid w:val="00866629"/>
    <w:rsid w:val="008868FD"/>
    <w:rsid w:val="008C6E81"/>
    <w:rsid w:val="008F6813"/>
    <w:rsid w:val="00942A0F"/>
    <w:rsid w:val="009E57FF"/>
    <w:rsid w:val="009E5D04"/>
    <w:rsid w:val="009E7247"/>
    <w:rsid w:val="00A54D91"/>
    <w:rsid w:val="00A84B7C"/>
    <w:rsid w:val="00A97BA6"/>
    <w:rsid w:val="00AE45C2"/>
    <w:rsid w:val="00B1127C"/>
    <w:rsid w:val="00B339DF"/>
    <w:rsid w:val="00B7409B"/>
    <w:rsid w:val="00BA1DC4"/>
    <w:rsid w:val="00BA3EB5"/>
    <w:rsid w:val="00BD1955"/>
    <w:rsid w:val="00BE6506"/>
    <w:rsid w:val="00C16D69"/>
    <w:rsid w:val="00C31925"/>
    <w:rsid w:val="00C41A54"/>
    <w:rsid w:val="00C85EFB"/>
    <w:rsid w:val="00C92A25"/>
    <w:rsid w:val="00C95096"/>
    <w:rsid w:val="00CA2225"/>
    <w:rsid w:val="00CC5D0C"/>
    <w:rsid w:val="00CF5849"/>
    <w:rsid w:val="00D40DA7"/>
    <w:rsid w:val="00D42E56"/>
    <w:rsid w:val="00D50E52"/>
    <w:rsid w:val="00D678A9"/>
    <w:rsid w:val="00D9221A"/>
    <w:rsid w:val="00DB7423"/>
    <w:rsid w:val="00DF095B"/>
    <w:rsid w:val="00DF10B4"/>
    <w:rsid w:val="00E518D1"/>
    <w:rsid w:val="00E91A71"/>
    <w:rsid w:val="00E97BA7"/>
    <w:rsid w:val="00EA695E"/>
    <w:rsid w:val="00EC77A5"/>
    <w:rsid w:val="00F0797C"/>
    <w:rsid w:val="00F423DF"/>
    <w:rsid w:val="00F45FD4"/>
    <w:rsid w:val="00F86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C5D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5D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5D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5D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5D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C5D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5D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5D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5D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5D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2919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04187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06689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66681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365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86089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9303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7703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598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8995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0871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5217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0962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442751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31715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53043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05381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2219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8978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439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1771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5507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8158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281862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824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4952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98541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81346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57597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64770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8192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62658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585584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8466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379207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90837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016812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6144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45825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8281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10752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3525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218693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452161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58196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4133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283454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36019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95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880905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1653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687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074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0699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818228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66934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949390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15596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2921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4133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15674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5562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523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1368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1622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17683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03775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0492219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596816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09826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590836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1806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3287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9339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3620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44882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80059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321729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56152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573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7935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8663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706091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0309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20702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7830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0304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22844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77131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9287662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12167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546098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13296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2889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43757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3229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20244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6083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632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53686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15066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526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423859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0989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02126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8350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80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7268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4426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8417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8158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1186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81278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32748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3419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99546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74846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1551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3274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48645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0544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03929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28539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5459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28785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9231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3167255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6516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3946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1947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357161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7646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96405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7575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90949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04541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20252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31318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8643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85644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2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568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52569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58745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253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27881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86047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23559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345270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795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42305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7923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8860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0926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80391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17767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67266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39432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888244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45042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7727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7703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2770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6324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637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1782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20402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70842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96915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26036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34921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688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0847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3631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0182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0302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5433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06919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02146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8459359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69910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803526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9873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5883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7553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594925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14203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70367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790698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47115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004476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387867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40446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6222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8338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1190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3191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9265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07971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45611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24441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030284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76326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792395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630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3814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8516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0351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305776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742490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841774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137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4186767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8048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61555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5293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30788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42974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875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528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4084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632713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16758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11887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03278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2608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1976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09124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01765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0972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869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19853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020263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1554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14515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450418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38575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3191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62522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20541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42181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12711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45991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73237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03825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91364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34961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4212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92891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3991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5351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4888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25253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4086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36496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615104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180622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51815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61395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7164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03711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6074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7789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497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01827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7371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5083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48373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6315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799172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48014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585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55899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7199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298541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96263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79657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96461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90758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74296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33897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0074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1042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899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47510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92417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6639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1264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39740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2166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40469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63007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5046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093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75299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000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4367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6608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390443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92016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35157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10720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80948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45686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88870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58983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67224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045367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340136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261742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0947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12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857371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84877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6937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8221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8860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34518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48370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810924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370948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795700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556802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04831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54008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5280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01638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89452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158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489420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91698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223779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713087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75072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846839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85036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205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2343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225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66947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58756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78888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657532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23986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166067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94579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54867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8910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83831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52729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945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901108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36034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72209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8077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6930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7290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55160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5972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854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48325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8909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1687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56429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53925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647084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50345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80895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483930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01012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8638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87648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9891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077971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57907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04295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672410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38681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71013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64645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17893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45635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6967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2118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57855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96425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266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87687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72070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6932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0225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1053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1089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62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3533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6350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20438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399489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373682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07369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97489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66212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9814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4364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72225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8808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10156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99813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68663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61226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19362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42465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3751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5690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4804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7926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06770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26322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64640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4951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822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88168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61788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732874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8705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856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01019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79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08896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7962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003559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23339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33253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613088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047457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2199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06653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00523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14221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11264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5508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45454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6941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992023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358232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42206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94616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2716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8625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86078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6573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089476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8654739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12379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75054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244130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944655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42113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18909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3301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925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261586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21829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18579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08047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31893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10860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057085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676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4397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8597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712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4689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26973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54524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087184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600232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70063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47674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6397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60873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42486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07647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347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753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58191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7354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52896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758721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45591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4277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269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1832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7116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9281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72486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07068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41971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227345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079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01821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6715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2270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5911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6506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83690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30256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21175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10339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184135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139448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45470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68852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2969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18794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598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946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56460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22049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66560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165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681415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488160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65032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6722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4101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0480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005099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2821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224486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7206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077522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038805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35358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68614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85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6717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347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29555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28397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30485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98648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421224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79187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52561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2456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55439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9928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281784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0584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2055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64633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994027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850639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3028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89260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4427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678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6793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99144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2399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81445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90304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98219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441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4240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6244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764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138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4516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7631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7718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5990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921870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65805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40884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18405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052035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23820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5384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6342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440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61518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6591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54259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087095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687702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09026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492260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8338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34851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444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0067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786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4817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7729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17176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22555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0009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22735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806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36807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9212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4284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6103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62869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94747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3397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68772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392185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917880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079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69502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08695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612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98848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92724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504737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922752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0171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438794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7047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8106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57679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49424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50637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37055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20134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81399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1900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434573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508333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02883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3329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45529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4810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0461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37414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4429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1014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5494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029049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9274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304022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2775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500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9521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730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02156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76874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27502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243931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01757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82864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985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3957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64315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660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0899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3713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01899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434451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93599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3231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95831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48402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24959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2451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8622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9705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90845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02132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04659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24576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31749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19623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81555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65053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6874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8696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93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70076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295404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0868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9727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86505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60075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82849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8410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7027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3714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2994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6608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302221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673904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81215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621650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931463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82466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07219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6339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2854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0641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31396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05222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277567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04886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025284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356693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97675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9183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62926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9213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3439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77843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13623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498961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34344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96130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99370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80594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1445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377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79148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2737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2676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432443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831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16368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46927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443310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70525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2426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4640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9581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9073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86009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06538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22825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5577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350242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80201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7662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45200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3076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95865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53167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6428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81799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6285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809437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6064097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67901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122478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9983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2534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82223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35561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5464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37299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59073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230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92288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4962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945947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7529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92042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30078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9257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673176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69348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3061337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85443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2077945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735656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27359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2917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8156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0032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475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693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48205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05844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95218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5483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05270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74946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7770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56909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47227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8502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133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39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08745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04082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3003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93314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612648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7873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4632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9372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994506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27440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21694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7405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337863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6831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0948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17908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4598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1035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9676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4176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190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88975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8649079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68041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7852803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55357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28958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1887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9387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4303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9946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66832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29191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7148119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871842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3277495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86668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3616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52777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49333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2622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9102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86919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7315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82596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32915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48816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75053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61410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9881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78164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14585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29151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40532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19205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26559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1642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359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24516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426959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72082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78358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29854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7000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105842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76314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62453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06964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78127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97167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6842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3804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3111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0481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18645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4052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12972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030157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40814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98099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09989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45443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62897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3194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75747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9373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93312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18733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525654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529713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55168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272490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407601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03678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249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1101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6083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06229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758</izvorni_sadrzaj>
    <derivirana_varijabla naziv="DomainObject.Predmet.Broj_1">758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St-758/2015</izvorni_sadrzaj>
    <derivirana_varijabla naziv="DomainObject.Predmet.OznakaBroj_1">St-758/2015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TOTUS d.o.o.  Rijeka</izvorni_sadrzaj>
    <derivirana_varijabla naziv="DomainObject.Predmet.ProtustrankaFormated_1">  TOTUS d.o.o.  Rijeka</derivirana_varijabla>
  </DomainObject.Predmet.ProtustrankaFormated>
  <DomainObject.Predmet.ProtustrankaFormatedOIB>
    <izvorni_sadrzaj>  TOTUS d.o.o.  Rijeka, OIB 92717406794</izvorni_sadrzaj>
    <derivirana_varijabla naziv="DomainObject.Predmet.ProtustrankaFormatedOIB_1">  TOTUS d.o.o.  Rijeka, OIB 92717406794</derivirana_varijabla>
  </DomainObject.Predmet.ProtustrankaFormatedOIB>
  <DomainObject.Predmet.ProtustrankaFormatedWithAdress>
    <izvorni_sadrzaj> TOTUS d.o.o.  Rijeka, Kudej 3, 51000 Rijeka</izvorni_sadrzaj>
    <derivirana_varijabla naziv="DomainObject.Predmet.ProtustrankaFormatedWithAdress_1"> TOTUS d.o.o.  Rijeka, Kudej 3, 51000 Rijeka</derivirana_varijabla>
  </DomainObject.Predmet.ProtustrankaFormatedWithAdress>
  <DomainObject.Predmet.ProtustrankaFormatedWithAdressOIB>
    <izvorni_sadrzaj> TOTUS d.o.o.  Rijeka, OIB 92717406794, Kudej 3, 51000 Rijeka</izvorni_sadrzaj>
    <derivirana_varijabla naziv="DomainObject.Predmet.ProtustrankaFormatedWithAdressOIB_1"> TOTUS d.o.o.  Rijeka, OIB 92717406794, Kudej 3, 51000 Rijeka</derivirana_varijabla>
  </DomainObject.Predmet.ProtustrankaFormatedWithAdressOIB>
  <DomainObject.Predmet.ProtustrankaWithAdress>
    <izvorni_sadrzaj>TOTUS d.o.o.  Rijeka Kudej 3, 51000 Rijeka</izvorni_sadrzaj>
    <derivirana_varijabla naziv="DomainObject.Predmet.ProtustrankaWithAdress_1">TOTUS d.o.o.  Rijeka Kudej 3, 51000 Rijeka</derivirana_varijabla>
  </DomainObject.Predmet.ProtustrankaWithAdress>
  <DomainObject.Predmet.ProtustrankaWithAdressOIB>
    <izvorni_sadrzaj>TOTUS d.o.o.  Rijeka, OIB 92717406794, Kudej 3, 51000 Rijeka</izvorni_sadrzaj>
    <derivirana_varijabla naziv="DomainObject.Predmet.ProtustrankaWithAdressOIB_1">TOTUS d.o.o.  Rijeka, OIB 92717406794, Kudej 3, 51000 Rijeka</derivirana_varijabla>
  </DomainObject.Predmet.ProtustrankaWithAdressOIB>
  <DomainObject.Predmet.ProtustrankaNazivFormated>
    <izvorni_sadrzaj>TOTUS d.o.o.  Rijeka</izvorni_sadrzaj>
    <derivirana_varijabla naziv="DomainObject.Predmet.ProtustrankaNazivFormated_1">TOTUS d.o.o.  Rijeka</derivirana_varijabla>
  </DomainObject.Predmet.ProtustrankaNazivFormated>
  <DomainObject.Predmet.ProtustrankaNazivFormatedOIB>
    <izvorni_sadrzaj>TOTUS d.o.o.  Rijeka, OIB 92717406794</izvorni_sadrzaj>
    <derivirana_varijabla naziv="DomainObject.Predmet.ProtustrankaNazivFormatedOIB_1">TOTUS d.o.o.  Rijeka, OIB 92717406794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TOTUS d.o.o.  Rijeka</item>
    </izvorni_sadrzaj>
    <derivirana_varijabla naziv="DomainObject.Predmet.ProtuStrankaListFormated_1">
      <item>TOTUS d.o.o.  Rijeka</item>
    </derivirana_varijabla>
  </DomainObject.Predmet.ProtuStrankaListFormated>
  <DomainObject.Predmet.ProtuStrankaListFormatedOIB>
    <izvorni_sadrzaj>
      <item>TOTUS d.o.o.  Rijeka, OIB 92717406794</item>
    </izvorni_sadrzaj>
    <derivirana_varijabla naziv="DomainObject.Predmet.ProtuStrankaListFormatedOIB_1">
      <item>TOTUS d.o.o.  Rijeka, OIB 92717406794</item>
    </derivirana_varijabla>
  </DomainObject.Predmet.ProtuStrankaListFormatedOIB>
  <DomainObject.Predmet.ProtuStrankaListFormatedWithAdress>
    <izvorni_sadrzaj>
      <item>TOTUS d.o.o.  Rijeka, Kudej 3, 51000 Rijeka</item>
    </izvorni_sadrzaj>
    <derivirana_varijabla naziv="DomainObject.Predmet.ProtuStrankaListFormatedWithAdress_1">
      <item>TOTUS d.o.o.  Rijeka, Kudej 3, 51000 Rijeka</item>
    </derivirana_varijabla>
  </DomainObject.Predmet.ProtuStrankaListFormatedWithAdress>
  <DomainObject.Predmet.ProtuStrankaListFormatedWithAdressOIB>
    <izvorni_sadrzaj>
      <item>TOTUS d.o.o.  Rijeka, OIB 92717406794, Kudej 3, 51000 Rijeka</item>
    </izvorni_sadrzaj>
    <derivirana_varijabla naziv="DomainObject.Predmet.ProtuStrankaListFormatedWithAdressOIB_1">
      <item>TOTUS d.o.o.  Rijeka, OIB 92717406794, Kudej 3, 51000 Rijeka</item>
    </derivirana_varijabla>
  </DomainObject.Predmet.ProtuStrankaListFormatedWithAdressOIB>
  <DomainObject.Predmet.ProtuStrankaListNazivFormated>
    <izvorni_sadrzaj>
      <item>TOTUS d.o.o.  Rijeka</item>
    </izvorni_sadrzaj>
    <derivirana_varijabla naziv="DomainObject.Predmet.ProtuStrankaListNazivFormated_1">
      <item>TOTUS d.o.o.  Rijeka</item>
    </derivirana_varijabla>
  </DomainObject.Predmet.ProtuStrankaListNazivFormated>
  <DomainObject.Predmet.ProtuStrankaListNazivFormatedOIB>
    <izvorni_sadrzaj>
      <item>TOTUS d.o.o.  Rijeka, OIB 92717406794</item>
    </izvorni_sadrzaj>
    <derivirana_varijabla naziv="DomainObject.Predmet.ProtuStrankaListNazivFormatedOIB_1">
      <item>TOTUS d.o.o.  Rijeka, OIB 92717406794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TOTUS d.o.o.  Rijeka</izvorni_sadrzaj>
    <derivirana_varijabla naziv="DomainObject.Predmet.ProtustrankaIDrugi_1">TOTUS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TOTUS d.o.o.  Rijeka, OIB 92717406794, Kudej 3, 51000 Rijeka</izvorni_sadrzaj>
    <derivirana_varijabla naziv="DomainObject.Predmet.ProtustrankaIDrugiAdressOIB_1">TOTUS d.o.o.  Rijeka, OIB 92717406794, Kudej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TOTUS d.o.o.  Rijeka</item>
    </izvorni_sadrzaj>
    <derivirana_varijabla naziv="DomainObject.Predmet.SudioniciListNaziv_1">
      <item>FINA  Rijeka</item>
      <item>TOTUS d.o.o.  Rijeka</item>
    </derivirana_varijabla>
  </DomainObject.Predmet.SudioniciListNaziv>
  <DomainObject.Predmet.SudioniciListAdressOIB>
    <izvorni_sadrzaj>
      <item>FINA  Rijeka, OIB 85821130368, Frana Kurelca 8,51000 Rijeka</item>
      <item>TOTUS d.o.o.  Rijeka, OIB 92717406794, Kudej 3,51000 Rijeka</item>
    </izvorni_sadrzaj>
    <derivirana_varijabla naziv="DomainObject.Predmet.SudioniciListAdressOIB_1">
      <item>FINA  Rijeka, OIB 85821130368, Frana Kurelca 8,51000 Rijeka</item>
      <item>TOTUS d.o.o.  Rijeka, OIB 92717406794, Kudej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92717406794</item>
    </izvorni_sadrzaj>
    <derivirana_varijabla naziv="DomainObject.Predmet.SudioniciListNazivOIB_1">
      <item>, OIB 85821130368</item>
      <item>, OIB 92717406794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372</properties:Words>
  <properties:Characters>1964</properties:Characters>
  <properties:Lines>64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2015-12-07T14:14:00Z</dcterms:created>
  <dc:creator>Vera Jelenović</dc:creator>
  <cp:lastModifiedBy>wsadmin</cp:lastModifiedBy>
  <dcterms:modified xmlns:xsi="http://www.w3.org/2001/XMLSchema-instance" xsi:type="dcterms:W3CDTF">2015-12-07T14:14:00Z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