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ab55" w14:paraId="d18ab55" w:rsidRDefault="00F24650" w:rsidP="00121D70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5. St-789/2017-328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 xml:space="preserve">Z A P I S N I K 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od 6. veljače 2018.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sastavljen kod Trgovačkog suda u Bjelovaru o održanom ročištu za glasovanje o Planu financijskog restrukturiranja u predstečajnom postupku nad dužnikom MARINADA d.o.o. Slatina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Prisutni od suda: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Marija Petrina Kubica, sutkinja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Željka Vitez, zapisničar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Početak u 10,00 sati.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Utvrđuje se da su pristupili: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-povjerenik Vanda Kovačević Gelenčer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-za dužnika – zakonski zastupnik Slavko Mađerić, uz punomoćnika Katarinu Gillich, odvjetnicu u Odvjetničkom društvu Dominković i Partneri d.o.o. Zagreb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-za vjerovnika Republiku Hrvatsku, Ministarstvo financija, Porezna uprava – zamjenik ŽDO Bjelovar Živko Slijepčević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 xml:space="preserve">-za vjerovnika Erste </w:t>
      </w:r>
      <w:proofErr w:type="spellStart"/>
      <w:r w:rsidRPr="00121D70">
        <w:rPr>
          <w:rFonts w:cs="Times New Roman" w:eastAsia="Times New Roman"/>
          <w:lang w:eastAsia="hr-HR"/>
        </w:rPr>
        <w:t>Factoring</w:t>
      </w:r>
      <w:proofErr w:type="spellEnd"/>
      <w:r w:rsidRPr="00121D70">
        <w:rPr>
          <w:rFonts w:cs="Times New Roman" w:eastAsia="Times New Roman"/>
          <w:lang w:eastAsia="hr-HR"/>
        </w:rPr>
        <w:t xml:space="preserve"> d.o.o.– zamjenik punomoćnika Žarko Obradović, odvjetnik u Bjelovaru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121D70">
        <w:rPr>
          <w:rFonts w:cs="Times New Roman" w:eastAsia="Times New Roman"/>
          <w:lang w:eastAsia="hr-HR"/>
        </w:rPr>
        <w:t xml:space="preserve">-za vjerovnika Zagrebačku banku d.d. – </w:t>
      </w:r>
      <w:proofErr w:type="spellStart"/>
      <w:r w:rsidRPr="00121D70">
        <w:rPr>
          <w:rFonts w:cs="Times New Roman" w:eastAsia="Times New Roman"/>
          <w:lang w:eastAsia="hr-HR" w:val="en-GB"/>
        </w:rPr>
        <w:t>punomoćnik</w:t>
      </w:r>
      <w:proofErr w:type="spellEnd"/>
      <w:r w:rsidRPr="00121D70">
        <w:rPr>
          <w:rFonts w:cs="Times New Roman" w:eastAsia="Times New Roman"/>
          <w:lang w:eastAsia="hr-HR" w:val="en-GB"/>
        </w:rPr>
        <w:t xml:space="preserve"> Zoran </w:t>
      </w:r>
      <w:proofErr w:type="spellStart"/>
      <w:r w:rsidRPr="00121D70">
        <w:rPr>
          <w:rFonts w:cs="Times New Roman" w:eastAsia="Times New Roman"/>
          <w:lang w:eastAsia="hr-HR" w:val="en-GB"/>
        </w:rPr>
        <w:t>Županović</w:t>
      </w:r>
      <w:proofErr w:type="spellEnd"/>
      <w:r w:rsidRPr="00121D70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21D70">
        <w:rPr>
          <w:rFonts w:cs="Times New Roman" w:eastAsia="Times New Roman"/>
          <w:lang w:eastAsia="hr-HR" w:val="en-GB"/>
        </w:rPr>
        <w:t>zaposlenik</w:t>
      </w:r>
      <w:proofErr w:type="spellEnd"/>
      <w:r w:rsidRPr="00121D7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21D70">
        <w:rPr>
          <w:rFonts w:cs="Times New Roman" w:eastAsia="Times New Roman"/>
          <w:lang w:eastAsia="hr-HR" w:val="en-GB"/>
        </w:rPr>
        <w:t>banke</w:t>
      </w:r>
      <w:proofErr w:type="spellEnd"/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-za vjerovnika Grad Slatina – punomoćnik Andreja Hodak Bičanić, zaposlenica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-za vjerovnika Belje d.d. – punomoćnik Natalija Vlainić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>Sudac objavljuje da je predmet današnjeg ročišta glasovanje o Planu financijskog restrukturiranja koji je objavljen na e-oglasnoj ploči ovog suda 25. siječnja 2018.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ab/>
        <w:t xml:space="preserve">Zakonski zastupnik dužnika navodi da ostaje kod predloženog Plana restrukturiranja i ponude vjerovnicima kako je navedeno pod toč.9. Plana. Vjerovnici su podijeljeni u grupe: Grupa I – tražbine osigurane nekretninom, Grupa II – ostale tražbine i uvjetne tražbine iz ugovora o kreditu, Grupa III – ostali vjerovnici, Grupa IV – prioritetne tražbine i Grupa V – </w:t>
      </w:r>
      <w:proofErr w:type="spellStart"/>
      <w:r w:rsidRPr="00121D70">
        <w:rPr>
          <w:rFonts w:cs="Times New Roman" w:eastAsia="Times New Roman"/>
          <w:lang w:eastAsia="hr-HR"/>
        </w:rPr>
        <w:t>razlučni</w:t>
      </w:r>
      <w:proofErr w:type="spellEnd"/>
      <w:r w:rsidRPr="00121D70">
        <w:rPr>
          <w:rFonts w:cs="Times New Roman" w:eastAsia="Times New Roman"/>
          <w:lang w:eastAsia="hr-HR"/>
        </w:rPr>
        <w:t xml:space="preserve"> vjerovnici. U dodatku Plana navedeni su iznosi tražbina pojedinih vjerovnika i plan njihove otplate (Grupa I-III). Plan restrukturiranja ne zadire u prava vjerovnika iz Grupe IV (prioritetne tražbine) i Grupe V - tražbine </w:t>
      </w:r>
      <w:proofErr w:type="spellStart"/>
      <w:r w:rsidRPr="00121D70">
        <w:rPr>
          <w:rFonts w:cs="Times New Roman" w:eastAsia="Times New Roman"/>
          <w:lang w:eastAsia="hr-HR"/>
        </w:rPr>
        <w:t>razlučnih</w:t>
      </w:r>
      <w:proofErr w:type="spellEnd"/>
      <w:r w:rsidRPr="00121D70">
        <w:rPr>
          <w:rFonts w:cs="Times New Roman" w:eastAsia="Times New Roman"/>
          <w:lang w:eastAsia="hr-HR"/>
        </w:rPr>
        <w:t xml:space="preserve"> vjerovnika koji se nisu odrekli prava na odvojeno namirenje.  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>Povjerenik navodi da je suglasan sa predloženim Planom kojeg smatra izrađenim sukladno odredbama Zakona.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ab/>
        <w:t xml:space="preserve">Punomoćnik vjerovnika Zagrebačke banke d.d. navodi da se vjerovnik Zagrebačka banka d.d. odriče prava na odvojeno namirenje te će glasovati o Planu restrukturiranja. 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>Utvrđuje se da pravo glasa imaju vjerovnici čije tražbine su utvrđene pravomoćnim rješenjem ovoga suda od 4. prosinca 2017., koje je ispravljeno rješenjem od 18. prosinca 2017., a pravo glasa im pripada u visini utvrđene tražbine. Ukupan broj vjerovnika sukladno navedenom rješenju je 744.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>Utvrđuje se da su do početka ovog ročišta dostavljeni obrasci za glasovanje vjerovnika: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tbl>
      <w:tblPr>
        <w:tblW w:type="dxa" w:w="9923"/>
        <w:tblInd w:type="dxa" w:w="-459"/>
        <w:tblLook w:val="04A0" w:noVBand="1" w:noHBand="0" w:lastColumn="0" w:firstColumn="1" w:lastRow="0" w:firstRow="1"/>
      </w:tblPr>
      <w:tblGrid>
        <w:gridCol w:w="3402"/>
        <w:gridCol w:w="3402"/>
        <w:gridCol w:w="3119"/>
      </w:tblGrid>
      <w:tr w:rsidTr="00121D70" w:rsidR="00121D70" w:rsidRPr="00121D70">
        <w:trPr>
          <w:trHeight w:val="1200"/>
        </w:trPr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BELJE dioničko društvo za privređivanje u poljodjelstvu, prerađivačkoj industriji i prometu roba, Darda, Svetog Ivana Krstitelja 1a, 31326 Darda, OIB: 92404445155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AN.ST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d.o.o. za voćarstvo,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B.Radičevića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9, 31216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Šodolovci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12161001573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LOGNET društvo s ograničenom odgovornošću za računalno programiranje, Radnička cesta 55 A, 10000 Zagreb, OIB: 12114193167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VELPRO - CENTAR društvo s ograničenom odgovornošću za trgovinu i usluge, Marijana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46660800468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Proenergy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proizvodnju električne energije, J.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Marohnića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63962176928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SANDA HAM, EUROPSKA AVENIJA 12, 31000 OSIJEK, OIB: 29553563111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FMT S.R.L., STRADA CISA, 43045 SICCO,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MISTRAL društvo s ograničenom odgovornošću za trgovinu i proizvodnju, Gospodarska zona 3, 32000 Vukovar, OIB: 84549788599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VIPLAST društvo s ograničenom odgovornošću za proizvodnju i prodaju metalnih i plastičnih proizvoda,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Kučanska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22, 42000 Varaždin, OIB: 04926114228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ZELENI HIT d.o.o. za proizvodnju i promet poljoprivrednih proizvoda, uvoz-izvoz,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Rugvička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102, 10370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Dragošička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52243424857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EMAX d.o.o. za trgovinu, proizvodnju i usluge, Vinkovačka 104, 31000 Osijek, OIB: 01316531064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PRO-KLIMA društvo s ograničenom odgovornošću za proizvodnju, montažu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78 E, 10430 Samobor, OIB: 47347658558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RICARDO društvo s ograničenom odgovornošću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Kudeljara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31326 Darda, OIB: 83535297393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TPZ LINDE VILIČARI HRVATSKA društvo s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ogrnaičenom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odgovornošću za trgovinu, servisne i druge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69503639110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HONGOLDONIA d.o.o. za proizvodnju, trgovinu i usluge, Rujanska 4, 10000 Zagreb, OIB: 79255850261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AGROFRUCTUS D.O.O., ČAPLJINA, TASOVIĆI BB, NEPOZNATO ČAPLJINA,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CRODUX PLIN društvo s ograničenom odgovornošću za trgovinu i usluge, Savska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36, 10000 Zagreb, OIB: 50388109754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EURO-ALFA d.o.o. za trgovinu i usluge, Radnička cesta 184, 10000 Zagreb, OIB: 15191211491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DS Smith Belišće Croatia društvo s ograničenom odgovornošću za proizvodnju papira i kartonske ambalaže, Vijenac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Salamona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Heinricha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Gutmanna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30, 31551 Belišće, OIB: 67131617872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JAŠKAPACK d.o.o. tvornica valovitog kartona i ambalaže, Savska Cesta 1, 10360 Sesvete, OIB: 53994275676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ARDENTER d.o.o. za servisiranje vatrogasnih aparata, proizvodnju, trgovinu i usluge, Omladinska 17, 31431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Livana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57293115850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TECNOCAP s.r.o., STRIŽOVICE 67, 37853 STRMILOV,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3 M društvo s ograničenom odgovornošću za proizvodnju, trgovinu i usluge, Školska 60, 10419 Gornje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Podotočje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45975769859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POLAR društvo s ograničenom odgovornošću za proizvodnju,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Pribanjci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Pribanjci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37, 47251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Bosiljevo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79831727087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GRAPAK društvo s ograničenom odgovornošću za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Mavra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Schlengera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42204 Gornji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Kneginec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83873330340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SAMPLE CONTROL društvo s ograničenom odgovornošću za usluge i trgovinu, Franje Puškarića 18, 10250 Lučko, OIB: 95434893522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LEA obrt za posredovanje u obrtu, IVANA MEŠTROVIĆA 12, 51500 KRK, OIB: 54316051608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PRVO PLINARSKO DRUŠTVO - OPSKRBA POSLOVNIH KORISNIKA d.o.o., K.A.Stepinca 27, 32000 Vukovar, OIB: 56292881789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KOMPJUTORSKA OPREMA, d.o.o., za proizvodnju kompjutorske opreme i trgovinu, Slavonska avenija 7, 10000 Zagreb, OIB: 10864560692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DENEŠ TIBOR OBRT ROFIX, MATIJE GUPCA 15, 31552 SVETI ĐURAĐ, OIB: 32056379843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eLog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usluge, Slavonska avenija 261, 10000 Zagreb, OIB: 34631945985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ZAPREŠIĆANKA društvo s ograničenom odgovornošću za trgovinu, marketing, usluge, turizam,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Pojatno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Zagrebačka cesta 3, 10290 Zaprešić, OIB: 35851564566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VAGE društvo s ograničenom odgovornošću za proizvodnju i servis mjernih uređaja i opreme za mjerenje, vanjsku i unutarnju trgovinu i marketing,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Koledovčina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2a, 10000 Zagreb, OIB: 30335873024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BEJO ZADEN d.o.o. za proizvodnju, unutarnju i vanjsku trgovinu, trgovinu na veliko i malo i obavljanje usluga u vanjskotrgovinskom prometu,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Soblinečka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ulica35b, 10360 Sesvete, OIB: 22928940911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TERRA PROJEKTI društvo s ograničenom odgovornošću za usluge, Žumberačka 22, 31000 Osijek, OIB: 64028098499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MITROVIĆ M-AGRO, LUKAČ 67, 34335 LUKAČ, OIB: 95462059168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KONZUM trgovina na veliko i malo d.d., Marijana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10000 Zagreb, OIB: 29955634590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EUROPLANTAŽE dioničko društvo za proizvodnju hrane i trgovinu, Trg 2, 31223 Brođanci, OIB: 59170148274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TERMOPLIN d. o. o. za montažu i servisiranje opreme, metaloprerađivačke usluge, vanjsku i unutarnju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115A, 35000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20785593605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ADRIAFLORA društvo s ograničenom odgovornošću za poljoprivrednu proizvodnju, trgovinu i zastupanje, Dr. Franje Tuđmana 82, 23210 Biograd Na Moru, OIB: 27179471386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AGENS društvo s ograničenom odgovornošću za unutarnju i vanjsku trgovinu, usluge i grafičku djelatnost,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Medarska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69, 10000 Zagreb, OIB: 73831655633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TRTINJAK, ZAGREBAČKA 326, 42000 VARAŽDIN, OIB: 79378753915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ADRIA TRADE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B.V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., PRINSES CHRITINALAAN 32, 3195 VIC, BRAESIDE MELBOURNE,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DIVMAR TRGOVINA  d.o.o. za usluge i trgovinu, Sv. L. B. Mandića 111v, 31000 Osijek, OIB: 89903628951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IVO PAVIĆ, HRVATSKIH BRANITELJA 75B, 34000 POŽEGA, OIB: 87356329839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STEPIĆ, JOSIPA JURJA STROSSMAYERA 20, 32272 CERNA, OIB: 17769661421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CESAR - CESAR, društvo s ograničenom odgovornošću za poljoprivrednu proizvodnju, trgovinu i usluge, Slavka Kolara 17, 10315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Obedišće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78926742944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FLEKSO PLAST društvo s ograničenom odgovornošću za trgovinu, usluge i djelatnost turističke agencije,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Strossmayera 131, 44000 Sisak, OIB: 64500821578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TPZ, društvo s ograničenom odgovornošću za proizvodnju,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68119083236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HEP-Operator distribucijskog sustava d.o.o. za distribuciju i opskrbu električne energije, Ulica grada Vukovara 37, 10000 Zagreb, OIB: 46830600751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MATIJA MARIČIĆ,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obrta HIDROTEHNIKA, JEZERO 116, 33515 DUZLUK, OIB: 44803851474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BOROVNICE društvo s ograničenom odgovornošću za uzgoj i preradu voća,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Ksajpabb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40000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Šenkovec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13570201804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DAMIR KNEZ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vl.obrta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AUTOPRIJEVOZ KNEZ, DUBROVEC BISAŠKI 11 A , 10383 DUBROVEC BISAŠKI, OIB : 51653252496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POPOVIĆ OPG, MARINA DRŽIĆA 12, 34000 POŽEGA, OIB: 60934327262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SATO društvo s ograničenom odgovornošću za usluge, Zagrebačka avenija 108, 10000 Zagreb, OIB: 65194295219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BOMARK AMBALAŽA društvo s ograničenom odgovornošću za proizvodnju, trgovinu i usluge, Ivana Severa 15, 42000 Varaždin, OIB: 26897480147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Nabla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Slavonija društvo s ograničenom odgovornošću za proizvodnju i trgovinu elektroničkim proizvodima, Josipa Runjanina 7, 31220 Višnjevac, OIB: 35323750230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AGROFRUCTUS D.O.O., 16 KRAJIŠKE BRIGADE BR. 1, 78400 BOSANSKA GRADIŠKA,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EURO-BROD, Konzalting i trgovina društvo s ograničenom odgovornošću, dr. Mile Budaka 1, 35000 Slavonski Brod, OIB: 35706257923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SIGA društvo s ograničenom odgovornošću za proizvodnju, trgovinu 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export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-import, Međimurska 12, 42000 Varaždin, OIB: 11711059133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J.H.WAGENAAR BV, TOLWEG 7, 1616 AT HOOGKARSPEL,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EUROINSPEKT CROATIAKONTROLA društvo s ograničenom odgovornošću za kontrolu robe i inženjering, Karlovačka cesta 4L, 10000 Zagreb, OIB: 50024748563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ORTRAN d.o.o. za turizam, ugostiteljstvo, prijevoz, trgovinu i usluge, Trg sv. Križa 4, 33515 Orahovica, OIB: 49633399373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VINKA dioničko društvo za proizvodnju poljoprivrednih proizvoda,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Jarminačka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1, 32100 Vinkovci, OIB: 45295422526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RUDAN društvo sa ograničenom odgovornošću za obrtničko - uslužnu i proizvodnu djelatnost, 9.rujan 1/H, 52341 Žminj, OIB: 84430586938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PRIMACOŠPED d.o.o. za međunarodno otpremništvo, Jankomir 25, 10000 Zagreb, OIB: 92921096103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ZORICA BRIJAČAK OPG, PROSINAČKIH ŽRTAVA 16, 33522 VOĆIN, OIB: 56927143032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FITO PROMET društvo s ograničenom odgovornošću za poljoprivrednu proizvodnju i promet,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Mošćenička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10000 Zagreb, OIB: 68339203084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BON-TON društvo s ograničenom odgovornošću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Malomlačka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10000 Zagreb, OIB: 52931027628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MANŠPED društvo s ograničenom odgovornošću za međunarodni prijevoz i pretovar robe, trgovinu, turizam, putnička agencija,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387, 51223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76154765407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LONČAREVIĆ OPG, HRVATSKIH BRANITELJA 56, 35210 ČAJKOVCI, OIB: 20175137449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KG PARK D.O.O., PAVLA RADIĆA 99, Donji Miholjac, OIB: 30605443172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PGS d.o.o. za trgovinu i zastupanje, Kameniti stol 25, 10000 Zagreb, OIB: 52344193267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TAPFLO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PORSHE STRASSE 1, 4470 ANNS, OIB:            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METAL-SERVIS d.o.o. za proizvodnju, usluge i trgovinu, Kolodvorska 100, 31540 Donji Miholjac, OIB: 28192216417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FRESH FRUIT POLSKA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S.C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., UL. BRONLWOJA 3/42, NEPOZNATO WARSZAWA,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VESNA BAŠIĆ OPG, OMLADINSKA 65, 31431 LIVANA, OIB: 72412413780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TEHNODIV d.o.o. za proizvodnju, trgovinu i usluge, Kralja Zvonimira 19a, 33515 Orahovica, OIB: 99111228874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KRIŽEVČANKA SPLIT d.o.o. za trgovinu, Put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Krunika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21210 Kučine, OIB: 79504735177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THE END OF LINE društvo s ograničenom odgovornošću za pakiranje, Selska cesta 141, 10000 Zagreb, OIB: 73871442076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TUREK, PETRA PRERADOVIĆA 45, 33520 SLATINA, OIB: 26008924160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POSLOVNI PLAN društvo s ograničenom odgovornošću za usluge, Matije Gupca 21, 31540 Donji Miholjac, OIB: 49087274218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PERPETUATRADE d.o.o. za promet, usluge, proizvodnju 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export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-import,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Tešanjska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46, 31000 Brijest, OIB: 76923391111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HIDRIS inženjering d.o.o. za proizvodnju, trgovinu i inženjering, Bogoslava Šuleka 29, 47000 Karlovac, OIB: 47700480140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TIHOMIR BAKARIĆ, MIJE STUPARIĆA 95, 44320 KUTINA, OIB: 18783968491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BRIIT d.o.o. za proizvodnju, građevinarstvo, turizam, ugostiteljstvo, prijevoz, trgovinu i usluge, Kralja Zvonimira 33, 33515 Orahovica, OIB: 49817034926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KESZTHELY VL. OBRTA ZA CESTOVNI PRIJEVOZ TRUCKER, VATROSLAVA LISINSKOG 1A, 31540 DONJI MIHOLJAC, OIB: 52667452569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FELDBACHER FRUIT PARTNERS GMBH, EUROPASTRASSE 26, 8330 FELDBACH,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ILI NET društvo s ograničenom odgovornošću za računalne djelatnosti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Nalješkovićeva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10000 Zagreb, OIB: 58846173395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ELIPS društvo s ograničenom odgovornošću za proizvodnju, trgovinu i usluge, Mlinska 51, 33520 Slatina, OIB: 46241952013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Englmayer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Zagreb d.o.o. za međunarodno otpremništvo, Slavonska avenija 24 a, 10000 Zagreb, OIB: 66346732180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KONTROLKEM društvo s ograničenom odgovornošću za proizvodnju kemikalija i opreme za tretman voda, Ulica Nikole Šubića Zrinskog 19, 10430 Samobor, OIB: 22283637217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FOST TAPE d.o.o. za proizvodnju i trgovinu, Radnička cesta 48, 10000 Zagreb, OIB: 28454529608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AGLON d.o.o. za savjetovanje i zastupanje,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Jurkovićeva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78453219787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PRIMARK, društvo s ograničenom odgovornošću za označivanje proizvoda i ambalaže i trgovinu, Novačka cesta 10A, 10431 Rakitje, OIB: 75653529088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MULTIPRO društvo s ograničenom odgovornošću za trgovinu i usluge, Dr. Ivana Novaka 6, 40000 Čakovec, OIB: 09987499274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Poljoprivredna zadruga POVRTLARSTVO,GRABIK B.B., 76328 BJELJINA , OIB: 4403542120004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 NEVEN, društvo s ograničenom odgovornošću za unutarnju i vanjsku trgovinu, proizvodnju i usluge, Samoborska Cesta 52, 10436 Rakov Potok, OIB: 37049719486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GRUBIŠIĆ servis TERMOELEKTRO, BJELOVARSKA 48, 10360 SESVETE, OIB: 37544789425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KOMRAD društvo s ograničenom odgovornošću za vodne djelatnosti, Braće Radića 2, 33520 Slatina, OIB: 96537643037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Saponia kemijska, prehrambena i farmaceutska industrija d.d., Matije Gupca 2, 31000 Osijek, OIB: 37879152548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ZORAN BENOVIĆ, ZVEKANOV KUT 12, 31512 FERIČANCI, OIB: 13620035893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TOMISLAV BAKARIĆ OBRT BAKARIĆ, BILOGORSKA 7, 44320 KUTINA, OIB: 83920143090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PLODINE dioničko društvo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Ružićeva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29, 51000 Rijeka, OIB: 92510683607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TEHNIČAR-COPYSERVIS d.o.o. za proizvodnju, održavanje, popravak i trgovinu na veliko i malo uredskih i knjigovodstvenih strojeva i računalnih sustava,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Kranjčevićeva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51390945090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PETRUZALEK društvo s ograničenom odgovornošću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Gubaševo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47b, 49210 Zabok, OIB: 76786412969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TURBO-COMMERCE društvo s ograničenom odgovornošću za proizvodnju, trgovinu i usluge, Braće Radića 48, 33520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Sladojevci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22352507124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VAGROS ZAGREB D.O.O., Slavonska avenija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Zagreb, OIB: 66736723886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MOTO SPRINT d.o.o. za trgovinu i usluge, Kružna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Zadvorska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1. odvojak 8, 10257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Zadvorsko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67811823763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IVA-INES OBRT ZA PRIJEVOZ, KOLODVORSKA 1, 31540 DONJI MIHOLJAC, OIB: 96548720345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HUP-ZAGREB dioničko društvo hotelijerstvo, ugostiteljstvo i turizam, Trg Krešimira Ćosića 9, 10000 Zagreb, OIB: 66859264899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AUTOFLOTA društvo s ograničenom odgovornošću za trgovinu i usluge, Savska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42, 10000 Zagreb, OIB: 96788157124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ANĐELKA SOPKA OPG, VUKOVARSKA 47, 32229 PETROVCI, OIB: 65582197973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ČERTI društvo s ograničenom odgovornošću za proizvodnju, trgovinu i usluge, Vladimira Nazora 151A, 33520 Slatina, OIB: 56268307277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AGRODUHAN društvo s ograničenom odgovornošću za poljoprivrednu proizvodnju i usluge, Nikole Šubića Zrinskog 30, 33520 Slatina, OIB: 97446273531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SKLADIŠNA LOGISTIKA D.O.O., Josipa Lončara 3 ,Zagreb-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Susedgrad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81060143905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DOROSLOV D.O.O.,NASELJE TRŽNICA 2A , Donji Miholjac, OIB: 54395174446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CROATIA osiguranje d.d., Vatroslava Jagića 33, 10000 Zagreb, OIB: 26187994862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Link Office j.d.o.o. za trgovinu i usluge, Bjelovarska 62B, 10360 Sesvete, OIB: 62647693051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SNARP društvo s ograničenom odgovornošću za trgovinu i usluge, Marjanska Ulica 31, 31000 Osijek, OIB: 16023043707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AGRIMATCO d.o.o. za proizvodnju, trgovinu i usluge u poljoprivrednoj djelatnosti,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Jelengradska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12, 31208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Petrijevci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24373689835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TRI MARE d.o.o. za trgovinu, zastupanja i usluge, Jankomir 25, 10000 Zagreb, OIB: 49614488593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DHL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International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d.o.o, hitna dostava širom svijeta,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Utinjska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40, 10000 Zagreb, OIB: 79069474349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FRIGO-ING d.o.o. za projektiranje, montažu i servis rashladne tehnike 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termoinstalacija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Veliki dol 4, 10362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Kašina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83318423126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ZAVOD ZA JAVNO ZDRAVSTVO SVETI ROK VIROVITIČKO-PODRAVSKE ŽUPANIJE, Ljudevita Gaja 21, 33000 Virovitica, OIB: 76860791838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GRADBA d.o.o. za građevinarstvo, trgovinu i usluge, Brezik 1J, 33000 Lukač, OIB: 07720002212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GRAFIČAR - dioničko društvo za proizvodnju ambalaže, grafičkih proizvoda i rehabilitaciju invalida,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89, 42230 Ludbreg, OIB: 78723936298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PROMO EKO d.o.o. za promidžbu i promociju poduzetništva i ekoloških projekata,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D.Cesarića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34, 31000 Osijek, OIB: 83510860255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VIŠNJA društvo s ograničenom odgovornošću za trgovinu i usluge, Lipa 3, 33520 Slatina, OIB: 68983269518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MARCIN WINIARCZYK FIRMA HANDLOWA "FRESH PARTNER", UL PANA BALCERA 6 LOK.139, 20-631 LUBLIN,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HRVATSKI ZAVOD ZA ZAPOŠLJAVANJE, Radnička Cesta 1, 10000 Zagreb, OIB: 91547293790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EKOS HOLDING društvo s ograničenom odgovornošću, Vladimira Nazora 2, 42000 Varaždin, OIB: 95623561225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BRAMS D.O.O., ULICA DŽEMALA BIJEDIĆA 185, 71000 SARAJEVO, OIB:            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 xml:space="preserve"> 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>Zakonski zastupnik dužnika predaje u spis obrasce za glasovanje sljedećih vjerovnika: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39"/>
        <w:tblInd w:type="dxa" w:w="-459"/>
        <w:tblLook w:val="04A0" w:noVBand="1" w:noHBand="0" w:lastColumn="0" w:firstColumn="1" w:lastRow="0" w:firstRow="1"/>
      </w:tblPr>
      <w:tblGrid>
        <w:gridCol w:w="3261"/>
        <w:gridCol w:w="2976"/>
        <w:gridCol w:w="3402"/>
      </w:tblGrid>
      <w:tr w:rsidTr="00121D70" w:rsidR="00121D70" w:rsidRPr="00121D70">
        <w:trPr>
          <w:trHeight w:val="576"/>
        </w:trPr>
        <w:tc>
          <w:tcPr>
            <w:tcW w:type="dxa" w:w="3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DIM KOMERC DOOEL, KAME POLIZOV BB, 2460 VALANDOVO,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NENAD PERIĆ, OBRT ZA POLJOPRIVREDU NEKTAR, NASELJE GORICA 27, 31540 DONJI MIHOLJAC, OIB: 50223752816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 KNEŽIĆ, VLADIMIRA NAZORA 49, 20340 PLOČE, OIB: 78262267178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MANJO D.O.O., RELJE SAVIĆA 1B, 21410 FUTOG,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SRŠEN, TRN 9, 20355 TRN, OIB: 26053237558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BREŠKI, BIKOVEC 52, 42243 BIKOVEC, OIB: 06816361698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DENIS SLONJA OPG, JOSIPA JURJA STROSSMAYERA 5, 31300 BELI MANASTIR, OIB: 08412099547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JASNA KOVAČ, SEDLARICA 80, 33405 SEDLARICA, OIB: 29087764893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PETAR KAJGANIĆ OPG, DETKOVAC 92, 33411 DETKOVAC, OIB: 60637518252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DENTINA DOOEL, GOCE DELČEV 9, 2400 STRUMICA,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TIHOMIR STRUNJAK,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127, 33405 VELIKA ČREŠNJEVICA, OIB: 88807660395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ŠIPOŠ, VLADIMIRA NAZORA 77, 33525 SOPJE, OIB: 49800934070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PAP OPG, RUDINA BULIĆEV DOL 99, 31205 ALJMAŠ, OIB: 34997221508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BOA PROMOCIJA d.o.o.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Tratinska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76, 10000 Zagreb, OIB: 22002669291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JASMINKA ŠVARBIĆ, LJUDEVITA GAJA 151, 33405 PITOMAČA, OIB: 15869189925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LIDIJA PAP , VL. POLJOPRIVREDNOG OBRTA  MARELICA, RUDINA BULIĆEV DOL 99, 31205 ALJMAŠ, OIB: 36507067582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PREPELEC, ROGOVAC 139, 33404 ROGOVAC, OIB: 64215179306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ILONKA KOMAZIN, PETRA KREŠIMIRA IV 348, 20350 METKOVIĆ, OIB: 84273719892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DPT TEHNOALAT-KOMERC ATANAS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dooel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export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MARŠAL TITO 124, 1480 GEVGELIJA,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DRAGOBRATOVIĆ, TUŠTEVAC 7, 20355 TUŠTEVAC, OIB: 39595643763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MARINO KRAPAC, GORNJI PODARŠANJ 24, 33405 TURNAŠICA, OIB: 59182696891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 PRODUKT SRB DOO, SVETOZARA MILETICA BB., GOSPODJINCI 21237 , OIB: 105787711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MK-VIKOM d.o.o. za proizvodnju, trgovinu i usluge, Zagorska 104, 10000 Zagreb, OIB: 81915460600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BARTUL BAJO, PETRA KREŠIMIRA IV 102, 20350 METKOVIĆ, OIB: 91154919591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DPTU DAVO DOOEL, NASELENO MESTO BEZ ULIČEN SISTEM BR. 313, S MURTINO, NEPOZNATO STRUMICA,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AGATA ŠAJNOVIĆ GOSPODARSTVO ŠAJNOVIĆ, KALNIČKA 56, 40322 PODBREST, OIB: 88195297465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AGROVELEBIT društvo s ograničenom odgovornošću za obavljanje poljoprivrednih djelatnosti, Svetog Mihovila 11, 53244 Lovinac, OIB: 33174065710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SPZ AGRODAR, NEPOZNATA, 77220 CAZIN,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OBRADOVIĆ, ULICA PETRA KREŠIMIRA IV 1951, 20350 METKOVIĆ, OIB: 23186125680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KREŠIMIR MITROVIĆ, PRILAZ STADIONU 7, 31540 DONJI MIHOLJAC, OIB: 90040481311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SEDLAR POLJOPRIVREDNI OBRT, GLAVNA ULICA 85, 32282 PRKOVCI, OIB: 68244409490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TOMO HORVAT PG, KOLODVORSKA 16, 48362 PRUGOVAC, OIB: 09897192439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SILVIJA PAULIĆ OPG, JOSIPA JURJA ŠTROSMAJERA 87, 31433 PODGORAČ, OIB: 69791013141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REVITA PLANT BUNA D.O.O., BUNA BB, 880000 MOSTAR,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BUREK, MALA ČREŠNJEVICA 38, 33405 MALA ČREŠNJEVICA, OIB: 35229392387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VIDE ODAK, TISNO 32, 20355 OPUZEN, OIB: 15608323106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FRIBO PRIJEVOZ d.o.o. za prijevoz, trgovinu i usluge, Riječani 80D, 33515 Orahovica, OIB: 86338047809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MISLAV LOVRIĆ, STANKA PARMAĆA 14, 20355 OPUZEN, OIB: 75188692214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BUDROVIĆ OBRT ZA POLJOPRIVREDU, LJUDEVITA GAJA 2, 48362 KOZAREVAC, OIB: 34622057686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D.T.T. SALE-KOMERC d.o.o., Ul.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Timo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Trenčev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20, 2400 STRUMICA,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MATIJA KOKOR, ROGOVAC 117A, 33404 ROGOVAC, OIB: 99364874777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LEO VULETIĆ PG VULETIĆ, OBALA STJEPANA RADIĆA 24, 20344 KOMIN, OIB: 02396821651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Azelis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CROATIA d.o.o. za trgovinu i usluge, Trnjanska cesta 37, 10000 Zagreb, OIB: 57533077709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AGROPROMET društvo s ograničenom odgovornošću za proizvodnju, trgovinu i usluge, Kralja Tomislava 9, 32276 Babina Greda, OIB: 30549842459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JADRANKA GUCEK,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P.PRERADOVIĆA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121, 33405 PITOMAČA, OIB: 90773302728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AMOSS, CORSO ITALIA 75, 34170 GORIZIA,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BOBIČANEC OPG, ČAKOVEČKA 20, 40317 SIVICA, OIB: 12679877008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KOMAR ŽELJKO, KOLODVORSKA 28G, VUKOSAVLJEVICA,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Špišić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Bukovica, OIB: 76100633683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SOLITUDO d.o.o. za proizvodnju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Vlašička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31000 Osijek, OIB: 78760536671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MARTINUŠIĆ, VLADIMIRA NAZORA 13, 33404 BUŠETINA, OIB: 92068456758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POPIĆ, PUT ZLATINOVCA 19, 20355 OPUZEN, OIB: 51734457158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TRGOPRODUKT d.o.o,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Dabile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Strumica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4027990106452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DUBRAVKA DVOJAK OPG, MATIJE GUPCA 36, 33520 VAŠKA, OIB: 21624083381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SMODEJ MARIJA, PETRA SVAČIĆA 22, Belišće, OIB: 83474568583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ALEKSANDAR STAMBOLIJA OPG, NASELJE TRŽNICA 5, 31540 DONJI MIHOLJAC, OIB: 06568582103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MIROSLAV KOS, OTROVANEC 226, 33405 OTROVANEC, OIB: 49654903640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CURIĆ, BANA J. JELAČIĆA 148, 20355 OPUZEN, OIB: 50992189233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DPTU AGROTIM DOOEL, NASELENO MESTO BEZ ULIČEN SISTEM BR. 48, S. PIPEREVO, NEPOZNATO STRUMICA,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GORANA KARAMATIĆ, PUT VRILA 13, 20344 BANJA, OIB: 16948834405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CIPRO društvo s ograničenom odgovornošću za unutrašnju i vanjsku trgovinu i proizvodnju,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Lepajci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 a, 49000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Lepajci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25498619118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GORDAN društvo s ograničenom odgovornošću za proizvodnju, trgovinu i usluge, Rudolfa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Kolibaša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37, 33520 Slatina, OIB: 07457693719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JUREN, ŠAŠEVO 44, 33523 ŠAŠEVO, OIB: 21679977402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PAVIČIĆ, CVJETNA 3, 34340 KUTJEVO, OIB: 61830188196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GAŠPAROVIĆ VLATKO, Josipa Kozarca 26,Valpovo, OIB: 68010362930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JADRANKA DRAGOBRATOVIĆ, LOVORJE 28, 20355 LOVORJE, OIB: 94495486065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MILAN MUSTAPIĆ, CREPINA I 24, 20355 OPUZEN, OIB: 10940517761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KREMEKS D.O.O., NEMANJINA 215, 31000 UŽICE,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DUNAVAC Društvo s ograničenom odgovornošću za proizvodnju,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B.Paradžika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31226 Dalj, OIB: 49928537049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POPOVIĆ, ALOJZIJA STEPINCA 122, 20355 VLAKA, OIB: 33193201613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NIKOLA JOSIPOVIĆ OPG, VLADIMIRA NAZORA 65, 32251 PRIVLAKA, OIB: 53336315875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FILIP DOMAC, BANA JOSIPA ŠOKČEVIĆA 36A, 32251 PRIVLAKA, OIB: 82378493449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DUŠAN, VL. OBRTA DUŠAN, DUŠANI 78, 52000 ZAREČJE, OIB: 34126268502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PALINKAŠ OPG, ZLATNA 35, 31205 ALJMAŠ, OIB: 22769310469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GONZI, JURKETINEC 50, 42243 JURKETINEC, OIB: 52999507422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STANA UTOVAC, BANA J. JELAČIĆA 172, 20355 OPUZEN, OIB: 80522985738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DESPET d.o.o., VIŠIĆI BB, 0 ČAPLJINA, OIB: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SRŠEN, TRN 35, 20355 TRN, OIB: 84699050326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MARKO ŠAMU OPG, VATROGASNA 1, 33405 TURNAŠICA, OIB: 50556596456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NINO COMMERCE d.o.o. za trgovinu, turizam i ugostiteljstvo,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Prijevor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-Na rivi 49, 20000 Dubrovnik, OIB: 12583535664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ZLATKO GEBIH, SEDLARICA 15, 33405 SEDLARICA, OIB: 72023729917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DEAK, BANA J. JELAČIĆA 144, 20355 OPUZEN, OIB: 76982411026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NIKOLA KOVAČEVIĆ, OPG, VLADIMIRA NAZORA 106, 31531 VILJEVO, OIB: 10504164838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HRVOJE JOB, S.S.KRANJČEVIĆA 7, 31540 DONJI MIHOLJAC, OIB: 82904328086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OBRT VINKO,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VL.KRISTIJAN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KOLAK, STJEPANA RADIĆA 20, 42230 SELNIK, OIB: 31744120731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VLADO HALAČEK OPG, POLJANEC 10, 48324 KOPRIVNIČKI BREGI, OIB: 69362413569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PREDRAG NAJCER OPG, DETKOVAC 143, 33411 DETKOVAC, OIB: 80092438511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KOMAR OPG, KOLODVORSKA 28H, 33404 VUKOSAVLJEVICA, OIB: 54557066252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LEONA - TUO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Hermina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Levak,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K.Tomislava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134,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Veliškovci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Gat, OIB: 28232460727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ŽELEZNJAK, ZRINSKIH 10, 40322 VULARIJA, OIB: 79773644740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BISTER, PALINOVEC 249, 40320 PALINOVEC, OIB: 18965871385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TIRŠPED društvo s ograničenom odgovornošću za trgovinu i špediciju, Vilka Novaka 48c, 42000 Varaždin, OIB: 14336112195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AGRICOLA d.o.o. za trgovinu i proizvodnju, Dr. Ante Starčevića 12, 40000 Čakovec, OIB: 72163563412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STIPAN BOROVAC, SPLITSKA 6, 20350 METKOVIĆ, OIB: 58181876268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IGOR VIDOVIĆ, BELOMANASTIRSKA 45, 31000 OSIJEK, OIB: 63045454654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PERIĆ, MOSLAVAČKA 60, 33000 VIROVITICA, OIB: 10321881884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MAJČICA, BIJELI VIR 63, 20350 BIJELI VIR, OIB: 81875056632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ZORAN NOVAK OPG, ROGOVAC 34, 33404 ROGOVAC, OIB: 56630192942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TORJANAC, VENOSEVA 28B, 31540 RAKITOVICA, OIB: 44722292108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MILOJKO MATAGA, PRANTRNOVO 28, 20355 OPUZEN, OIB: 52436347287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DRAGOMIR PAJSKA, LJUDEVITA GAJA 47, 48362 KLOŠTAR PODRAVSKI, OIB: 12405116204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VESNA PERKOVIĆ OPG, ANTE STARČEVIĆA 72, 33515 ORAHOVICA, OIB: 64017362571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ĐURIŠEVIĆ, ROGOVAC 19, 33404 ROGOVAC, OIB: 22648815069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 NERETVA d.o.o. za trgovinu i usluge, Alojzija Stepinca 42, 20355 Opuzen, OIB: 02145106992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GNJEČ, OBALA ANTE STARČEVIĆA 21, 20350 KRVAVAC, OIB: 84660435060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DEAN MATIĆ, CIBURI 59, 52000 LOVRIN, OIB: 49274827238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INTELMAR d.o.o.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Cebini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282, 10010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Buzin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96112432827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LJILJANA POLIMANAC, NAUDOVAC 47, 33410 NAUDOVAC, OIB: 31148493853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LJILJANA ŽAGAR, DONJI MELJANI 92A, 33520 DONJI MELJANI, OIB: 82899905763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JOSIP ŠTEGER,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V.RASTOVAC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51, 33507 VELIKI RASTOVAC, OIB: 18181545358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DRAGAN DRAGOBRATOVIĆ, LOVORJE 28, 20355 LOVORJE, OIB: 54953719642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TOMO POKUPIĆ, BILOGORSKA 19, 33404 VUKOSAVLJEVICA, OIB: 83154520382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VORIĆ OBRT ZA CESTOVNI PRIJEVOZ, BRIČANCI 7, 52342 BRIČANCI, OIB: 81603516015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DALIBOR SRŠEN, TRN 26, 20355 TRN, OIB: 41421292806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DARIJO MUSTAPIĆ, LOVORJE 19, 20355 LOVORJE, OIB: 96263319039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EKO ORANZERII ANSKA REKA D.O.O., UL. POD ANO BB, 1000 VALANDOVO,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VODANOVIĆ, BANA J. JELAČIĆA 147, 20355 OPUZEN, OIB: 35934067370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ŠEŠET OPG, BUDISLAVEC 44, 42205 BUDISLAVEC, OIB: 01752903364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SRPAK, GLAVNA 31, 40320 HODOŠAN, OIB: 18732680471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VIŠNJA PANONIA d.o.o. za poljoprivrednu proizvodnju i trgovinu, Ružina 3A, 31540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Magadenovac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88537294126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VEDRAN MEŠTRIĆ, PRESEČNO 29, 42220 PRESEČNO, OIB: 06389307224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JAFFA-KOMERC D.O.O., BLAGAJ BB, NEPOZNATO MOSTAR,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ZDRAVKA PALINIĆ UZGOJ VOĆA I POVRĆA MATANOVI DVORI, DUBA 10, 20357 DUBA, OIB: 88216580195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MARINKO BARIĆ, ROGOVAC 125A, 33404 ROGOVAC, OIB: 07705440663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PIROŠKA MOGER, KLAINAC 57, 31205 ALJMAŠ, OIB: 80176381126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VALTER KNAPIĆ P.T.O. ALAN, STANCIJA VALETA 3, 52465 TAR, OIB: 89938347927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KESERICA, OTROVANEC 48, 33405 OTROVANEC, OIB: 84896459624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MUSIZZA OPG, ROŠINI 22, 52446 ROŠINI, OIB: 80312979368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UNICHROM d.o.o. Trgovina, proizvodnja i usluge, Kolodvorska 53, 31322 Baranjsko Petrovo Selo, OIB: 95705346321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SILVIJA BAŠA, OSJEČKA 141, 33000 VIROVITICA, OIB: 07838321392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BONACA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VL.DAMIR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DEAK, BANA J. JELAČIĆA 77, 20355 OPUZEN, OIB: 41875751078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KOKOR, ROGOVAC 117A, 33404 ROGOVAC, OIB: 53878809598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TENAGRA društvo s ograničenom odgovornošću za proizvodnju, trgovinu i usluge, Andrije Hebranga 36A, 43000 Bjelovar, OIB: 14384380051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AM EXTRA FRUCTUS D.O.O., TASOVČIĆI BB VELETRŽNICA, 88300 ČAPLJINA,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SRPAK OPG, GLAVNA 29, 40320 HODOŠAN, OIB: 90930159495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IVAČIĆ d.o.o. za trgovinu i usluge, Josipa Kozarca 7, 31207 Tenja, OIB: 73981880569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JOSIP ŠMRČEK OPG, BRANIMIROVA 20, 42202 TRNOVEC, OIB: 83573191469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MIJO KADIJEVIĆ, JAKOVA GOTOVCA 29, 20350 METKOVIĆ, OIB: 16233098015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MILAN MIHALJEVIĆ, ZADARSKA 3, 20355 OPUZEN, OIB: 87979579670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VAL-MED d.o.o. za proizvodnju, trgovinu i usluge, Hrastik 19, 31550 Valpovo, OIB: 47466965186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BJELIŠ, SV. FRANJE ASIŠKOGA 3A, 20350 METKOVIĆ, OIB: 12871830407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PERICA ANĐELIĆ, PUT ZLATINOVCA 17, 20355 OPUZEN, OIB: 00506473391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BRANKO DRAVEC OPG,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74, 33405 VELIKA ČREŠNJEVICA, OIB: 28016938876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MEC društvo s ograničenom odgovornošću za proizvodnju i trgovinu, Rade Končara 16a, 40305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Nedelišće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91208721053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MATIJA PATRČEVIĆ, BRAĆE RADIĆA 74, 42206 STRMEC PODRAVSKI, OIB: 06405699138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GORDANA KALAGAC, ŠANDALJSKA 26, 52100 PULA, OIB: 67031499285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DRAGUTIN HLIŠĆ, BENKOVEC 10, 40321 MALA SUBOTICA, OIB: 53493047713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MARIJO GAŠPAR, ZADARSKA 40, 21300 MAKARSKA, OIB: 41668568655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SANDA ČALJKUŠIĆ OPG, GLAVNA 31, 31540 RAKITOVICA, OIB: 06304322528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ŠAJNOVIĆ, STJEPANA MEZGE 25, 40318 DOMAŠINEC, OIB: 82134603878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ZORAN POPOVIĆ, TISNO 3, 20355 OPUZEN, OIB: 58665150883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TOMO PAJSKA OPG, LJUDEVITA GAJA 47, 48362 KLOŠTAR PODRAVSKI, OIB: 46431924850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BUKVIĆ, TEREZINO POLJE 16, 33407 TEREZINO POLJE, OIB: 00305686005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SINIŠA HABIJANEC, MATIJE GUPCA 1, 48362 SUHA KATALENA, OIB: 23019316760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DODLEK-AGRO društvo s ograničenom odgovornošću za proizvodnju, preradu i otkup voća i povrća,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Lipovke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6, 40000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Belica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90751448634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PINTARIĆ OPG, OSJEČKA 213, 31225 BREZNICA NAŠIČKA, OIB: 31151542388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MAJA KOMAZIN, ULICA MATICE HRVATSKE 1, 20350 METKOVIĆ, OIB: 82181370739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MIHO OBAD, ILIJE BOŠNJAKA 61, 20350 METKOVIĆ, OIB: 31505709037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GNJEČ, PUT 2. DALMATINSKE BRIGADE 74, 20345 STAŠEVICA, OIB: 10240619255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ZDENKA JANČI, LJUDEVITA GAJA 22, 48362 KOZAREVAC, OIB: 82731040486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VLADO UDOVIČIĆ OPG, TEREZINO POLJE 54A, 33407 TEREZINO POLJE, OIB: 75211448691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BUŠIĆ, DRAGUTINA DOMJANIĆA 70, 31400 ĐAKOVO, OIB: 04311326535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RADE RUDIĆ, GLAVNA 64, 31543 KRUNOSLAVJE, OIB: 26748735615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ATALIA društvo s ograničenom odgovornošću za proizvodnju, trgovinu, promet i usluge, Vladimira Nazora 11, 31550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Petrijevci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01961188426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MARO OBRADOVIĆ, PETRA KREŠIMIRA IV 195, 20350 METKOVIĆ, OIB: 36165407808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TOMAŠIĆ, SELNIK 63, 42243 SELNIK, OIB: 90139775357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BLAGOJA INJAC POLJOPRIVREDNI PROIZVOĐAČ, HRVATSKIH BRANITELJA 51, 33411 VLADIMIROVAC, OIB: 49179038005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VAJDA OPG, SEDLARICA 38, 33405 SEDLARICA, OIB: 63593432584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MARCO CECCO, NOVA VAS 22A, 52474 NOVA VAS, OIB: 49683297037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MILIĆ OPG, EUGENA KRAJA 40, 31543 MIHOLJAČKI POREČ, OIB: 36236263574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HANIĆ, MATIJE GUPCA 67, 33405 STARI GRADAC, OIB: 40301593464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DRAGO PŠIBILA, RADOSAVCI 47, 33520 RADOSAVCI, OIB: 35914214660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NATAŠA RAPTAVI OPG, BILOGORSKA 24, 33404 VUKOSAVLJEVICA, OIB: 96033900559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ĆULIĆ, JASENSKA 37, 20355 OPUZEN, OIB: 09566305207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ERNEST RADIĆ, JANOŠA TOTHA 103, 31226 DALJ, OIB: 04502587833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MARCON d.o.o. za trgovinu i poslovne usluge, Radnička 65, 42000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Kućan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Marof, OIB: 00637071797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GOLD društvo s ograničenom odgovornošću za trgovinu i usluge, Zagrebačka 51, 42000 Varaždin, OIB: 27233131915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ADAM CVIJANOVIĆ OPG, BANA JELAČIĆA 10, 33520 KAPINCI, OIB: 05135110414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KOŠARA OPG, G. TROMBA 45, 52100 ŠIŠAN, OIB: 22524192866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MATO ANDROŠ, JOSIPA KOZARCA 17A, 33525 SOPJE, OIB: 96190967399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ZLATICA VASILJEVIĆ, BRAĆE RADIĆA 65A, 33520 SLATINA, OIB: 85123743672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DUŠKO SMOLKOVIČ, ZAGREBAČKA 67, 40000 IVANOVEC, OIB: 10135784948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CIRAKI, DETKOVAC 2, 33411 DETKOVAC, OIB: 94079545086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PIPIĆ DAMIR OPG,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V.NAZORA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28, JUGOVO POLJE , Suhopolje, OIB: 19971767904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BJELIŠ, PRANTRNOVO 92, 20355 OPUZEN, OIB: 61482656634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JOZO ANDROŠ, JOSIPA KOZARCA 2, 33525 SOPJE, OIB: 93279898396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BOŽIĆ, POMER 354, 52100 POMER, OIB: 89311091450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MCI-TRADE društvo s ograničenom odgovornošću za proizvodnju, trgovinu i usluge, Varaždinska 131, 42209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Sračinec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91820551923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KRČMAR OPG, PRVOMAJSKA 45, 40322 VULARIJA, OIB: 81242017858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SNJEŽANA TKALČEC, GORNJI PODARŠANJ 6, 33405 TURNAŠICA, OIB: 96414018493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 STAMBOLIJA, IVANA VAJDE 3, 31540 DONJI MIHOLJAC, OIB: 46296831391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DRAŠKO ORENDA,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33405 MALA ČREŠNJEVICA, OIB: 13027682426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ROBERT BOKUNIĆ, MIROSLAVA KRALJEVIĆA 29, 33000 VIROVITICA, OIB: 33739637047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KRUNOSLAV BRKIĆ, MIHANOVIĆEVA 14, 31540 DONJI MIHOLJAC, OIB: 45093692384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ĆULIĆ, JASENSKA 51, 20355 OPUZEN, OIB: 32721535719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DARIO ZVONARIĆ, BANA JOSIPA JELAČIĆA 28, 31540 DONJI MIHOLJAC, OIB: 75351305742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ANTUNOVIĆ, PRIJEVOZNIK GIGAC, OTRIĆ-SEOCI 190, 20342 OTRIĆ-SEOCI, OIB: 67706980063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ŠKORIĆ, VIJENAC GORANA ZOBUNDŽIJE 10, 31000 OSIJEK, OIB: 23495234599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ANA ZVONAR, JOSIPA KOZARCA 53, 33525 SOPJE, OIB: 24135652136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NOVAK OPG, MATIJE GUPCA 54, 40323 PRELOG, OIB: 36577672962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DJURO KLINČIĆ, VINOGRADSKA 5, 33405 TURNAŠICA, OIB: 02455975533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VOLAREVIĆ, ULICA MELKINA 14, 20352 VID, OIB: 49048185259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ANDREJA ŠPOLJARIĆ, BRAĆE RADIĆA 26, 33405 TURNAŠICA, OIB: 65958489069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KLEPAČ, KRALJA ZVONIMIRA 26, 33514 ČAČINCI, OIB: 26319066734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PREDRAG BARČAN,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234, 33405 VELIKA ČREŠNJEVICA, OIB: 18612331915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BLAŽEKOVIĆ OPG, ŠTROSMAJEROVA 34, 35424 ORUBICA, OIB: 67335975048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TOMAŠEVIĆ, JOSIPA KOZARCA 9, 33525 SOPJE, OIB: 46582174318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BAKONJI OPG, GALICI 3, 10434 STRMEC, OIB: 45568443177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FRAS, KLADARE 142A, 33405 KLADARE, OIB: 23802737428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PERAS OPG, PRVOMAJSKA 49, 40318 DEKANOVEC, OIB: 37580054538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DOLEŽAL OPG, MALA PEMIJA 6, 33410 BOROVA, OIB: 91814392003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MLADEN MIHOCI, DUBOVICA 114, 42231 DUBOVICA, OIB: 69157819813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GERENČIR, ROGOVAC 65, 33404 ROGOVAC, OIB: 90599894525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KOVAČIĆ PERADARSTVO, PALINOVEC 118, 40320 PALINOVEC, OIB: 19361659729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DALIBOR CAKO OPG, VUKOVARSKA 47, 31540 DONJI MIHOLJAC, OIB: 12276802777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FRANJIĆ, OTROVANEC 33, 33405 OTROVANEC, OIB: 63982629490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LIVIO MIHATOVIĆ, MIHATOVIĆI 42, 52446 MIHATOVIĆI, OIB: 16244762356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RADOVIĆ OPG, BRAĆE MALEK 18, 40322 PODBREST, OIB: 01802394508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KIRIDŽIJA, BANA J. JELAČIĆA 151, 20355 OPUZEN, OIB: 83971649525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ANA DUDAŠIĆ, BRAĆE RADIĆA 17, 33405 TURNAŠICA, OIB: 59317314610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KADIĆ OPG, IVANA MEŠTROVIĆA 4, 31500 NAŠICE, OIB: 09370599128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VINOGRADAC OPG, VLADIMIRA NAZORA 77, 31552 PODGAJCI PODRAVSKI, OIB: 29175310179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MILAK, ŽABNIK 25, 42202 ŽABNIK, OIB: 00937341274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SINIŠA RENGEL OPG,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83, 33405 VELIKA ČREŠNJEVICA, OIB: 87765973753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ZORKA ČERKEZ, KOLODVORSKA 142, 31315 KARANAC, OIB: 82596720913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RADOJE LJUBOJEVIĆ OPG, GLAVNA 92, 31309 KNEŽEVI VINOGRADI, OIB: 57839427609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DEJAN STUPAR OPG, MARKA KOVAČA 30, 40000 TOTOVEC, OIB: 10488987780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 DOKO, DUBROVAČKA 85, 20350 METKOVIĆ, OIB: 12033521470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SLAVOMIR DEAK, MARINA GETALDIĆA 21, 21000 SPLIT, OIB: 46937911310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POSAVEC PG, IVANA MAŽURANIĆA 49, 40305 NEDELIŠĆE, OIB: 40290067005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TONI DRAGOBRATOVIĆ, TUŠTEVAC 7, 20355 TUŠTEVAC, OIB: 83348123628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ŠARAVANJA, SV. ĆIRILA I METODIJA 12, 20350 METKOVIĆ, OIB: 81738188282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MARIJO TUTAVAC, ZAGREBAČKA 4, 20355 OPUZEN, OIB: 03830832606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DEAK TONI,STANKA PARMAĆA 10 , Opuzen, OIB: 23507787580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LUKA VLAHOVIĆ, TRG KRALJA TOMISLAVA 12, 20340 PLOČE, OIB: 56360549625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ŽELJKO TUDIĆ OPG,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33, 33405 VELIKA ČREŠNJEVICA, OIB: 70702034364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LIDIJA MILEVOJ OPG, NASELJE TRŽNICA 5, 31540 DONJI MIHOLJAC, OIB: 06765157243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PALAMETA OBRT ZA PRIJEVOZ, ULICA ALOJZIJA STEPINCA 13, 20350 METKOVIĆ, OIB: 88456783914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 VARAŽDIN,Trg kralja Tomislava 1 , Varaždin, OIB: 13269011531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KAKŠA, OTROVANEC 136, 33405 OTROVANEC, OIB: 81953699333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JADRANKO RADOČAJ, LUKAČKI 31,33406 LUKAČ,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SMILJANIĆ d.o.o. za proizvodnju, prijevoz i trgovinu, Sajmište 91, 32000 Vukovar, OIB: 76422729756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ZLATICA ŠKORO OPG, DR. IVANA RIBARA 22, 31208 PETRIJEVCI, OIB: 06329457181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ŠELIMBER, DRAVSKA 88, 33405 PITOMAČA, OIB: 25037601045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POČEPAN OPG, ROGOVAC 20, 33404 ROGOVAC, OIB: 42976301257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PLANTIĆ TOKARSKA RADIONA, IVICE URANIĆA 14, 42205 CARGOVEC, OIB: 36888786295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MARETIĆ OPG, BRAJDICE 16, 52204 LIŽNJAN, OIB: 82995830149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DIKŠIĆ OPG, OTROVANEC 165A, 33405 OTROVANEC, OIB: 82568005289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KATARINA BEDEKOVIĆ, M.P.MIŠKINE 130B, 33405 PITOMAČA, OIB: 68949412834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ANĐELKA HATULA,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48, 33405 MALA ČREŠNJEVICA, OIB: 47318081123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M&amp;K CESTOVNI PRIJEVOZ ROBE, IZNAJMLJIVANJE AUTOMOBILA, VL. TOMISLAV GOLUŽA, ANDRIJE KAČIĆA MIOŠIĆA 1A, 20350 METKOVIĆ, OIB: 71584054580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KOVAČ OPG, SEDLARICA 80, 33405 SEDLARICA, OIB: 46398486892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MILE POPOVIĆ, TISNO 4, 20355 OPUZEN, OIB: 36661958530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STAMBOLIJA BERNARDA, IVANA VAJDE 3,31540 DONJI MIHOLJAC, OIB: 53989083440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MORAVEK, VELIKA TRNOVITICA 315, 43285 VELIKA TRNOVITICA, OIB: 26253071615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LA VITA društvo s ograničenom odgovornošću za trgovinu i usluge, Viška 18, 52100 Pula, OIB: 93028791166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ZAGRO društvo s ograničenom odgovornošću za trgovinu i usluge, Ivana Gorana Kovačića 21, 40321 Mala Subotica, OIB: 39231567360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IVANČICA MILIĆ, BILOGORSKA 134, 33404 VUKOSAVLJEVICA, OIB: 32026542929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VRNOGA NIKOLA OBITELJSKO POLJOPRIVREDNO GOSPODARSTVO, TINA UJEVIĆA 5,Metković, OIB: 41326067192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NADA MARESIĆ, LJUDEVITA GAJA 229, 33405 PITOMAČA, OIB: 49134064136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ŽELJKA VUKOSAV, DUSINA 119, 21277 DUSINA, OIB: 33530213655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IVKA FRANJIĆ, MARŠALA TITA 26, 33405 STARI GRADAC, OIB: 76949046626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ŠAJNOVIĆ, STJEPANA MEZGE 25, 40318 DOMAŠINEC, OIB: 07205148009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DRAGICA ODAK, JASENSKA 57, 20355 OPUZEN, OIB: 55469442844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VJEKOSLAV HESS OPG, DONJI MELJANI 8, 33520 DONJI MELJANI, OIB: 76787616918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MILKA ČURČIĆ, NAUDOVAC 40, 33410 NAUDOVAC, OIB: 36425637155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MELITA FALAMIĆ OPG, GLAVNA 67, 31540 RAKITOVICA, OIB: 18140446237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MARINA KEREČIN OPG, KNEZA DOMAGOJA 79, 48000 KOPRIVNICA, OIB: 99449361288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ĐURĐICA ORENDA,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33405 MALA ČREŠNJEVICA, OIB: 92064483619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PERO ARNAUT, LOVRE MATIĆA 20, 20350 METKOVIĆ, OIB: 11912025834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MARTINČEVIĆ OPG, FLORIJANA BOBIĆA 41, 42206 NOVA VES PETRIJANEČKA, OIB: 53328327670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JELENA MATANČIĆ, KLADARE 117, 33405 KLADARE, OIB: 41352062703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VEDRANA FEKETIJA OPG, KOLODVORSKA 125, 33404 VUKOSAVLJEVICA, OIB: 09072892651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LUKČEC OPG, MATIJE GUPCA 135, 33404 BUŠETINA, OIB: 89147279608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MARKO GRADIŠTANAC, SISAČKA 1, 31000 OSIJEK, OIB: 75079727676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SILVANA JOVICA, ZRINSKO-FRANKOPANSKA 921, 20355 OPUZEN, OIB: 82217241558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MILENKO FRANIĆ, DUSINA 125, 21277 DUSINA, OIB: 15035948585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DRITA ŠVARBIĆ, STJEPANA RADIĆA 5, 48362 SUHA KATALENA, OIB: 09034801753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LIDIJA BELJAN OPG, LIČKA 14, 31400 ĐAKOVO, OIB: 50572742252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JOSIPA STAMBOLIJA, NASELJE TRŽNICA 5, 31540 DONJI MIHOLJAC, OIB: 59183138791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BRANITELJSKA ZADRUGA BAŽINE, Hrvatskih branitelja 153, 35253 Stari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Slatinik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70183974055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SMILJANEC OPG, OKRUGLJAČA 22A, 33404 OKRUGLJAČA, OIB: 48704570427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UNISONO, društvo s ograničenom odgovornošću za financijske i knjigovodstvene usluge, trgovinu i proizvodnju, Frana Supila 48, 42000 Varaždin, OIB: 94839223007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ANDJELKOVIĆ, NAUDOVAC 101, 33410 NAUDOVAC, OIB: 46962116464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VUKOSAV, DUSINA 97, 21277 DUSINA, OIB: 17811222692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MILAN LUKAČEVIĆ, IVANA MAŽURANIĆA 16, 31540 DONJI MIHOLJAC, OIB: 50332369164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MARINO PILJAN POLJOPRIVREDNI OBRT NINI, PINETA 69, 52212 VALBANDON, OIB: 61384446809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DAR BLUE društvo sa ograničenom odgovornošću za proizvodnju,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Dereza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94, 43240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Dereza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34430182695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LJUBEK, VARAŽDINSKA 232, 42205 NEDELJANEC, OIB: 95673377719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MILOŠ, KLADARE 70, 33405 KLADARE, OIB: 64571691093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DRAGICA BARTOLIĆ, IVE MARINKOVIĆA 21, 33404 LOZAN, OIB: 52884605361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BAJSAR, OTROVANEC 37, 33405 OTROVANEC, OIB: 02631675868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LENKO OBAD, ULICA PETRA KREŠIMIRA IV 61, 20350 METKOVIĆ, OIB: 54551840296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KATICA NOVOSEL, BILOGORSKA 129, 33404 VUKOSAVLJEVICA, OIB: 03591508054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ŠTRUGLIN, VATROSLAVA LISINSKOG 57, 31540 DONJI MIHOLJAC, OIB: 99127081890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AKRAS FLAVOURS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WIENER NEUDORF 2355, NEPOZNATO WIENER NEUDORF,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BOŽIDAR JOZIPOVIĆ, IVANA KUKULJEVIĆA 6, 31400 ĐAKOVO, OIB: 10167183694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ZLATKO VARGA, BRAĆE RADIĆA 37, 40320 HODOŠAN, OIB: 16971405552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MIROSLAV POSAVAC, KOLODVORSKA 43B, 33404 VUKOSAVLJEVICA, OIB: 17360718581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PAULIĆ OPG, JOSIPA JURJA ŠTROSMAJERA 87, 31433 PODGORAČ, OIB: 06943624901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MARINKO ŠTOLAR, GORNJI PODARŠANJ 22, 33405 TURNAŠICA, OIB: 09008414039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TANJA ŽNIDARIĆ POLJOPRIVREDNI OBRT, ČAKOVEČKA 18, 40305 PUŠĆINE, OIB: 06697197041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LJUBICA TOMIĆ OPG, SVILAJSKA 13, 31000 OSIJEK, OIB: 29254301841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DENIS VIŠNJIĆ, ŠTEFANEC MAROF 1, 42202 ŠTEFANEC, OIB: 91957844457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FRANO RADAN OPG, TRG SLOBODE 33, 31300 BELI MANASTIR, OIB: 90790390057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FRANJIĆ, OTROVANEC 33, 33405 OTROVANEC, OIB: 82792004924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MATAGA BRANKO, PRANTRNOVO 35, Opuzen, OIB: 56792234526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AGROINVEST d. o. o. za poljoprivredu, stočarstvo, trgovinu na veliko i malo, Ribarska ulica 5, 52204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Ližnjan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53240471571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LUCIJA GRBAVEC, FLORIJANA ANDRAŠECA 49, 40318 DEKANOVEC, OIB: 52382178710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EKO-EKSPRES d.o.o. za proizvodnju, usluge i trgovinu, Bartula Kašića 4, 10000 Zagreb, OIB: 10543181635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TOMA PALETE d.o.o. za trgovinu i proizvodnju, Industrijska cesta 16, 10360 Sesvete, OIB: 62524947339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STOJAN IVANKOVIĆ, DUBROVAČKA 43, 20350 METKOVIĆ, OIB: 76272184147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PULJIĆ, PAVLA RADIĆA 62, 31540 DONJI MIHOLJAC, OIB: 38180236541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SENKA MARTINUŠIĆ OBRT, GORNJI PODARŠANJ 46, 33405 TURNAŠICA, OIB: 95993389739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ŽELJKA DORIĆ OPG, MATIJE GUPCA 7, 33405 STARI GRADAC, OIB: 93604843497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SCAT-INŽENJERING društvo s ograničenom odgovornošću za građevinarstvo, Braće Radića 168A, 31500 Našice, OIB: 84297936703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RADMILA BJELIŠ, SV. FRANJE ASIŠKOGA 3A, 20350 METKOVIĆ, OIB: 37173670923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BRKIĆ, MIHANOVIĆEVA 14, 31540 DONJI MIHOLJAC, OIB: 13560413552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MIHAEL GORIČKI, OKRUGLJAČA 13, 33404 OKRUGLJAČA, OIB: 60040850152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ŠANTEK, FLORIJANA ANDRAŠECA 79, 40318 DEKANOVEC, OIB: 12699296877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CRLJENIĆ, K.A.STEPINCA 60, 31531 VILJEVO, OIB: 29898311349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VODOMETAL d.o.o. za trgovinu i usluge, Lipa 81, 33520 Slatina, OIB: 70776695338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STANISLAV SUHANEK OPG, MATIJE GUPCA 204, 33000 VIROVITICA, OIB: 97173541500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ČULJAK, HRVATSKIH BRANITELJA 153, 35253 STARI SLATINIK, OIB: 24163969097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PETAR LEŠINA OPG, BIHAĆKA 4, 31000 OSIJEK, OIB: 16832585511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NEBOJŠA STANKOVIĆ, MARSOVOG POLJA 33, 52100 PULA, OIB: 77913374940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MIJAT KURTUŠIĆ, TRG IZIDORA KRŠNJAVIJA 1, 31500 NAŠICE, OIB: 43542906273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MARTINČEVIĆ, GRABROVNICA 44, 33405 GRABROVNICA, OIB: 64435448417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DEAK, BANA J. JELAČIĆA 25, 20355 OPUZEN, OIB: 93928357227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IVAČIĆ OPG, PRVOMAJSKA 19, 40322 VULARIJA, OIB: 74782006113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GALIĆ, ULICA KNEZA BRANIMIRA 224, 20350 METKOVIĆ, OIB: 00396133467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MATIJA ERHATIĆ, KOLODVORSKA 54, 48362 PRUGOVAC, OIB: 24793560659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VENCL, RADOSAVCI 17, 33520 RADOSAVCI, OIB: 22310804369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KASAPOVIĆ OPG, DR. ANTE STARČEVIĆA 32, 31500 NAŠICE, OIB: 79095019966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TOPOLA PALETE d.o.o. za proizvodnju, trgovinu i usluge, Kralja Zvonimira 18, 31555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Kunišinci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50717034858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ZLATKO STANEŠIĆ, OPG, KOLODVORSKA 123, 33404 VUKOSAVLJEVICA, OIB: 34802785675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KATARINA CRLENJAK, DRAVSKA 151, 33405 PITOMAČA, OIB: 61515784999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SEDLAR, GLAVNA ULICA 40, 32282 PRKOVCI, OIB: 69660531276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TONI KALAJŽIĆ, TINA UJEVIĆA 15, 21276 VRGORAC, OIB: 68317422728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BOŽICA NEMET, KOLODVORSKA 621, 33404 VUKOSAVLJEVICA, OIB: 32114955716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KESERICA OPG, VINOGRADSKA 126, 33405 PITOMAČA, OIB: 67165767701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 GIBIČAR,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28, 33405 MALA ČREŠNJEVICA, OIB: 64925511015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JAKOPOVIĆ unutarnja i vanjska trgovina, proizvodnja, ugostiteljstvo i usluge, d.o.o.,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Lipovec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Lonjski 4, 10310 Kloštar Ivanić, OIB: 09475281681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LOVRIĆ, STANKA PARMAĆA 14, 20355 OPUZEN, OIB: 93918867570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RADIJEVAC, MARIJE JURIĆ ZAGORKE 2, 33000 VIROVITICA, OIB: 26523880671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KRUNO KOVAČEVIĆ OPG, KOLODVORSKA 68, 33404 VUKOSAVLJEVICA, OIB: 35004867912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UTOVAC, CREPINA I 55, 20355 OPUZEN, OIB: 33282886717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KATARINA PODGORAC,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50A, 33405 MALA ČREŠNJEVICA, OIB: 06220213188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SEDLAR, IVANA GORANA KOVAČIĆA 45, 33406 TURANOVAC, OIB: 24440527500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ANITA MATAGA, PRANTRNOVO 11, 20355 OPUZEN, OIB: 95592796857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GERENČIR, BRAĆE RADIĆA 112, 33520 SLADOJEVCI, OIB: 44337612424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GeCroM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j.d.o.o. za proizvodnju, trgovinu i usluge, Zlatka Balokovića 8, 31540 Donji Miholjac, OIB: 74839730356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ŠTEFICA CAFUK, NOVIŠKA 20, 42205 VIDOVEC, OIB: 51541252733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ANTONIA IVANKOVIĆ, BANA J. JELAČIĆA 113, 20355 OPUZEN, OIB: 43057900187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IVO BOŠKOVIĆ, ANDRIJE KAČIĆA MIOŠIĆA 26, 20350 METKOVIĆ, OIB: 45681930917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SLONJA d.o.o. za građevinarstvo i trgovinu, Ivana Mažuranića 5, 31300 Beli Manastir, OIB: 33877257969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BABIĆ, STRIMEN 14, 20355 OPUZEN, OIB: 54556879131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 ŠOKAC, VLADIMIRA NAZORA 219, 33520 SLATINA, OIB: 99438304738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KRISTINA RUŽIĆ OPG, RUĐERA BOŠKOVIĆA 32, 42230 SELNIK, OIB: 06065273990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BALDO MATIĆ OPG, POPOVAC PLANINA 161A, 31303 POPOVAC, OIB: 30433219905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ĐURĐICA VOJVODIĆ, SVETOG TROJSTVA 43, 33406 DUGO SELO LUKAČKO, OIB: 14855143274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DAMIR KASA, NOVI GRADAC 78, 33411 NOVI GRADAC, OIB: 87251896838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OVŽETSKI OPG, MATIJE GUPCA 7, 31540 DONJI MIHOLJAC, OIB: 52311933589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ANTONIJO JANČEK, MALA ČREŠNJEVICA 22, 33405 MALA ČREŠNJEVICA, OIB: 37194863501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IGOR FERLIN, PAVLA RADIĆA 73, 31540 DONJI MIHOLJAC, OIB: 47095300051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ŠILJEG, ULICA ANTE TASLAKA 4, 20352 VID, OIB: 69051587098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KREZNER, BISTRICA 123, 33520 BISTRICA, OIB: 72427864872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MARINA KORBELI,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58, 33405 MALA ČREŠNJEVICA, OIB: 75849925964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VAREKO d.o.o. za trgovinu, proizvodnju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Biškupečka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16C, 42000 Varaždin, OIB: 74703401372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KOS, VINOGRADSKA 65, 33405 PITOMAČA, OIB: 48576394433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N.I.M.O., PUT KLANCA 8, 20344 KOMIN, OIB: 00469166330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PAJSKA, MATIJE GUPCA 22, 48362 SUHA KATALENA, OIB: 90022994459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SKRBIN, NASELJE GORICA 3, 31540 DONJI MIHOLJAC, OIB: 96807692536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SABO OPG, SEDLARICA 105, 33405 SEDLARICA, OIB: 83654358337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MATKOVIĆ, STJEPANA RADIĆA 67, 31540 DONJI MIHOLJAC, OIB: 82662877148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LOTUS 91 d.o.o., BRAĆE RADIĆA 103a JALKOVEC, Varaždin, OIB: 15331545057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ANITA BJELIŠ, PODGRADINA 91, 20355 PODGRADINA, OIB: 48650921787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DRAGEC MRAZ OPG, ALOJZIJA STEPINCA 19, 33411 LIPOVAC, OIB: 83073119554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DARIO RAKITNIČAN, OTROVANEC 154, 33405 OTROVANEC, OIB: 70650202693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ANDREJA FRAS, KLADARE 142A, 33405 KLADARE, OIB: 86866018735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 POČEPAN OPG, ROGOVAC 146, 33404 ROGOVAC, OIB: 16876142750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DRAGAN SIGEČAN, DONJI KUSONJI 4, 33520 DONJE KUSONJE, OIB: 67911177401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RENATO KOMAR, KOLODVORSKA 28H, 33404 VUKOSAVLJEVICA, OIB: 91518863019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MIRJANA DROPULIĆ, DUSINA 65, 21277 DUSINA, OIB: 47242530342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FONJAK, DRAVSKA 247F, 33405 PITOMAČA, OIB: 19561135244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KOVAČ, IVE MARINKOVIĆA 51, 33404 LOZAN, OIB: 95520650614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SIMDID, društvo s ograničenom odgovornošću za proizvodnju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Baškoti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52440 Poreč, OIB: 58638954303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ANA RASINEC, OTROVANEC 127, 33405 OTROVANEC, OIB: 33582131591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JURAJ ZAGOREC, VARAŽDINSKA 82A, 42205 CARGOVEC, OIB: 31989545058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MARTINA MATUŠ, MALA ČREŠNJEVICA 30, 33405 MALA ČREŠNJEVICA, OIB: 17343932660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DARIJO KUKAVICA, MATIJE GUPCA 147, 33404 BUŠETINA, OIB: 34136904905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KOPIĆ, BRAĆE RADIĆA 117, 31531 VILJEVO, OIB: 86112949636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JURE MUSULIN, ŽELJEZNIČKA STANICA 8, 20355 OPUZEN, OIB: 29676111650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DAVOR DUDAŠEK,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V.NAZORA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153A, 33405 STARI GRADAC, OIB: 64750384292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GRADIŠTANAC IGOR, Matije Gupca 49a,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Koritna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Semeljci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9633825479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DAMIR TUDIĆ,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31, 33405 VELIKA ČREŠNJEVICA, OIB: 75130986171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 NOVKO, PLITVIČKA 11, 42000 JALKOVEC, OIB: 92902990116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RATKO HORVAT, BRAĆE RADIĆA 7, 40322 OREHOVICA, OIB: 75563449359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MARICA KOVAČEVIĆ, STJEPANA RADIĆA 33, 48362 SUHA KATALENA, OIB: 93790281829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NENAD VIŠNJIĆ, ŠTEFANEC MAROF 1, 42202 ŠTEFANEC, OIB: 36532480954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BAŠO D.O.O., TODOROVO 158, 77230 VELIKA KLADUŠA, OIB:            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 PLUS društvo s ograničenom odgovornošću za proizvodnju, trgovinu i usluge, Tisno 3, 20355 Opuzen, OIB: 06861978861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ĐURIŠEVIĆ, ROGOVAC 55, 33404 ROGOVAC, OIB: 14036594978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MATIĆ COMERCCE II, trgovina, cestovni prijevoz, društvo s ograničenom odgovornošću, Petra Zoranića 7, 20350 Metković, OIB: 77344962756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OBERAN, SEDLARICA 70, 33405 SEDLARICA, OIB: 08817345528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MARTINUŠIĆ OPG, VINKA BELOBRKA 40, 33000 VIROVITICA, OIB: 69502768336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ROMANA DOKIĆ JARNJAK, KOLODVORSKA 112A, 33404 VUKOSAVLJEVICA, OIB: 58259837199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OSIVNIK, DRAVSKA 6A, 42231 MALI BUKOVEC, OIB: 79296205113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HRVOJE LASLO OPG, ANTUNA MIHANOVIĆA 50A, 33405 PITOMAČA, OIB: 53808421898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BOGADI, MATIJE GUPCA 102, 33514 MIKLEUŠ, OIB: 34920268032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HELENA BEGOVIĆ, TINA UJEVIĆA 45, 33405 PITOMAČA, OIB: 20040496872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ANKICA JOVICA, SPLITSKA ULICA 151, 20355 KRVAVAC II, OIB: 20612592457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MARTINUŠIĆ OPG, GORNJI PODARŠANJ 46, 33405 TURNAŠICA, OIB: 78360628982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ŽIVKOVIĆ, KRALJA ZVONIMIRA 2A, 31542 KUĆANCI, OIB: 92377768384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DRAGOBRATOVIĆ, TUŠTEVAC 8, 20355 TUŠTEVAC, OIB: 71078132248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TIHOMIR MUSTAPIĆ, LOVORJE 22, 20355 LOVORJE, OIB: 91281679685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MILJENKO POŽGAJ, BRAĆE RADIĆA 9, 40322 OREHOVICA, OIB: 20743996027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NIKOLA KOCIJAN, ULICA HRVATSKIH BRANITELJA 2C, 42000 VARAŽDIN, OIB: 86203941633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SRŠEN, TRN 9, 20355 TRN, OIB: 62667490995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TKALČEC, OTROVANEC 89, 33405 OTROVANEC, OIB: 05398744315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MATIJEVIĆ OPG, PETRA PRERADOVIĆA 54, 31540 DONJI MIHOLJAC, OIB: 11506288858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MARIJANKA VERŠEC,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23, 33405 MALA ČREŠNJEVICA, OIB: 78728727632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ALEN KOKOR, ROGOVAC 117A, 33404 ROGOVAC, OIB: 25024716051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AGROFRUCTUS D.O.O. SLATINA,NIKOLE ŠUBIĆA ZRINSKOG 28 , SLATINA, OIB: 1544762159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SRPAK OPG, PALINOVEC 194, 40320 PALINOVEC, OIB: 63113520250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HRVOJE BOGUT OPG, DALMATINSKA 19, 31221 JOSIPOVAC, OIB: 42350741106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SARA KNAPIĆ, DONJE BAZIJE 7, 33523 DONJE BAZIJE, OIB: 90202719719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KOKIĆ OPG, TRG ANTE STARČEVIĆA 5, 31551 BELIŠĆE, OIB: 89313567082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GURKOVIĆ, IVE MARINKOVIĆA 125, 33404 LOZAN, OIB: 62443874341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GRBAVEC, FLORIJANA ANDRAŠECA 49, 40318 DEKANOVEC, OIB: 26891305363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DAVOR SRŠEN, SRŠENI 30, 20357 BLACE, OIB: 93535031473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MIRJANA GAŠPAREC, MATIJE GUPCA 63, 48362 SUHA KATALENA, OIB: 34651322066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LJEKARNE PLANTAK, Bana Jelačića 8, 33520 Slatina, OIB: 54461868279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MARKO KADIJEVIĆ, JEOVCI 10, 20350 METKOVIĆ, OIB: 95985645362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BORIS ŠTRUGLIN, VATROSLAVA LISINSKOG 57, 31540 DONJI MIHOLJAC, OIB: 65767037859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BERNADA CIRAKI, DETKOVAC 2, 33411 DETKOVAC, OIB: 42926617768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DESYRE d.o.o. za trgovinu, proizvodnju i usluge u poljoprivredi, Poljska 35, 42000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Nedeljanec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29864846378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SOKOLIĆ, RADNIČKA 39, 42204 DONJI KNEGINEC, OIB: 62098069373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 TURTIAN d.o.o.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Šišanska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124, 52100 Pula, OIB: 91486132447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TICIJANO GRŽINIĆ P.T.O., MIHATOVIĆI 11, 52446 MIHATOVIĆI, OIB: 15782543468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ZDRAVKO KOVAČEVIĆ, BILOGORSKA 138, 33404 VUKOSAVLJEVICA, OIB: 03902440945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ZDRAVKO IVANČAN, MOLVE GREDE 44, 48327 MOLVE GREDE, OIB: 85590581491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ZVONIMIR MIHALJEVIĆ, DUSINA 16, 21277 DUSINA, OIB: 92811914728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JADRANKA KOTARSKI, IVE MARINKOVIĆA 1A, 33404 LOZAN, OIB: 46369285859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BRENER d.o.o. za proizvodnju i usluge, Hrvatskih branitelja 170, 35253 Stari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Slatinik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29064957956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FRANJO PETRIĆ OPG, STAROGRADAČKI MAROF 71, 33405 STAROGRADAČKI MAROF, OIB: 75698660940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EDUARD LJUBEK PG, ALOJZIJA STEPINCA 24, 42205 KRKANEC, OIB: 75162106750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SNJEŽANA IZSING, KNEZA DOMAGOJA 22, 20350 METKOVIĆ, OIB: 99307028448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VESNA OVŽETSKI, MATIJE GUPCA 7, 31540 DONJI MIHOLJAC, OIB: 85136523250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KOVAČ, BRAĆE RADIĆA 13, 33405 TURNAŠICA, OIB: 64692884147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ROZA BORONDIĆ, IVE MARINKOVIĆA 63, 33404 LOZAN, OIB: 69101392338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BOŽICA VRBANČIĆ, STJEPANA RADIĆA 31, 48362 SUHA KATALENA, OIB: 74836693180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RAKARIĆ PG, ROGOVAC 154, 33404 ROGOVAC, OIB: 83020503454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GRMOJA D.O.O. X,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A.HARAMBAŠIĆA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9, Donji Miholjac, OIB: 98669046627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VESNA STRUNJAK,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70, 33405 VELIKA ČREŠNJEVICA, OIB: 24941814037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DENNIS WALTER BERNOBIĆ, POLJ. OBRT EVA, KAŠTELIR 140, 52464 KAŠTELIR, OIB: 82158981357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BORIK UGOSTITELJSKI OBRT,VUKOVARSKA 99 , Donji Miholjac, OIB: 56138703478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PATRČEVIĆ, ULICA BRAĆE RADIĆA 76, 42206 STRMEC PODRAVSKI, OIB: 45319573600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GRGIĆ OPG, KRALJA TOMISLAVA 29, 33525 SOPJE, OIB: 54168551316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KSENIJA VEDRIŠ, STJEPANA RADIĆA 48, 48362 SUHA KATALENA, OIB: 97351738132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EVELINA GRŽINIĆ, STRANIĆI KOD NOVE VASI 9A, 52446 STRANIĆI KOD NOVE VASI, OIB: 47356297118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ROZIKA PREVOLNIK, ČOROVA 20, 33411 BUDAKOVAC, OIB: 16026951104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DUNDOVIĆ ANICA,Matije Gupca 95 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Mikleuš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42906575547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LULIĆ OPG, ROGOVAC 109, 33404 ROGOVAC, OIB: 47019306074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BOGOVIĆ OPG, SEDLARICA 128, 33405 SEDLARICA, OIB: 11423035819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ŽIVKO-PROM društvo s ograničenom odgovornošću za usluge i trgovinu , Antuna Mihanovića 14, 33520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Medinci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54812658540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MIRELA MOMIĆ, STRANIĆI KOD NOVE VASI 6A, 52446 STRANIĆI KOD NOVE VASI, OIB: 03066541362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MUSULIN, PUT 2. DALMATINSKE BRIGADE 48, 20345 STAŠEVICA, OIB: 06577021002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BORIK D.O.O.,Vukovarska 99 , Donji Miholjac, OIB: 93731425017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ANICA GRUBIŠIĆ, TRG NIKOLE ŠUBIĆA ZRINSKOG 55, 31400 ĐAKOVO, OIB: 19502801926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lastRenderedPageBreak/>
        <w:t>Nakon provedenog glasovanja utvrđuje se da su vjerovnici glasovali o Planu restrukturiranja kako slijedi:</w:t>
      </w:r>
    </w:p>
    <w:tbl>
      <w:tblPr>
        <w:tblW w:type="dxa" w:w="6961"/>
        <w:tblInd w:type="dxa" w:w="93"/>
        <w:tblLook w:val="04A0" w:noVBand="1" w:noHBand="0" w:lastColumn="0" w:firstColumn="1" w:lastRow="0" w:firstRow="1"/>
      </w:tblPr>
      <w:tblGrid>
        <w:gridCol w:w="3260"/>
        <w:gridCol w:w="1506"/>
        <w:gridCol w:w="69"/>
        <w:gridCol w:w="2126"/>
      </w:tblGrid>
      <w:tr w:rsidTr="00121D70" w:rsidR="00121D70" w:rsidRPr="00121D70">
        <w:trPr>
          <w:trHeight w:val="288"/>
        </w:trPr>
        <w:tc>
          <w:tcPr>
            <w:tcW w:type="dxa" w:w="3260"/>
            <w:noWrap/>
            <w:vAlign w:val="bottom"/>
            <w:hideMark/>
          </w:tcPr>
          <w:p w:rsidRDefault="00121D70" w:rsidP="00121D70" w:rsidR="00121D70" w:rsidRPr="00121D70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noWrap/>
            <w:vAlign w:val="bottom"/>
            <w:hideMark/>
          </w:tcPr>
          <w:p w:rsidRDefault="00121D70" w:rsidP="00121D70" w:rsidR="00121D70" w:rsidRPr="00121D70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95"/>
            <w:gridSpan w:val="2"/>
            <w:noWrap/>
            <w:vAlign w:val="bottom"/>
            <w:hideMark/>
          </w:tcPr>
          <w:p w:rsidRDefault="00121D70" w:rsidP="00121D70" w:rsidR="00121D70" w:rsidRPr="00121D70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121D70" w:rsidR="00121D70" w:rsidRPr="00121D70">
        <w:trPr>
          <w:trHeight w:val="288"/>
        </w:trPr>
        <w:tc>
          <w:tcPr>
            <w:tcW w:type="dxa" w:w="6961"/>
            <w:gridSpan w:val="4"/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/>
                <w:bCs/>
                <w:color w:val="000000"/>
                <w:lang w:eastAsia="hr-HR"/>
              </w:rPr>
              <w:t xml:space="preserve">Grupa I. </w:t>
            </w:r>
          </w:p>
        </w:tc>
      </w:tr>
      <w:tr w:rsidTr="00121D70" w:rsidR="00121D70" w:rsidRPr="00121D70">
        <w:trPr>
          <w:trHeight w:val="288"/>
        </w:trPr>
        <w:tc>
          <w:tcPr>
            <w:tcW w:type="dxa" w:w="3260"/>
            <w:noWrap/>
            <w:vAlign w:val="bottom"/>
            <w:hideMark/>
          </w:tcPr>
          <w:p w:rsidRDefault="00121D70" w:rsidP="00121D70" w:rsidR="00121D70" w:rsidRPr="00121D70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75"/>
            <w:gridSpan w:val="2"/>
            <w:noWrap/>
            <w:vAlign w:val="bottom"/>
            <w:hideMark/>
          </w:tcPr>
          <w:p w:rsidRDefault="00121D70" w:rsidP="00121D70" w:rsidR="00121D70" w:rsidRPr="00121D70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noWrap/>
            <w:vAlign w:val="bottom"/>
            <w:hideMark/>
          </w:tcPr>
          <w:p w:rsidRDefault="00121D70" w:rsidP="00121D70" w:rsidR="00121D70" w:rsidRPr="00121D70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121D70" w:rsidR="00121D70" w:rsidRPr="00121D70">
        <w:trPr>
          <w:trHeight w:val="1635"/>
        </w:trPr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157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Marinada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27.09.2017. /iznos utvrđenih tražbina HRK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Status glasovanja  ZA/PROTIV plana restrukturiranja (objavljen 25.01.2018.)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ZAGREBAČKA BANKA DIONIČKO DRUŠTVO, Trg bana Josipa Jelačića 10, 10000 Zagreb, OIB: 92963223473</w:t>
            </w:r>
          </w:p>
        </w:tc>
        <w:tc>
          <w:tcPr>
            <w:tcW w:type="dxa" w:w="15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76.321.853,06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ERSTE&amp;STEIERMÄRKISCHE BANKA dioničko društvo, Jadranski Trg 3a, 51000 Rijeka, OIB: 23057039320</w:t>
            </w:r>
          </w:p>
        </w:tc>
        <w:tc>
          <w:tcPr>
            <w:tcW w:type="dxa" w:w="15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9.178.200,76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</w:t>
            </w:r>
          </w:p>
        </w:tc>
      </w:tr>
      <w:tr w:rsidTr="00121D70" w:rsidR="00121D70" w:rsidRPr="00121D70">
        <w:trPr>
          <w:trHeight w:val="288"/>
        </w:trPr>
        <w:tc>
          <w:tcPr>
            <w:tcW w:type="dxa" w:w="32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7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85.500.053,82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>Grupa II.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tbl>
      <w:tblPr>
        <w:tblW w:type="dxa" w:w="7340"/>
        <w:tblInd w:type="dxa" w:w="93"/>
        <w:tblLook w:val="04A0" w:noVBand="1" w:noHBand="0" w:lastColumn="0" w:firstColumn="1" w:lastRow="0" w:firstRow="1"/>
      </w:tblPr>
      <w:tblGrid>
        <w:gridCol w:w="868"/>
        <w:gridCol w:w="3238"/>
        <w:gridCol w:w="1579"/>
        <w:gridCol w:w="1655"/>
      </w:tblGrid>
      <w:tr w:rsidTr="00121D70" w:rsidR="00121D70" w:rsidRPr="00121D70">
        <w:trPr>
          <w:trHeight w:val="1965"/>
        </w:trPr>
        <w:tc>
          <w:tcPr>
            <w:tcW w:type="dxa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Red.Br.</w:t>
            </w:r>
          </w:p>
        </w:tc>
        <w:tc>
          <w:tcPr>
            <w:tcW w:type="dxa" w:w="32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1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Marinada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27.09.2017. /iznos utvrđenih tražbina HRK</w:t>
            </w:r>
          </w:p>
        </w:tc>
        <w:tc>
          <w:tcPr>
            <w:tcW w:type="dxa" w:w="16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Status glasovanja  ZA/PROTIV plana restrukturiranja (objavljen 25.01.2018.)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ERSTE FACTORING D.O.O., Ivana Lučića 2a, 10000 Zagreb, OIB: 10194059689              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20.614.048,10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FUNGUS PANONIA D.O.O., Industrijska zona Janjevci b.b., 31540 Donji Miholjac, OIB: 24661064304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2.021.242,60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AGROPLUS D.O.O., Industrijska zona Janjevci 6, 31540 Donji Miholjac, OIB: 7350499058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1.087.973,05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EKOS HOLDING društvo s ograničenom odgovornošću, Vladimira Nazora 2, 42000 Varaždin, OIB: 95623561225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558.392,37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5.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PRVO PLINARSKO DRUŠTVO d.o.o.za distribuciju plina 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A.Stepinca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27, 32000 Vukovar, OIB: 58292277611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14.794.985,37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ŽITAR društvo s ograničenom odgovornošću za poljoprivrednu proizvodnju, trgovinu i usluge, Kralja Držislava 1, 31540 Donji Miholjac, OIB: 66951972250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3.500.000,00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ZAGREBAČKA BANKA DIONIČKO DRUŠTVO, Trg bana Josipa Jelačića 10, 10000 Zagreb, OIB: 92963223473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29.465.090,80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288"/>
        </w:trPr>
        <w:tc>
          <w:tcPr>
            <w:tcW w:type="dxa" w:w="8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72.041.732,29</w:t>
            </w:r>
          </w:p>
        </w:tc>
        <w:tc>
          <w:tcPr>
            <w:tcW w:type="dxa" w:w="16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>Grupa III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tbl>
      <w:tblPr>
        <w:tblW w:type="dxa" w:w="7260"/>
        <w:tblInd w:type="dxa" w:w="93"/>
        <w:tblLook w:val="04A0" w:noVBand="1" w:noHBand="0" w:lastColumn="0" w:firstColumn="1" w:lastRow="0" w:firstRow="1"/>
      </w:tblPr>
      <w:tblGrid>
        <w:gridCol w:w="868"/>
        <w:gridCol w:w="3332"/>
        <w:gridCol w:w="1615"/>
        <w:gridCol w:w="1631"/>
      </w:tblGrid>
      <w:tr w:rsidTr="00121D70" w:rsidR="00121D70" w:rsidRPr="00121D70">
        <w:trPr>
          <w:trHeight w:val="2016"/>
        </w:trPr>
        <w:tc>
          <w:tcPr>
            <w:tcW w:type="dxa" w:w="6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Red.Br.</w:t>
            </w:r>
          </w:p>
        </w:tc>
        <w:tc>
          <w:tcPr>
            <w:tcW w:type="dxa" w:w="33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Vjerovnik (ime i prezime / tvrtka ili naziv, OIB, adresa / sjedište)</w:t>
            </w:r>
          </w:p>
        </w:tc>
        <w:tc>
          <w:tcPr>
            <w:tcW w:type="dxa" w:w="16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Marinada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27.09.2017. /iznos utvrđenih tražbina HRK</w:t>
            </w:r>
          </w:p>
        </w:tc>
        <w:tc>
          <w:tcPr>
            <w:tcW w:type="dxa" w:w="16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Status glasovanja  ZA/PROTIV plana restrukturiranja (objavljen 25.01.2018.)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BELJE dioničko društvo za privređivanje u poljodjelstvu, prerađivačkoj industriji i prometu roba, Darda, Svetog Ivana Krstitelja 1a, 31326 Darda, OIB: 92404445155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10.654.598,46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VELPRO - CENTAR društvo s ograničenom odgovornošću za trgovinu i usluge, Marijana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46660800468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3.901.558,23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DIM KOMERC DOOEL, KAME POLIZOV BB, 2460 VALANDOVO,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3.039.179,61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FMT S.R.L., STRADA CISA, 43045 SICCO,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2.077.299,76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ZELENI HIT d.o.o. za proizvodnju i promet poljoprivrednih proizvoda, uvoz-izvoz,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Rugvička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102, 10370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Dragošička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52243424857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1.646.914,64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BRAMS D.O.O., ULICA DŽEMALA BIJEDIĆA 185, 71000 SARAJEVO, </w:t>
            </w: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 xml:space="preserve">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1.626.073,89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MANJO D.O.O., RELJE SAVIĆA 1B, 21410 FUTOG,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1.607.218,60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RICARDO društvo s ograničenom odgovornošću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Kudeljara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31326 Darda, OIB: 83535297393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1.563.090,68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AGROFRUCTUS D.O.O., ČAPLJINA, TASOVIĆI BB, NEPOZNATO ČAPLJINA,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1.498.302,13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DS Smith Belišće Croatia društvo s ograničenom odgovornošću za proizvodnju papira i kartonske ambalaže, Vijenac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Salamona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Heinricha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Gutmanna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30, 31551 Belišće, OIB: 67131617872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1.494.958,56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MINISTARSTVO FINANCIJA - CARINSKA UPRAVA, PODRUČNI CARINSKI URED OSIJEK, Cara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Hadrijana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31000 OSIJEK, OIB: 18683136487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1.236.960,65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DENIS SLONJA OPG, JOSIPA JURJA STROSSMAYERA 5, 31300 BELI MANASTIR, OIB: 08412099547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1.203.666,19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TECNOCAP s.r.o., STRIŽOVICE 67, 37853 STRMILOV,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1.149.399,12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DENTINA DOOEL, GOCE DELČEV 9, 2400 STRUMICA,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780.707,48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PAP OPG, RUDINA BULIĆEV DOL 99, 31205 ALJMAŠ, OIB: 34997221508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741.384,51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GRAPAK društvo s ograničenom odgovornošću za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Mavra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Schlengera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42204 Gornji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Kneginec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83873330340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695.518,39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PRVO PLINARSKO DRUŠTVO - OPSKRBA POSLOVNIH KORISNIKA d.o.o., K.A.Stepinca 27, 32000 Vukovar, OIB: 56292881789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644.441,09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eLog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usluge, Slavonska avenija 261, 10000 Zagreb, OIB: 34631945985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630.461,88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BEJO ZADEN d.o.o. za proizvodnju, unutarnju i vanjsku trgovinu, trgovinu na veliko i malo i obavljanje usluga u vanjskotrgovinskom prometu,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Soblinečka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ulica35b, 10360 Sesvete, OIB: 22928940911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627.373,64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KONZUM trgovina na veliko i malo d.d., Marijana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Čavića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1a, 10000 Zagreb, OIB: 29955634590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597.159,17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ADRIAFLORA društvo s ograničenom odgovornošću za poljoprivrednu proizvodnju, trgovinu i zastupanje, Dr. Franje Tuđmana 82, 23210 Biograd Na Moru, OIB: 27179471386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547.954,52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MARCIN WINIARCZYK FIRMA HANDLOWA "FRESH PARTNER", UL PANA BALCERA 6 LOK.139, 20-631 LUBLIN,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532.849,09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LIDIJA PAP , VL. POLJOPRIVREDNOG OBRTA  MARELICA, RUDINA BULIĆEV DOL 99, 31205 ALJMAŠ, OIB: 36507067582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495.600,98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DPT TEHNOALAT-KOMERC ATANAS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dooel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export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MARŠAL TITO 124, 1480 GEVGELIJA,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448.356,23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 PRODUKT SRB DOO, SVETOZARA MILETICA BB., GOSPODJINCI 21237 , OIB: 105787711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392.347,92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DPTU DAVO DOOEL, NASELENO MESTO BEZ ULIČEN SISTEM BR. 313, S MURTINO, NEPOZNATO STRUMICA,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380.970,32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ADRIA TRADE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B.V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., PRINSES CHRITINALAAN 32, 3195 VIC, BRAESIDE MELBOURNE,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372.817,19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Hrvatske vode, pravna osoba za upravljanje vodama, Grada Vukovara 220, 10000 Zagreb, OIB: 28921383001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355.843,96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SPZ AGRODAR, NEPOZNATA, 77220 CAZIN,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350.466,52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SEDLAR POLJOPRIVREDNI OBRT, GLAVNA ULICA 85, 32282 PRKOVCI, OIB: 68244409490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349.785,19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REVITA PLANT BUNA D.O.O., BUNA BB, 880000 MOSTAR,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328.595,26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FRIBO PRIJEVOZ d.o.o. za prijevoz, trgovinu i usluge, Riječani 80D, 33515 Orahovica, OIB: 86338047809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326.965,35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STEPIĆ, JOSIPA JURJA STROSSMAYERA 20, 32272 CERNA, OIB: 17769661421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323.946,89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TPZ, društvo s ograničenom odgovornošću za proizvodnju,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68119083236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321.581,13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BOROVNICE društvo s ograničenom odgovornošću za uzgoj i preradu voća,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Ksajpabb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40000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Šenkovec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13570201804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311.547,70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SATO društvo s ograničenom odgovornošću za usluge, Zagrebačka avenija 108, 10000 Zagreb, OIB: 65194295219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311.003,59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AGROFRUCTUS D.O.O., 16 KRAJIŠKE BRIGADE BR. 1, 78400 BOSANSKA GRADIŠKA,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304.756,07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D.T.T. SALE-KOMERC d.o.o., Ul.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Timo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Trenčev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20, 2400 STRUMICA,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301.646,99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Azelis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CROATIA d.o.o. za trgovinu i usluge, Trnjanska cesta 37, 10000 Zagreb, OIB: 57533077709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282.793,74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LAGERMAX AED Croatia, d.o.o. za međunarodno otpremništvo, Zagorske magistrale 16, 10296 Luka, OIB: 06465158978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279.520,31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AMOSS, CORSO ITALIA 75, 34170 GORIZIA,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275.912,98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J.H.WAGENAAR BV, TOLWEG 7, 1616 AT HOOGKARSPEL,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256.950,61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VINKA dioničko društvo za proizvodnju poljoprivrednih proizvoda,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Jarminačka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1, 32100 Vinkovci, OIB: </w:t>
            </w: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45295422526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252.947,82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SOLITUDO d.o.o. za proizvodnju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Vlašička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31000 Osijek, OIB: 78760536671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248.620,69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ZORICA BRIJAČAK OPG, PROSINAČKIH ŽRTAVA 16, 33522 VOĆIN, OIB: 56927143032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234.526,81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TRGOPRODUKT d.o.o,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Dabile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Strumica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4027990106452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232.098,41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MANŠPED društvo s ograničenom odgovornošću za međunarodni prijevoz i pretovar robe, trgovinu, turizam, putnička agencija,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387, 51223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Kukuljanovo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76154765407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229.068,18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PGS d.o.o. za trgovinu i zastupanje, Kameniti stol 25, 10000 Zagreb, OIB: 52344193267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227.842,04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FRESH FRUIT POLSKA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S.C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., UL. BRONLWOJA 3/42, NEPOZNATO WARSZAWA,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226.141,89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ALEKSANDAR STAMBOLIJA OPG, NASELJE TRŽNICA 5, 31540 DONJI MIHOLJAC, OIB: 06568582103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225.090,99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CONEL trgovačko društvo za posredovanje i veleprodaju, društvo s ograničenom odgovornošću, Varaždin, Stjepana Vukovića 20, 42000 Varaždin, OIB: 86133739616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218.958,00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KRIŽEVČANKA SPLIT d.o.o. za trgovinu, Put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Krunika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21210 Kučine, OIB: 79504735177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214.225,86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DPTU AGROTIM DOOEL, NASELENO MESTO BEZ ULIČEN SISTEM BR. 48, S. PIPEREVO, NEPOZNATO STRUMICA,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210.172,99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GORDAN društvo s ograničenom odgovornošću za proizvodnju, trgovinu i usluge, Rudolfa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Kolibaša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37, 33520 Slatina, OIB: 07457693719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209.830,68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POSLOVNI PLAN društvo s ograničenom odgovornošću za usluge, Matije Gupca 21, 31540 Donji Miholjac, OIB: 49087274218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GAŠPAROVIĆ VLATKO, Josipa Kozarca 26,Valpovo, OIB: 68010362930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199.613,07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KREMEKS D.O.O., NEMANJINA 215, 31000 UŽICE,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195.943,62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NIKOLA JOSIPOVIĆ OPG, VLADIMIRA NAZORA 65, 32251 PRIVLAKA, OIB: 53336315875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193.066,01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PALINKAŠ OPG, ZLATNA 35, 31205 ALJMAŠ, OIB: 22769310469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191.237,45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TIHOMIR BAKARIĆ, MIJE STUPARIĆA 95, 44320 KUTINA, OIB: 18783968491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182.238,75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FELDBACHER FRUIT PARTNERS GMBH, EUROPASTRASSE 26, 8330 FELDBACH,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181.899,37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Englmayer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Zagreb d.o.o. za međunarodno otpremništvo, Slavonska avenija 24 a, 10000 Zagreb, OIB: 66346732180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181.705,17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DESPET d.o.o., VIŠIĆI BB, 0 ČAPLJINA, OIB: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175.996,10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NINO COMMERCE d.o.o. za trgovinu, turizam i ugostiteljstvo,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Prijevor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-Na rivi 49, 20000 Dubrovnik, OIB: 12583535664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175.865,20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NIKOLA KOVAČEVIĆ, OPG, VLADIMIRA NAZORA 106, 31531 VILJEVO, OIB: 10504164838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160.357,07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AGLON d.o.o. za savjetovanje i zastupanje,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Jurkovićeva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78453219787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160.211,68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VLADO HALAČEK OPG, POLJANEC 10, 48324 KOPRIVNIČKI BREGI, OIB: 69362413569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157.599,08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LEONA - TUO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Hermina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Levak,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K.Tomislava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134,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Veliškovci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Gat, OIB: 28232460727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152.431,03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TIRŠPED društvo s ograničenom odgovornošću za trgovinu i špediciju, Vilka Novaka 48c, 42000 Varaždin, OIB: 14336112195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151.312,50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IGOR VIDOVIĆ, BELOMANASTIRSKA 45, 31000 OSIJEK, OIB: 63045454654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151.022,94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ZORAN NOVAK OPG, ROGOVAC 34, 33404 ROGOVAC, OIB: 56630192942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149.296,32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DRAGOMIR PAJSKA, LJUDEVITA GAJA 47, 48362 KLOŠTAR PODRAVSKI, OIB: 12405116204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146.551,31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 NERETVA d.o.o. za trgovinu i usluge, Alojzija Stepinca 42, 20355 Opuzen, OIB: 02145106992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145.372,63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INTELMAR d.o.o.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Cebini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282, 10010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Buzin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96112432827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140.708,25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JOSIP ŠTEGER,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V.RASTOVAC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51, 33507 VELIKI RASTOVAC, OIB: 18181545358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140.505,15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VORIĆ OBRT ZA CESTOVNI PRIJEVOZ, BRIČANCI 7, 52342 BRIČANCI, OIB: 81603516015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138.027,24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Poljoprivredna zadruga POVRTLARSTVO,GRABIK B.B., 76328 BJELJINA , OIB: 4403542120004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136.229,90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KOMRAD društvo s ograničenom odgovornošću za vodne djelatnosti, Braće Radića 2, 33520 Slatina, OIB: 96537643037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132.959,31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EKO ORANZERII ANSKA REKA D.O.O., UL. POD ANO BB, 1000 VALANDOVO,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132.518,52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BAKARIĆ OBRT BAKARIĆ, BILOGORSKA 7, 44320 KUTINA, OIB: 83920143090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129.476,82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PETRUZALEK društvo s ograničenom odgovornošću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Gubaševo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47b, 49210 Zabok, OIB: 76786412969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129.306,26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SRPAK, GLAVNA 31, 40320 HODOŠAN, OIB: 18732680471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124.710,02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JAFFA-KOMERC D.O.O., BLAGAJ BB, NEPOZNATO MOSTAR,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123.450,83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84.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MOTO SPRINT d.o.o. za trgovinu i usluge, Kružna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Zadvorska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1. odvojak 8, 10257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Zadvorsko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67811823763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121.097,40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 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HORTIM INTERNATIONAL SPOL.S.R.O.,KŠIROVA 616/242 ,BRNO , OIB: CZ699002069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120.758,98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PIROŠKA MOGER, KLAINAC 57, 31205 ALJMAŠ, OIB: 80176381126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120.617,78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MUSIZZA OPG, ROŠINI 22, 52446 ROŠINI, OIB: 80312979368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118.141,39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BONACA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VL.DAMIR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DEAK, BANA J. JELAČIĆA 77, 20355 OPUZEN, OIB: 41875751078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117.395,18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AUTOFLOTA društvo s ograničenom odgovornošću za trgovinu i usluge, Savska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42, 10000 Zagreb, OIB: 96788157124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117.343,23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AGRODUHAN društvo s ograničenom odgovornošću za poljoprivrednu proizvodnju i usluge, Nikole Šubića Zrinskog 30, 33520 Slatina, OIB: 97446273531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115.067,00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AM EXTRA FRUCTUS D.O.O., TASOVČIĆI BB VELETRŽNICA, 88300 ČAPLJINA,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108.851,26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CROATIA osiguranje d.d., Vatroslava Jagića 33, 10000 Zagreb, OIB: 26187994862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108.566,27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AGRIMATCO d.o.o. za proizvodnju, trgovinu i usluge u poljoprivrednoj djelatnosti,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Jelengradska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12, 31208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Petrijevci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24373689835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105.283,08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ŠMRČEK OPG, BRANIMIROVA 20, 42202 TRNOVEC, OIB: 83573191469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104.713,32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VAL-MED d.o.o. za proizvodnju, trgovinu i usluge, Hrastik 19, 31550 Valpovo, OIB: 47466965186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102.942,85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BRANKO DRAVEC OPG,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74, 33405 VELIKA ČREŠNJEVICA, OIB: 28016938876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102.678,97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GORDANA KALAGAC, ŠANDALJSKA 26, 52100 PULA, OIB: </w:t>
            </w: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67031499285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102.407,41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98.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SANDA ČALJKUŠIĆ OPG, GLAVNA 31, 31540 RAKITOVICA, OIB: 06304322528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102.200,67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TOMO PAJSKA OPG, LJUDEVITA GAJA 47, 48362 KLOŠTAR PODRAVSKI, OIB: 46431924850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100.906,14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FRIGO-ING d.o.o. za projektiranje, montažu i servis rashladne tehnike 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termoinstalacija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Veliki dol 4, 10362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Kašina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83318423126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100.481,25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DODLEK-AGRO društvo s ograničenom odgovornošću za proizvodnju, preradu i otkup voća i povrća,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Lipovke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6, 40000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Belica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90751448634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99.380,95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MIHO OBAD, ILIJE BOŠNJAKA 61, 20350 METKOVIĆ, OIB: 31505709037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98.935,13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GRAFIČAR - dioničko društvo za proizvodnju ambalaže, grafičkih proizvoda i rehabilitaciju invalida,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89, 42230 Ludbreg, OIB: 78723936298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96.235,73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VLADO UDOVIČIĆ OPG, TEREZINO POLJE 54A, 33407 TEREZINO POLJE, OIB: 75211448691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95.225,21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ATALIA društvo s ograničenom odgovornošću za proizvodnju, trgovinu, promet i usluge, Vladimira Nazora 11, 31550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Petrijevci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01961188426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93.904,21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BLAGOJA INJAC POLJOPRIVREDNI PROIZVOĐAČ, HRVATSKIH BRANITELJA 51, 33411 VLADIMIROVAC, OIB: 49179038005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92.031,43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MILIĆ OPG, EUGENA KRAJA 40, 31543 MIHOLJAČKI POREČ, OIB: 36236263574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91.447,81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NATAŠA RAPTAVI OPG, BILOGORSKA 24, 33404 VUKOSAVLJEVICA, OIB: 96033900559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91.335,51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109.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MARCON d.o.o. za trgovinu i poslovne usluge, Radnička 65, 42000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Kućan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Marof, OIB: 00637071797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89.568,03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AN.ST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d.o.o. za voćarstvo,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B.Radičevića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9, 31216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Šodolovci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12161001573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86.152,07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HEP ELEKTRA d.o.o. za opskrbu električnom energijom, Ulica grada Vukovara 37, 10000 Zagreb, OIB: 43965974818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85.224,49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KOŠARA OPG, G. TROMBA 45, 52100 ŠIŠAN, OIB: 22524192866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83.603,02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MINISTARSTVO POLJOPRIVREDE, Ulica grada Vukovara 78, 10000 Zagreb, OIB: 76767369197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83.477,21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DUŠKO SMOLKOVIČ, ZAGREBAČKA 67, 40000 IVANOVEC, OIB: 10135784948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81.729,41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Proenergy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proizvodnju električne energije, J.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Marohnića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1, 10000 Zagreb, OIB: 63962176928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81.548,09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BJELIŠ, PRANTRNOVO 92, 20355 OPUZEN, OIB: 61482656634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80.835,63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MCI-TRADE društvo s ograničenom odgovornošću za proizvodnju, trgovinu i usluge, Varaždinska 131, 42209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Sračinec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91820551923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79.953,34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 STAMBOLIJA, IVANA VAJDE 3, 31540 DONJI MIHOLJAC, OIB: 46296831391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79.786,78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KRUNOSLAV BRKIĆ, MIHANOVIĆEVA 14, 31540 DONJI MIHOLJAC, OIB: 45093692384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79.553,46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ANTUNOVIĆ, PRIJEVOZNIK GIGAC, OTRIĆ-SEOCI 190, 20342 OTRIĆ-SEOCI, OIB: 67706980063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79.531,84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NOVAK OPG, MATIJE GUPCA 54, 40323 PRELOG, OIB: 36577672962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79.337,84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ANDREJA ŠPOLJARIĆ, BRAĆE RADIĆA 26, 33405 TURNAŠICA, OIB: 65958489069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77.920,94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MISTRAL društvo s ograničenom odgovornošću za trgovinu i proizvodnju, Gospodarska zona 3, 32000 Vukovar, OIB: 84549788599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75.171,56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BLAŽEKOVIĆ OPG, ŠTROSMAJEROVA 34, 35424 ORUBICA, OIB: 67335975048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75.134,52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 SLATINA, Trg Svetog Josipa 10, 33520 Slatina, OIB: 68254459599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75.085,71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FRAS, KLADARE 142A, 33405 KLADARE, OIB: 23802737428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73.883,77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MIHOCI, DUBOVICA 114, 42231 DUBOVICA, OIB: 69157819813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73.840,00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DALIBOR CAKO OPG, VUKOVARSKA 47, 31540 DONJI MIHOLJAC, OIB: 12276802777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73.336,74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RADOVIĆ OPG, BRAĆE MALEK 18, 40322 PODBREST, OIB: 01802394508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72.422,01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KADIĆ OPG, IVANA MEŠTROVIĆA 4, 31500 NAŠICE, OIB: 09370599128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72.044,43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SINIŠA RENGEL OPG,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83, 33405 VELIKA ČREŠNJEVICA, OIB: 87765973753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71.630,63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DEJAN STUPAR OPG, MARKA KOVAČA 30, 40000 TOTOVEC, OIB: 10488987780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70.092,58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EMAX d.o.o. za trgovinu, proizvodnju i usluge, Vinkovačka 104, 31000 Osijek, OIB: 01316531064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69.947,90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POSAVEC PG, IVANA MAŽURANIĆA 49, 40305 NEDELIŠĆE, OIB: 40290067005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69.932,95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BRATI RITOŠA Proizvodnja i trgovina, društvo s ograničenom odgovornošću, Šime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Kurelića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203, 52000 Pazin, OIB: 82487963656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69.749,11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136.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TPZ LINDE VILIČARI HRVATSKA društvo s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ogrnaičenom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odgovornošću za trgovinu, servisne i druge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Novoselska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69503639110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69.143,15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MARIJO TUTAVAC, ZAGREBAČKA 4, 20355 OPUZEN, OIB: 03830832606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68.748,80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CRODUX PLIN društvo s ograničenom odgovornošću za trgovinu i usluge, Savska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Opatovina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36, 10000 Zagreb, OIB: 50388109754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68.354,91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JAŠKAPACK d.o.o. tvornica valovitog kartona i ambalaže, Savska Cesta 1, 10360 Sesvete, OIB: 53994275676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67.608,49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LEEGWATER PAUL, DE NOSSEL 21, 1723 NOORD-SCHARNOUDE,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67.144,99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ŽELJKO TUDIĆ OPG,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33, 33405 VELIKA ČREŠNJEVICA, OIB: 70702034364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67.122,51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 VARAŽDIN,Trg kralja Tomislava 1 , Varaždin, OIB: 13269011531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66.484,54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SMILJANIĆ d.o.o. za proizvodnju, prijevoz i trgovinu, Sajmište 91, 32000 Vukovar, OIB: 76422729756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65.723,19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POČEPAN OPG, ROGOVAC 20, 33404 ROGOVAC, OIB: 42976301257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65.673,92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DIKŠIĆ OPG, OTROVANEC 165A, 33405 OTROVANEC, OIB: 82568005289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65.247,44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M&amp;K CESTOVNI PRIJEVOZ ROBE, IZNAJMLJIVANJE AUTOMOBILA, VL. TOMISLAV GOLUŽA, ANDRIJE KAČIĆA MIOŠIĆA 1A, 20350 METKOVIĆ, OIB: 71584054580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64.983,87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STAMBOLIJA BERNARDA, IVANA VAJDE 3,31540 DONJI MIHOLJAC, OIB: 53989083440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64.860,86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3 M društvo s ograničenom odgovornošću za proizvodnju, trgovinu i usluge, Školska 60, 10419 Gornje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Podotočje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45975769859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64.241,54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149.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BRENNTAG HRVATSKA društvo s ograničenom odgovornošću za trgovinu, Radnička cesta173p, 10000 Zagreb, OIB: 27086065829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64.137,50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ZAGRO društvo s ograničenom odgovornošću za trgovinu i usluge, Ivana Gorana Kovačića 21, 40321 Mala Subotica, OIB: 39231567360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63.783,92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NADA MARESIĆ, LJUDEVITA GAJA 229, 33405 PITOMAČA, OIB: 49134064136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63.651,37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8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PLASTFORM društvo s ograničenom odgovornošću za preradu plastičnih masa, vanjsku i unutarnju trgovinu i zastupanje stranih tvrtki, Ivana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Granđe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10360 Sesvete, OIB: 80863890192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62.728,38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ŠAJNOVIĆ, STJEPANA MEZGE 25, 40318 DOMAŠINEC, OIB: 07205148009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61.665,86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MILKA ČURČIĆ, NAUDOVAC 40, 33410 NAUDOVAC, OIB: 36425637155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61.463,80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ĐURĐICA ORENDA,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33405 MALA ČREŠNJEVICA, OIB: 92064483619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61.339,94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JELENA MATANČIĆ, KLADARE 117, 33405 KLADARE, OIB: 41352062703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60.879,89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SAMPLE CONTROL društvo s ograničenom odgovornošću za usluge i trgovinu, Franje Puškarića 18, 10250 Lučko, OIB: 95434893522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60.746,25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AGRO-KOMERC 92 D.O.O., iNDUSTRIJSKA ZONA SEVER BB, 2400 STRUMICA,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60.548,11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MARKO GRADIŠTANAC, SISAČKA 1, 31000 OSIJEK, OIB: 75079727676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60.419,20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DRITA ŠVARBIĆ, STJEPANA RADIĆA 5, 48362 SUHA KATALENA, OIB: 09034801753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60.140,41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161.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KOMPJUTORSKA OPREMA, d.o.o., za proizvodnju kompjutorske opreme i trgovinu, Slavonska avenija 7, 10000 Zagreb, OIB: 10864560692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59.771,78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ZAPREŠIĆANKA društvo s ograničenom odgovornošću za trgovinu, marketing, usluge, turizam,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Pojatno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Zagrebačka cesta 3, 10290 Zaprešić, OIB: 35851564566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59.125,00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BRANITELJSKA ZADRUGA BAŽINE, Hrvatskih branitelja 153, 35253 Stari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Slatinik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70183974055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58.737,64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ANDJELKOVIĆ, NAUDOVAC 101, 33410 NAUDOVAC, OIB: 46962116464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58.639,01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MARINO PILJAN POLJOPRIVREDNI OBRT NINI, PINETA 69, 52212 VALBANDON, OIB: 61384446809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58.566,14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MILOŠ, KLADARE 70, 33405 KLADARE, OIB: 64571691093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58.507,14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TERRA PROJEKTI društvo s ograničenom odgovornošću za usluge, Žumberačka 22, 31000 Osijek, OIB: 64028098499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57.967,20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EUROPLANTAŽE dioničko društvo za proizvodnju hrane i trgovinu, Trg 2, 31223 Brođanci, OIB: 59170148274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57.647,55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LENKO OBAD, ULICA PETRA KREŠIMIRA IV 61, 20350 METKOVIĆ, OIB: 54551840296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57.523,12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AKRAS FLAVOURS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WIENER NEUDORF 2355, NEPOZNATO WIENER NEUDORF,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57.501,55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MIROSLAV POSAVAC, KOLODVORSKA 43B, 33404 VUKOSAVLJEVICA, OIB: 17360718581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57.223,79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TANJA ŽNIDARIĆ POLJOPRIVREDNI OBRT, ČAKOVEČKA 18, 40305 PUŠĆINE, OIB: 06697197041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57.064,13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173.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FRANO RADAN OPG, TRG SLOBODE 33, 31300 BELI MANASTIR, OIB: 90790390057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56.024,65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AGROINVEST d. o. o. za poljoprivredu, stočarstvo, trgovinu na veliko i malo, Ribarska ulica 5, 52204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Ližnjan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53240471571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54.914,48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TOMA PALETE d.o.o. za trgovinu i proizvodnju, Industrijska cesta 16, 10360 Sesvete, OIB: 62524947339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54.302,50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KATICA MATAGA, PRANTRNOVO 28, 20355 OPUZEN, OIB: 09141519376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53.808,27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AGENS društvo s ograničenom odgovornošću za unutarnju i vanjsku trgovinu, usluge i grafičku djelatnost,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Medarska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69, 10000 Zagreb, OIB: 73831655633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53.307,95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SENKA MARTINUŠIĆ OBRT, GORNJI PODARŠANJ 46, 33405 TURNAŠICA, OIB: 95993389739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53.192,74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DIVMAR TRGOVINA  d.o.o. za usluge i trgovinu, Sv. L. B. Mandića 111v, 31000 Osijek, OIB: 89903628951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52.044,39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CESAR - CESAR, društvo s ograničenom odgovornošću za poljoprivrednu proizvodnju, trgovinu i usluge, Slavka Kolara 17, 10315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Obedišće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78926742944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51.883,89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HEP-Operator distribucijskog sustava d.o.o. za distribuciju i opskrbu električne energije, Ulica grada Vukovara 37, 10000 Zagreb, OIB: 46830600751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50.899,61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RADMILA BJELIŠ, SV. FRANJE ASIŠKOGA 3A, 20350 METKOVIĆ, OIB: 37173670923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50.651,03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DAMIR KNEZ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vl.obrta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AUTOPRIJEVOZ KNEZ, DUBROVEC BISAŠKI 11 A , 10383 DUBROVEC BISAŠKI, OIB : 51653252496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50.031,25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184.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BOMARK AMBALAŽA društvo s ograničenom odgovornošću za proizvodnju, trgovinu i usluge, Ivana Severa 15, 42000 Varaždin, OIB: 26897480147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49.000,78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ŠANTEK, FLORIJANA ANDRAŠECA 79, 40318 DEKANOVEC, OIB: 12699296877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48.757,45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STANISLAV SUHANEK OPG, MATIJE GUPCA 204, 33000 VIROVITICA, OIB: 97173541500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48.225,00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TRIVA PRIJEVOZ TERETA TRIVA TRANS, TRIVE 1, 22323 SEDRAMIĆ, OIB: 54037757856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47.974,20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NEBOJŠA STANKOVIĆ, MARSOVOG POLJA 33, 52100 PULA, OIB: 77913374940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47.900,82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DEAK, BANA J. JELAČIĆA 25, 20355 OPUZEN, OIB: 93928357227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46.993,58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EURO-BROD, Konzalting i trgovina društvo s ograničenom odgovornošću, dr. Mile Budaka 1, 35000 Slavonski Brod, OIB: 35706257923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46.661,14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MATIJA ERHATIĆ, KOLODVORSKA 54, 48362 PRUGOVAC, OIB: 24793560659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46.657,04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TOPOLA PALETE d.o.o. za proizvodnju, trgovinu i usluge, Kralja Zvonimira 18, 31555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Kunišinci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50717034858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46.283,14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EUROINSPEKT CROATIAKONTROLA društvo s ograničenom odgovornošću za kontrolu robe i inženjering, Karlovačka cesta 4L, 10000 Zagreb, OIB: 50024748563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45.841,69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SEDLAR, GLAVNA ULICA 40, 32282 PRKOVCI, OIB: 69660531276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45.617,20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KESERICA OPG, VINOGRADSKA 126, 33405 PITOMAČA, OIB: 67165767701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45.569,64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LOVRIĆ, STANKA PARMAĆA 14, 20355 OPUZEN, OIB: 93918867570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45.565,75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197.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PIPIĆ OPG, VLADIMIRA NAZORA 28, 33412 JUGOVO POLJE, OIB: 19971767904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45.420,84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UTOVAC, CREPINA I 55, 20355 OPUZEN, OIB: 33282886717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45.416,37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ANITA MATAGA, PRANTRNOVO 11, 20355 OPUZEN, OIB: 95592796857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45.396,00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ŠTEFICA CAFUK, NOVIŠKA 20, 42205 VIDOVEC, OIB: 51541252733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44.914,13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SLONJA d.o.o. za građevinarstvo i trgovinu, Ivana Mažuranića 5, 31300 Beli Manastir, OIB: 33877257969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44.717,26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RUDAN društvo sa ograničenom odgovornošću za obrtničko - uslužnu i proizvodnu djelatnost, 9.rujan 1/H, 52341 Žminj, OIB: 84430586938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44.562,50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FITO PROMET društvo s ograničenom odgovornošću za poljoprivrednu proizvodnju i promet,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Mošćenička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10000 Zagreb, OIB: 68339203084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44.458,61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KRISTINA RUŽIĆ OPG, RUĐERA BOŠKOVIĆA 32, 42230 SELNIK, OIB: 06065273990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43.898,99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KASA, NOVI GRADAC 78, 33411 NOVI GRADAC, OIB: 87251896838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43.259,27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IGOR FERLIN, PAVLA RADIĆA 73, 31540 DONJI MIHOLJAC, OIB: 47095300051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43.124,55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MARINA KORBELI,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58, 33405 MALA ČREŠNJEVICA, OIB: 75849925964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43.099,75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LONČAREVIĆ OPG, HRVATSKIH BRANITELJA 56, 35210 ČAJKOVCI, OIB: 20175137449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43.097,61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DIONIS d.o.o.,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Priljevo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243 , Vukovar ,OIB: 37791727403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42.665,13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N.I.M.O., PUT KLANCA 8, 20344 KOMIN, OIB: 00469166330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42.237,73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SABO OPG, SEDLARICA 105, 33405 SEDLARICA, OIB: 83654358337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42.059,68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ANITA BJELIŠ, PODGRADINA 91, 20355 PODGRADINA, OIB: 48650921787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42.034,57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ANDREJA FRAS, KLADARE 142A, 33405 KLADARE, OIB: 86866018735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41.750,95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RENATO KOMAR, KOLODVORSKA 28H, 33404 VUKOSAVLJEVICA, OIB: 91518863019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41.171,90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KOVAČ, IVE MARINKOVIĆA 51, 33404 LOZAN, OIB: 95520650614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41.136,59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JURAJ ZAGOREC, VARAŽDINSKA 82A, 42205 CARGOVEC, OIB: 31989545058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40.817,50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KOPIĆ, BRAĆE RADIĆA 117, 31531 VILJEVO, OIB: 86112949636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40.760,75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GRADIŠTANAC IGOR, Matije Gupca 49a,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Koritna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Semeljci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9633825479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40.510,70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RATKO HORVAT, BRAĆE RADIĆA 7, 40322 OREHOVICA, OIB: 75563449359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40.404,29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BAŠO D.O.O., TODOROVO 158, 77230 VELIKA KLADUŠA,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40.346,22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TAPFLO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Gmbh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PORSHE STRASSE 1, 4470 ANNS,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40.331,26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VESNA BAŠIĆ OPG, OMLADINSKA 65, 31431 LIVANA, OIB: 72412413780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40.008,03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TISAK trgovačko dioničko društvo, Slavonska avenija 11a, 10000 Zagreb, OIB: 75917721668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39.869,31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MATIĆ COMERCCE II, trgovina, cestovni prijevoz, društvo s ograničenom odgovornošću, Petra Zoranića 7, 20350 Metković, OIB: 77344962756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39.798,99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ROMANA DOKIĆ JARNJAK, KOLODVORSKA 112A, 33404 VUKOSAVLJEVICA, OIB: 58259837199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39.765,98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BOGADI, MATIJE GUPCA 102, 33514 MIKLEUŠ, OIB: 34920268032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39.672,35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MARTINUŠIĆ OPG, GORNJI PODARŠANJ 46, 33405 TURNAŠICA, OIB: 78360628982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39.662,46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TIHOMIR MUSTAPIĆ, LOVORJE 22, 20355 LOVORJE, OIB: 91281679685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39.582,39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SRŠEN, TRN 9, 20355 TRN, OIB: 62667490995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39.034,74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MARIJANKA VERŠEC,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23, 33405 MALA ČREŠNJEVICA, OIB: 78728727632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38.341,66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GALANTERIJA društvo s ograničenom odgovornošću za proizvodnju i trgovinu, Prolaz  Ernesta  Jelušića 1, 52000 Pazin, OIB: 79443638850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38.027,00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SRPAK OPG, PALINOVEC 194, 40320 PALINOVEC, OIB: 63113520250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37.675,55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KOKIĆ OPG, TRG ANTE STARČEVIĆA 5, 31551 BELIŠĆE, OIB: 89313567082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37.340,88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INTERŠPED VUKOVAR D.O.O., DUNAVSKI PRILAZ 3,Vukovar, OIB: 73963787463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37.176,87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DAVOR SRŠEN, SRŠENI 30, 20357 BLACE, OIB: 93535031473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36.704,70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MARKO KADIJEVIĆ, JEOVCI 10, 20350 METKOVIĆ, OIB: 95985645362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36.552,49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DESYRE d.o.o. za trgovinu, proizvodnju i usluge u poljoprivredi, Poljska 35, 42000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Nedeljanec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29864846378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36.340,42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TICIJANO GRŽINIĆ P.T.O., MIHATOVIĆI 11, 52446 MIHATOVIĆI, OIB: 15782543468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36.210,84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THE END OF LINE društvo s ograničenom odgovornošću za pakiranje, Selska cesta 141, 10000 Zagreb, OIB: 73871442076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36.043,19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ZVONIMIR MIHALJEVIĆ, DUSINA 16, 21277 DUSINA, OIB: </w:t>
            </w: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92811914728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35.964,73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241.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FRANJO PETRIĆ OPG, STAROGRADAČKI MAROF 71, 33405 STAROGRADAČKI MAROF, OIB: 75698660940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35.940,32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DEAK IVICA 1911982 PAKLENI, PRANTRNOVO 11/1, Opuzen, OIB: 93928357227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35.833,90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VESNA OVŽETSKI, MATIJE GUPCA 7, 31540 DONJI MIHOLJAC, OIB: 85136523250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35.647,40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BOŽICA VRBANČIĆ, STJEPANA RADIĆA 31, 48362 SUHA KATALENA, OIB: 74836693180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35.460,69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VESNA STRUNJAK,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70, 33405 VELIKA ČREŠNJEVICA, OIB: 24941814037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35.244,21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PATRČEVIĆ, ULICA BRAĆE RADIĆA 76, 42206 STRMEC PODRAVSKI, OIB: 45319573600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34.997,45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EVELINA GRŽINIĆ, STRANIĆI KOD NOVE VASI 9A, 52446 STRANIĆI KOD NOVE VASI, OIB: 47356297118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34.938,47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LULIĆ OPG, ROGOVAC 109, 33404 ROGOVAC, OIB: 47019306074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34.791,99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MIRELA MOMIĆ, STRANIĆI KOD NOVE VASI 6A, 52446 STRANIĆI KOD NOVE VASI, OIB: 03066541362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34.741,87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NENAD PERIĆ, OBRT ZA POLJOPRIVREDU NEKTAR, NASELJE GORICA 27, 31540 DONJI MIHOLJAC, OIB: 50223752816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34.494,52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BALKAN LOV d.o.o. lovni turizam, Glavna 15, 31423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Podgorje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Bračevačko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21066062704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34.419,70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VLADIMIR PROMET društvo s ograničenom odgovornošću za prijevoz,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Sopnička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51, 10360 Sesvete, OIB: 79606981162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34.312,50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SRŠEN, TRN 9, 20355 TRN, OIB: 26053237558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34.274,16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254.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JASNA KOVAČ, SEDLARICA 80, 33405 SEDLARICA, OIB: 29087764893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33.829,24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TIHOMIR STRUNJAK,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127, 33405 VELIKA ČREŠNJEVICA, OIB: 88807660395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33.573,55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BOA PROMOCIJA d.o.o.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Tratinska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76, 10000 Zagreb, OIB: 22002669291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32.738,56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PREPELEC, ROGOVAC 139, 33404 ROGOVAC, OIB: 64215179306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32.722,46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DRAGOBRATOVIĆ, TUŠTEVAC 7, 20355 TUŠTEVAC, OIB: 39595643763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32.640,50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MK-VIKOM d.o.o. za proizvodnju, trgovinu i usluge, Zagorska 104, 10000 Zagreb, OIB: 81915460600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32.639,75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AGATA ŠAJNOVIĆ GOSPODARSTVO ŠAJNOVIĆ, KALNIČKA 56, 40322 PODBREST, OIB: 88195297465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32.480,40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OBRADOVIĆ, ULICA PETRA KREŠIMIRA IV 1951, 20350 METKOVIĆ, OIB: 23186125680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32.049,68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TOMO HORVAT PG, KOLODVORSKA 16, 48362 PRUGOVAC, OIB: 09897192439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32.035,69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PERPETUATRADE d.o.o. za promet, usluge, proizvodnju 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export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-import,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Tešanjska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46, 31000 Brijest, OIB: 76923391111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30.945,41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BUREK, MALA ČREŠNJEVICA 38, 33405 MALA ČREŠNJEVICA, OIB: 35229392387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30.756,97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MISLAV LOVRIĆ, STANKA PARMAĆA 14, 20355 OPUZEN, OIB: 75188692214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30.747,47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MATIJA KOKOR, ROGOVAC 117A, 33404 ROGOVAC, OIB: 99364874777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30.729,27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AGROPROMET društvo s ograničenom odgovornošću za proizvodnju, trgovinu i usluge, Kralja Tomislava 9, 32276 Babina Greda, OIB: 30549842459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30.651,00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268.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BRIIT d.o.o. za proizvodnju, građevinarstvo, turizam, ugostiteljstvo, prijevoz, trgovinu i usluge, Kralja Zvonimira 33, 33515 Orahovica, OIB: 49817034926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30.635,05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MIRO MUSULIN, MANDARINSKA 3, 20355 OPUZEN, OIB: 56895138011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30.615,49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BOBIČANEC OPG, ČAKOVEČKA 20, 40317 SIVICA, OIB: 12679877008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30.425,90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ILI NET društvo s ograničenom odgovornošću za računalne djelatnosti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Nalješkovićeva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5, 10000 Zagreb, OIB: 58846173395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30.083,92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KONTROLKEM društvo s ograničenom odgovornošću za proizvodnju kemikalija i opreme za tretman voda, Ulica Nikole Šubića Zrinskog 19, 10430 Samobor, OIB: 22283637217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29.732,26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MARTINUŠIĆ, VLADIMIRA NAZORA 13, 33404 BUŠETINA, OIB: 92068456758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29.546,57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DUBRAVKA DVOJAK OPG, MATIJE GUPCA 36, 33520 VAŠKA, OIB: 21624083381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29.490,27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PRIMARK, društvo s ograničenom odgovornošću za označivanje proizvoda i ambalaže i trgovinu, Novačka cesta 10A, 10431 Rakitje, OIB: 75653529088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29.125,65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MIROSLAV KOS, OTROVANEC 226, 33405 OTROVANEC, OIB: 49654903640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29.081,11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GORANA KARAMATIĆ, PUT VRILA 13, 20344 BANJA, OIB: 16948834405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28.293,36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GARTNER KG, LINZER STRASE 40, NEPOZNATO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NEPOZNATO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28.264,34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JUREN, ŠAŠEVO 44, 33523 ŠAŠEVO, OIB: 21679977402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28.172,31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JADRANKA DRAGOBRATOVIĆ, LOVORJE 28, 20355 LOVORJE, OIB: 94495486065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281.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DUNAVAC Društvo s ograničenom odgovornošću za proizvodnju,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B.Paradžika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15, 31226 Dalj, OIB: 49928537049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27.958,92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FILIP DOMAC, BANA JOSIPA ŠOKČEVIĆA 36A, 32251 PRIVLAKA, OIB: 82378493449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27.016,44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TRIGLAV OSIGURANJE d. d., Antuna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Heinza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4, 10000 Zagreb, OIB: 29743547503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26.991,34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Fond za zaštitu okoliša i energetsku učinkovitost, Radnička cesta 80, 10000 Zagreb, OIB: 85828625994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26.595,21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GONZI, JURKETINEC 50, 42243 JURKETINEC, OIB: 52999507422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26.430,89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SRŠEN, TRN 35, 20355 TRN, OIB: 84699050326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26.050,24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ZLATKO GEBIH, SEDLARICA 15, 33405 SEDLARICA, OIB: 72023729917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26.003,99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HRVOJE JOB, S.S.KRANJČEVIĆA 7, 31540 DONJI MIHOLJAC, OIB: 82904328086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25.994,53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PREDRAG NAJCER OPG, DETKOVAC 143, 33411 DETKOVAC, OIB: 80092438511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25.961,79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ŽELEZNJAK, ZRINSKIH 10, 40322 VULARIJA, OIB: 79773644740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25.913,93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AGRICOLA d.o.o. za trgovinu i proizvodnju, Dr. Ante Starčevića 12, 40000 Čakovec, OIB: 72163563412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25.870,01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PERIĆ, MOSLAVAČKA 60, 33000 VIROVITICA, OIB: 10321881884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25.787,16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TORJANAC, VENOSEVA 28B, 31540 RAKITOVICA, OIB: 44722292108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25.705,65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VESNA PERKOVIĆ OPG, ANTE STARČEVIĆA 72, 33515 ORAHOVICA, OIB: 64017362571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25.583,76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295.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GNJEČ, OBALA ANTE STARČEVIĆA 21, 20350 KRVAVAC, OIB: 84660435060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25.499,86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LJILJANA POLIMANAC, NAUDOVAC 47, 33410 NAUDOVAC, OIB: 31148493853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25.476,76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TEO JOVICA, ZRINSKO-FRANKOPANSKA 921, 20355 OPUZEN, OIB: 58845247943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25.429,52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 NEVEN, društvo s ograničenom odgovornošću za unutarnju i vanjsku trgovinu, proizvodnju i usluge, Samoborska Cesta 52, 10436 Rakov Potok, OIB: 37049719486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25.173,02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299.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DRAGAN DRAGOBRATOVIĆ, LOVORJE 28, 20355 LOVORJE, OIB: 54953719642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25.008,94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COTOGNO D.O.O., ANTUNA PLAVEC 22,Kneževi Vinogradi,  OIB: 32607052950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24.534,94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DALIBOR SRŠEN, TRN 26, 20355 TRN, OIB: 41421292806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24.469,21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VODANOVIĆ, BANA J. JELAČIĆA 147, 20355 OPUZEN, OIB: 35934067370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24.389,10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VIŠNJA PANONIA d.o.o. za poljoprivrednu proizvodnju i trgovinu, Ružina 3A, 31540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Magadenovac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88537294126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24.087,29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ZDRAVKA PALINIĆ UZGOJ VOĆA I POVRĆA MATANOVI DVORI, DUBA 10, 20357 DUBA, OIB: 88216580195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VALTER KNAPIĆ P.T.O. ALAN, STANCIJA VALETA 3, 52465 TAR, OIB: 89938347927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23.977,20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UNICHROM d.o.o. Trgovina, proizvodnja i usluge, Kolodvorska 53, 31322 Baranjsko Petrovo Selo, OIB: 95705346321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23.769,17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KOKOR, ROGOVAC 117A, 33404 ROGOVAC, OIB: 53878809598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23.722,17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308.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Saponia kemijska, prehrambena i farmaceutska industrija d.d., Matije Gupca 2, 31000 Osijek, OIB: 37879152548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23.371,73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SRPAK OPG, GLAVNA 29, 40320 HODOŠAN, OIB: 90930159495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23.213,26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MIJO KADIJEVIĆ, JAKOVA GOTOVCA 29, 20350 METKOVIĆ, OIB: 16233098015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23.009,37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BJELIŠ, SV. FRANJE ASIŠKOGA 3A, 20350 METKOVIĆ, OIB: 12871830407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MEC društvo s ograničenom odgovornošću za proizvodnju i trgovinu, Rade Končara 16a, 40305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Nedelišće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91208721053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22.964,75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DRAGUTIN HLIŠĆ, BENKOVEC 10, 40321 MALA SUBOTICA, OIB: 53493047713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22.947,99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ŠAJNOVIĆ, STJEPANA MEZGE 25, 40318 DOMAŠINEC, OIB: 82134603878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22.862,50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BUKVIĆ, TEREZINO POLJE 16, 33407 TEREZINO POLJE, OIB: 00305686005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22.764,40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PINTARIĆ OPG, OSJEČKA 213, 31225 BREZNICA NAŠIČKA, OIB: 31151542388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22.747,58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GNJEČ, PUT 2. DALMATINSKE BRIGADE 74, 20345 STAŠEVICA, OIB: 10240619255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22.663,90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BUŠIĆ, DRAGUTINA DOMJANIĆA 70, 31400 ĐAKOVO, OIB: 04311326535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22.541,67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PLODINE dioničko društvo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Ružićeva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29, 51000 Rijeka, OIB: 92510683607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22.500,00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MARO OBRADOVIĆ, PETRA KREŠIMIRA IV 195, 20350 METKOVIĆ, OIB: 36165407808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22.290,06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VAJDA OPG, SEDLARICA 38, 33405 SEDLARICA, OIB: 63593432584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22.272,78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HANIĆ, MATIJE GUPCA 67, 33405 STARI GRADAC, OIB: 40301593464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22.267,00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ĆULIĆ, JASENSKA 37, 20355 OPUZEN, OIB: 09566305207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22.239,29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GOLD društvo s ograničenom odgovornošću za trgovinu i usluge, Zagrebačka 51, 42000 Varaždin, OIB: 27233131915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22.120,16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MATO ANDROŠ, JOSIPA KOZARCA 17A, 33525 SOPJE, OIB: 96190967399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22.107,44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CIRAKI, DETKOVAC 2, 33411 DETKOVAC, OIB: 94079545086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21.540,74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JOZO ANDROŠ, JOSIPA KOZARCA 2, 33525 SOPJE, OIB: 93279898396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21.265,40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KRČMAR OPG, PRVOMAJSKA 45, 40322 VULARIJA, OIB: 81242017858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21.259,27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DRAŠKO ORENDA,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33405 MALA ČREŠNJEVICA, OIB: 13027682426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21.170,94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TURBO-COMMERCE društvo s ograničenom odgovornošću za proizvodnju, trgovinu i usluge, Braće Radića 48, 33520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Sladojevci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22352507124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21.097,11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ĆULIĆ, JASENSKA 51, 20355 OPUZEN, OIB: 32721535719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ŠKORIĆ, VIJENAC GORANA ZOBUNDŽIJE 10, 31000 OSIJEK, OIB: 23495234599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20.995,89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DJURO KLINČIĆ, VINOGRADSKA 5, 33405 TURNAŠICA, OIB: 02455975533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20.816,12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ZVONKO KLEPAČ, KRALJA ZVONIMIRA 26, 33514 ČAČINCI, OIB: 26319066734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20.793,69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TOMAŠEVIĆ, JOSIPA KOZARCA 9, 33525 SOPJE, OIB: 46582174318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20.736,66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PERAS OPG, PRVOMAJSKA 49, 40318 DEKANOVEC, OIB: 37580054538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20.681,38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337.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GERENČIR, ROGOVAC 65, 33404 ROGOVAC, OIB: 90599894525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20.542,47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FRANJIĆ, OTROVANEC 33, 33405 OTROVANEC, OIB: 63982629490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20.369,08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KIRIDŽIJA, BANA J. JELAČIĆA 151, 20355 OPUZEN, OIB: 83971649525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20.305,98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VINOGRADAC OPG, VLADIMIRA NAZORA 77, 31552 PODGAJCI PODRAVSKI, OIB: 29175310179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20.264,85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ZORKA ČERKEZ, KOLODVORSKA 142, 31315 KARANAC, OIB: 82596720913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20.048,02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 DOKO, DUBROVAČKA 85, 20350 METKOVIĆ, OIB: 12033521470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TONI DRAGOBRATOVIĆ, TUŠTEVAC 7, 20355 TUŠTEVAC, OIB: 83348123628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DEAK TONI,STANKA PARMAĆA 10 , Opuzen, OIB: 23507787580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LIDIJA MILEVOJ OPG, NASELJE TRŽNICA 5, 31540 DONJI MIHOLJAC, OIB: 06765157243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19.986,94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INTEREUROPA, logističke usluge, društvo s ograničenom odgovornošću, Josipa Lončara 3, 10000 Zagreb, OIB: 85514716931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19.910,66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HRABAR-TRANSPORT, KNEZA DOMAGOJA 9, SEGET DONJI, OIB: 82759963942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19.875,00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IVA-INES OBRT ZA PRIJEVOZ, KOLODVORSKA 1, 31540 DONJI MIHOLJAC, OIB: 96548720345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19.791,60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ANĐELKA SOPKA OPG, VUKOVARSKA 47, 32229 PETROVCI, OIB: 65582197973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19.773,45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KAKŠA, OTROVANEC 136, 33405 OTROVANEC, OIB: 81953699333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19.705,95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ZLATICA ŠKORO OPG, DR. IVANA RIBARA 22, 31208 PETRIJEVCI, OIB: 06329457181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19.587,04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352.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PLANTIĆ TOKARSKA RADIONA, IVICE URANIĆA 14, 42205 CARGOVEC, OIB: 36888786295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19.573,87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KATARINA BEDEKOVIĆ, M.P.MIŠKINE 130B, 33405 PITOMAČA, OIB: 68949412834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19.542,43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KOVAČ OPG, SEDLARICA 80, 33405 SEDLARICA, OIB: 46398486892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19.520,53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MORAVEK, VELIKA TRNOVITICA 315, 43285 VELIKA TRNOVITICA, OIB: 26253071615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19.516,63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SKLADIŠNA LOGISTIKA D.O.O., Josipa Lončara 3 ,Zagreb-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Susedgrad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81060143905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19.350,54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IVANČICA MILIĆ, BILOGORSKA 134, 33404 VUKOSAVLJEVICA, OIB: 32026542929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19.090,85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ŽELJKA VUKOSAV, DUSINA 119, 21277 DUSINA, OIB: 33530213655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19.041,63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DRAGICA ODAK, JASENSKA 57, 20355 OPUZEN, OIB: 55469442844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18.974,82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Link Office j.d.o.o. za trgovinu i usluge, Bjelovarska 62B, 10360 Sesvete, OIB: 62647693051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18.936,15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MELITA FALAMIĆ OPG, GLAVNA 67, 31540 RAKITOVICA, OIB: 18140446237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18.932,41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PERO ARNAUT, LOVRE MATIĆA 20, 20350 METKOVIĆ, OIB: 11912025834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18.750,10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VEDRANA FEKETIJA OPG, KOLODVORSKA 125, 33404 VUKOSAVLJEVICA, OIB: 09072892651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18.720,31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TRI MARE d.o.o. za trgovinu, zastupanja i usluge, Jankomir 25, 10000 Zagreb, OIB: 49614488593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18.639,18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SILVANA JOVICA, ZRINSKO-FRANKOPANSKA 921, 20355 OPUZEN, OIB: 82217241558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18.509,04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LIDIJA BELJAN OPG, LIČKA 14, 31400 ĐAKOVO, OIB: 50572742252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18.483,05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367.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ZAVOD ZA JAVNO ZDRAVSTVO SVETI ROK VIROVITIČKO-PODRAVSKE ŽUPANIJE, Ljudevita Gaja 21, 33000 Virovitica, OIB: 76860791838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18.474,54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SMILJANEC OPG, OKRUGLJAČA 22A, 33404 OKRUGLJAČA, OIB: 48704570427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18.285,67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VUKOSAV, DUSINA 97, 21277 DUSINA, OIB: 17811222692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18.215,07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DAR BLUE društvo sa ograničenom odgovornošću za proizvodnju,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Dereza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94, 43240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Dereza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34430182695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18.075,30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DRAGICA BARTOLIĆ, IVE MARINKOVIĆA 21, 33404 LOZAN, OIB: 52884605361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18.028,98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KATICA NOVOSEL, BILOGORSKA 129, 33404 VUKOSAVLJEVICA, OIB: 03591508054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17.770,10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BOŽIDAR JOZIPOVIĆ, IVANA KUKULJEVIĆA 6, 31400 ĐAKOVO, OIB: 10167183694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17.749,06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PAULIĆ OPG, JOSIPA JURJA ŠTROSMAJERA 87, 31433 PODGORAČ, OIB: 06943624901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17.675,53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LJUBICA TOMIĆ OPG, SVILAJSKA 13, 31000 OSIJEK, OIB: 29254301841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17.638,75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FRANJIĆ, OTROVANEC 33, 33405 OTROVANEC, OIB: 82792004924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17.607,77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LUCIJA GRBAVEC, FLORIJANA ANDRAŠECA 49, 40318 DEKANOVEC, OIB: 52382178710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17.515,40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STOJAN IVANKOVIĆ, DUBROVAČKA 43, 20350 METKOVIĆ, OIB: 76272184147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17.437,69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ŽELJKA DORIĆ OPG, MATIJE GUPCA 7, 33405 STARI GRADAC, OIB: 93604843497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17.301,73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BRKIĆ, MIHANOVIĆEVA 14, 31540 DONJI MIHOLJAC, OIB: 13560413552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17.286,39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ŽELJKO CRLJENIĆ, K.A.STEPINCA 60, 31531 VILJEVO, OIB: </w:t>
            </w: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29898311349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17.211,70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382.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ČULJAK, HRVATSKIH BRANITELJA 153, 35253 STARI SLATINIK, OIB: 24163969097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17.151,54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MIJAT KURTUŠIĆ, TRG IZIDORA KRŠNJAVIJA 1, 31500 NAŠICE, OIB: 43542906273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17.146,72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IVAČIĆ OPG, PRVOMAJSKA 19, 40322 VULARIJA, OIB: 74782006113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17.101,62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PROMO EKO d.o.o. za promidžbu i promociju poduzetništva i ekoloških projekata,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D.Cesarića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34, 31000 Osijek, OIB: 83510860255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VENCL, RADOSAVCI 17, 33520 RADOSAVCI, OIB: 22310804369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16.952,09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ZLATKO STANEŠIĆ, OPG, KOLODVORSKA 123, 33404 VUKOSAVLJEVICA, OIB: 34802785675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16.899,85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TONI KALAJŽIĆ, TINA UJEVIĆA 15, 21276 VRGORAC, OIB: 68317422728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16.847,72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IVAN GIBIČAR,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28, 33405 MALA ČREŠNJEVICA, OIB: 64925511015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16.800,06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RADIJEVAC, MARIJE JURIĆ ZAGORKE 2, 33000 VIROVITICA, OIB: 26523880671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16.739,15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LOGNET društvo s ograničenom odgovornošću za računalno programiranje, Radnička cesta 55 A, 10000 Zagreb, OIB: 12114193167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16.681,45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KATARINA PODGORAC,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50A, 33405 MALA ČREŠNJEVICA, OIB: 06220213188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16.678,90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SANDA HAM, EUROPSKA AVENIJA 12, 31000 OSIJEK, OIB: 29553563111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16.591,85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GERENČIR, BRAĆE RADIĆA 112, 33520 SLADOJEVCI, OIB: 44337612424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16.550,33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395.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ANTONIA IVANKOVIĆ, BANA J. JELAČIĆA 113, 20355 OPUZEN, OIB: 43057900187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16.550,33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BABIĆ, STRIMEN 14, 20355 OPUZEN, OIB: 54556879131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16.505,52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BALDO MATIĆ OPG, POPOVAC PLANINA 161A, 31303 POPOVAC, OIB: 30433219905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16.444,36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OVŽETSKI OPG, MATIJE GUPCA 7, 31540 DONJI MIHOLJAC, OIB: 52311933589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16.360,70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ŠILJEG, ULICA ANTE TASLAKA 4, 20352 VID, OIB: 69051587098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16.324,25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VAREKO d.o.o. za trgovinu, proizvodnju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Biškupečka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16C, 42000 Varaždin, OIB: 74703401372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16.187,30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PAJSKA, MATIJE GUPCA 22, 48362 SUHA KATALENA, OIB: 90022994459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16.034,24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MATKOVIĆ, STJEPANA RADIĆA 67, 31540 DONJI MIHOLJAC, OIB: 82662877148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15.942,44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VIPLAST društvo s ograničenom odgovornošću za proizvodnju i prodaju metalnih i plastičnih proizvoda,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Kučanska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22, 42000 Varaždin, OIB: 04926114228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15.827,28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DRAGEC MRAZ OPG, ALOJZIJA STEPINCA 19, 33411 LIPOVAC, OIB: 83073119554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15.793,71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MARIJANČEVIĆ, MATIJE GUPCA 13A, 31531 VILJEVO, OIB: 11630822724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15.575,54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 POČEPAN OPG, ROGOVAC 146, 33404 ROGOVAC, OIB: 16876142750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15.343,12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IMPULS-LEASING d.o.o.,Velimira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Škorpika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24/I ,Zagreb-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Susedgrad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65918029671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15.256,91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MIRJANA DROPULIĆ, DUSINA 65, 21277 DUSINA, OIB: 47242530342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15.214,36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409.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SIMDID, društvo s ograničenom odgovornošću za proizvodnju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Baškoti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52440 Poreč, OIB: 58638954303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15.191,43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MARTINA MATUŠ, MALA ČREŠNJEVICA 30, 33405 MALA ČREŠNJEVICA, OIB: 17343932660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15.087,69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JURE MUSULIN, ŽELJEZNIČKA STANICA 8, 20355 OPUZEN, OIB: 29676111650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15.082,52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DAMIR TUDIĆ,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31, 33405 VELIKA ČREŠNJEVICA, OIB: 75130986171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14.898,64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MARICA KOVAČEVIĆ, STJEPANA RADIĆA 33, 48362 SUHA KATALENA, OIB: 93790281829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14.695,01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 PLUS društvo s ograničenom odgovornošću za proizvodnju, trgovinu i usluge, Tisno 3, 20355 Opuzen, OIB: 06861978861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14.683,86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OBERAN, SEDLARICA 70, 33405 SEDLARICA, OIB: 08817345528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14.655,22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OSIVNIK, DRAVSKA 6A, 42231 MALI BUKOVEC, OIB: 79296205113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14.651,04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HELENA BEGOVIĆ, TINA UJEVIĆA 45, 33405 PITOMAČA, OIB: 20040496872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14.623,17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ŽIVKOVIĆ, KRALJA ZVONIMIRA 2A, 31542 KUĆANCI, OIB: 92377768384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14.390,48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MILJENKO POŽGAJ, BRAĆE RADIĆA 9, 40322 OREHOVICA, OIB: 20743996027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14.363,05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PRO-KLIMA društvo s ograničenom odgovornošću za proizvodnju, montažu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78 E, 10430 Samobor, OIB: 47347658558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14.336,25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TKALČEC, OTROVANEC 89, 33405 OTROVANEC, OIB: 05398744315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14.303,80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SLAVKO MAJCENOVIĆ, SENJSKIH USKOKA 29, 32100 VINKOVCI, OIB: 17588699462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14.205,49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ALEN KOKOR, ROGOVAC 117A, 33404 ROGOVAC, OIB: 25024716051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14.154,42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HRVOJE BOGUT OPG, DALMATINSKA 19, 31221 JOSIPOVAC, OIB: 42350741106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14.123,35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GURKOVIĆ, IVE MARINKOVIĆA 125, 33404 LOZAN, OIB: 62443874341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14.105,97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MIRJANA GAŠPAREC, MATIJE GUPCA 63, 48362 SUHA KATALENA, OIB: 34651322066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13.879,14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BORIS ŠTRUGLIN, VATROSLAVA LISINSKOG 57, 31540 DONJI MIHOLJAC, OIB: 65767037859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13.787,36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SOKOLIĆ, RADNIČKA 39, 42204 DONJI KNEGINEC, OIB: 62098069373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13.752,00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ICE EUROTRANSPORT d.o.o. za prijevoz i usluge, Kaštel 55, 47000 Karlovac, OIB: 52606894456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13.750,00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ZDRAVKO KOVAČEVIĆ, BILOGORSKA 138, 33404 VUKOSAVLJEVICA, OIB: 03902440945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13.678,61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SLOBODAN KREŠIĆ, ANTE STARČEVIĆA 13, 20350 METKOVIĆ, OIB: 77957086414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13.577,86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AGROKAMEX DOO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Zvornik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Svetog Save 210,ZVORNIK OIB: 403120130007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13.459,21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TERMODINAMIKA d.o.o. za trgovinu i usluge, Put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Mostina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8, 21000 Split, OIB: 62531096862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13.308,75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JADRANKA KOTARSKI, IVE MARINKOVIĆA 1A, 33404 LOZAN, OIB: 46369285859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13.284,51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EDUARD LJUBEK PG, ALOJZIJA STEPINCA 24, 42205 KRKANEC, OIB: 75162106750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13.258,22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KOVAČ, BRAĆE RADIĆA 13, 33405 TURNAŠICA, OIB: 64692884147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13.115,85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437.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RAKARIĆ PG, ROGOVAC 154, 33404 ROGOVAC, OIB: 83020503454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13.103,91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 LOGISTIC D.O.O., LENDAVSKA UL. 5A, 9000 MURSKA SOBOTA,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13.088,63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DENNIS WALTER BERNOBIĆ, POLJ. OBRT EVA, KAŠTELIR 140, 52464 KAŠTELIR, OIB: 82158981357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13.061,21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TOMISLAV GRGIĆ OPG, KRALJA TOMISLAVA 29, 33525 SOPJE, OIB: 54168551316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12.947,95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SGSP servis grafičkih strojeva i pneumatike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Zdenko Pavičić, Matije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Divkovića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 , Zagreb, OIB: 2886129895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12.937,48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ROZIKA PREVOLNIK, ČOROVA 20, 33411 BUDAKOVAC, OIB: 16026951104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12.899,64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HONGOLDONIA d.o.o. za proizvodnju, trgovinu i usluge, Rujanska 4, 10000 Zagreb, OIB: 79255850261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12.769,85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BOGOVIĆ OPG, SEDLARICA 128, 33405 SEDLARICA, OIB: 11423035819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12.758,47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MUSULIN, PUT 2. DALMATINSKE BRIGADE 48, 20345 STAŠEVICA, OIB: 06577021002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12.524,57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 KNEŽIĆ, VLADIMIRA NAZORA 49, 20340 PLOČE, OIB: 78262267178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12.504,75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BREŠKI, BIKOVEC 52, 42243 BIKOVEC, OIB: 06816361698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12.489,72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PETAR KAJGANIĆ OPG, DETKOVAC 92, 33411 DETKOVAC, OIB: 60637518252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12.298,72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ŠIPOŠ, VLADIMIRA NAZORA 77, 33525 SOPJE, OIB: 49800934070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12.239,89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EURO-ALFA d.o.o. za trgovinu i usluge, Radnička cesta 184, 10000 Zagreb, OIB: 15191211491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12.230,00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JASMINKA ŠVARBIĆ, LJUDEVITA GAJA 151, 33405 PITOMAČA, OIB: 15869189925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12.173,47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452.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ČANADI, GLAVNA 35, 42233 KARLOVEC LUDBREŠKI, OIB: 94278578925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12.147,06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ILONKA KOMAZIN, PETRA KREŠIMIRA IV 348, 20350 METKOVIĆ, OIB: 84273719892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12.115,30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MARINO KRAPAC, GORNJI PODARŠANJ 24, 33405 TURNAŠICA, OIB: 59182696891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12.112,48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ARDENTER d.o.o. za servisiranje vatrogasnih aparata, proizvodnju, trgovinu i usluge, Omladinska 17, 31431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Livana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57293115850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12.101,25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BARTUL BAJO, PETRA KREŠIMIRA IV 102, 20350 METKOVIĆ, OIB: 91154919591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12.098,51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AGROVELEBIT društvo s ograničenom odgovornošću za obavljanje poljoprivrednih djelatnosti, Svetog Mihovila 11, 53244 Lovinac, OIB: 33174065710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KREŠIMIR MITROVIĆ, PRILAZ STADIONU 7, 31540 DONJI MIHOLJAC, OIB: 90040481311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11.948,64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SILVIJA PAULIĆ OPG, JOSIPA JURJA ŠTROSMAJERA 87, 31433 PODGORAČ, OIB: 69791013141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11.740,96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POLAR društvo s ograničenom odgovornošću za proizvodnju,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Pribanjci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Pribanjci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37, 47251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Bosiljevo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79831727087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11.642,50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VIDE ODAK, TISNO 32, 20355 OPUZEN, OIB: 15608323106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11.605,08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BUDROVIĆ OBRT ZA POLJOPRIVREDU, LJUDEVITA GAJA 2, 48362 KOZAREVAC, OIB: 34622057686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11.585,55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LEO VULETIĆ PG VULETIĆ, OBALA STJEPANA RADIĆA 24, 20344 KOMIN, OIB: 02396821651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11.515,49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JADRANKA GUCEK,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P.PRERADOVIĆA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121, 33405 PITOMAČA, OIB: 90773302728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11.192,59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KOMAR ŽELJKO, KOLODVORSKA 28G, VUKOSAVLJEVICA,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Špišić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Bukovica, OIB: 76100633683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11.188,95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466.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POPIĆ, PUT ZLATINOVCA 19, 20355 OPUZEN, OIB: 51734457158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11.161,28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SMODEJ MARIJA, PETRA SVAČIĆA 22, Belišće, OIB: 83474568583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11.146,76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CURIĆ, BANA J. JELAČIĆA 148, 20355 OPUZEN, OIB: 50992189233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11.116,20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CIPRO društvo s ograničenom odgovornošću za unutrašnju i vanjsku trgovinu i proizvodnju,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Lepajci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 a, 49000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Lepajci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25498619118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10.963,24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MLADEN PAVIČIĆ, CVJETNA 3, 34340 KUTJEVO, OIB: 61830188196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10.918,75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MILAN MUSTAPIĆ, CREPINA I 24, 20355 OPUZEN, OIB: 10940517761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10.918,02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KAESER KOMPRESOR ZAGREB, ZITNJAK BB ZAGREB,Zagreb, OIB: 42572807012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10.892,50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POPOVIĆ, ALOJZIJA STEPINCA 122, 20355 VLAKA, OIB: 33193201613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10.801,41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LEA obrt za posredovanje u obrtu, IVANA MEŠTROVIĆA 12, 51500 KRK, OIB: 54316051608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10.723,13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DUŠAN, VL. OBRTA DUŠAN, DUŠANI 78, 52000 ZAREČJE, OIB: 34126268502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10.693,28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SLATINA KOM društvo s ograničenom odgovornošću za komunalne djelatnosti, Trg Ruđera Boškovića 16b, 33520 Slatina, OIB: 69440520360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10.514,65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ZDENKA MAREVIĆ, ZRINSKO-FRANKOPANSKA 40, 20355 OPUZEN, OIB: 54473518188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10.397,43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ZAVOD ZA JAVNO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ZDRAV.OSIJEK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FRANJE KREZME 1 OSIJEK, Osijek, OIB: 46854859465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10.376,88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STANA UTOVAC, BANA J. JELAČIĆA 172, 20355 OPUZEN, OIB: 80522985738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10.353,78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480.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MARKO ŠAMU OPG, VATROGASNA 1, 33405 TURNAŠICA, OIB: 50556596456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10.319,85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MARICA HRGOVIĆ, BRAĆE RADIĆA 13, 32272 CERNA, OIB: 68583448450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10.286,85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DEAK, BANA J. JELAČIĆA 144, 20355 OPUZEN, OIB: 76982411026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10.231,56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OBRT VINKO,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VL.KRISTIJAN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KOLAK, STJEPANA RADIĆA 20, 42230 SELNIK, OIB: 31744120731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10.160,00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VODANOVIĆ UZGOJ VOĆA I POVRĆA ALL IN, STANKA PARMAĆA 61, 20355 OPUZEN, OIB: 98104026338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10.140,00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KOMAR OPG, KOLODVORSKA 28H, 33404 VUKOSAVLJEVICA, OIB: 54557066252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10.083,90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BISTER, PALINOVEC 249, 40320 PALINOVEC, OIB: 18965871385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10.017,07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STIPAN BOROVAC, SPLITSKA 6, 20350 METKOVIĆ, OIB: 58181876268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9.945,16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MAJČICA, BIJELI VIR 63, 20350 BIJELI VIR, OIB: 81875056632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9.891,86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MILOJKO MATAGA, PRANTRNOVO 28, 20355 OPUZEN, OIB: 52436347287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9.822,22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BAČURA ORDINACIJA MEDICINE RADA, KOLODVORSKA 22, 33520 SLATINA, OIB: 66924602647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9.727,00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 ĐURIŠEVIĆ, ROGOVAC 19, 33404 ROGOVAC, OIB: 22648815069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9.602,82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DENEŠ TIBOR OBRT ROFIX, MATIJE GUPCA 15, 31552 SVETI ĐURAĐ, OIB: 32056379843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9.537,50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DEAN MATIĆ, CIBURI 59, 52000 LOVRIN, OIB: 49274827238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9.387,13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494.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LJILJANA ŽAGAR, DONJI MELJANI 92A, 33520 DONJI MELJANI, OIB: 82899905763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9.375,12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TOMO POKUPIĆ, BILOGORSKA 19, 33404 VUKOSAVLJEVICA, OIB: 83154520382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9.230,52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VAGE društvo s ograničenom odgovornošću za proizvodnju i servis mjernih uređaja i opreme za mjerenje, vanjsku i unutarnju trgovinu i marketing,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Koledovčina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2a, 10000 Zagreb, OIB: 30335873024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9.212,50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IVANKA MITROVIĆ M-AGRO, LUKAČ 67, 34335 LUKAČ, OIB: 95462059168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9.143,95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LUKENDA PROMET D.O.O., NOVOZAGREBAČKA 18, Zagreb, OIB: 78057690646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9.062,50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SANDRA NAUMOVSKA, GROFA JANKA DRAŠKOVIĆA 58, 33520 SLATINA, OIB: 24839769530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8.978,75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TERMOPLIN d. o. o. za montažu i servisiranje opreme, metaloprerađivačke usluge, vanjsku i unutarnju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115A, 35000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Vranovci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20785593605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8.875,00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DARIJO MUSTAPIĆ, LOVORJE 19, 20355 LOVORJE, OIB: 96263319039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8.864,83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ŠEŠET OPG, BUDISLAVEC 44, 42205 BUDISLAVEC, OIB: 01752903364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8.830,79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VEDRAN MEŠTRIĆ, PRESEČNO 29, 42220 PRESEČNO, OIB: 06389307224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8.829,60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ZVONIMIR KUNDIJA, BUDISLAVEC 34, 42205 BUDISLAVEC, OIB: 35789298232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8.767,96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MARINKO BARIĆ, ROGOVAC 125A, 33404 ROGOVAC, OIB: 07705440663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8.694,52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EKOCIJAN - d.o.o. za dezinfekciju, dezinsekciju, deratizaciju i trgovinu, Našička 8, 10000 Zagreb, OIB: 37698275226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8.675,00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507.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KESERICA, OTROVANEC 48, 33405 OTROVANEC, OIB: 84896459624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8.668,22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TRTINJAK, ZAGREBAČKA 326, 42000 VARAŽDIN, OIB: 79378753915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8.625,00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TOMO KADIJEVIĆ, KREMENA 40, 20356 KREMENA, OIB: 95618788790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8.521,06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SILVIJA BAŠA, OSJEČKA 141, 33000 VIROVITICA, OIB: 07838321392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8.451,22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ZARJA GRUPA d.o.o. za proizvodnju,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Svetonedjeljska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59, 10431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Brezje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58195521427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8.310,00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TENAGRA društvo s ograničenom odgovornošću za proizvodnju, trgovinu i usluge, Andrije Hebranga 36A, 43000 Bjelovar, OIB: 14384380051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8.278,64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IVO PAVIĆ, HRVATSKIH BRANITELJA 75B, 34000 POŽEGA, OIB: 87356329839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8.227,46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IVAČIĆ d.o.o. za trgovinu i usluge, Josipa Kozarca 7, 31207 Tenja, OIB: 73981880569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8.193,75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MILAN MIHALJEVIĆ, ZADARSKA 3, 20355 OPUZEN, OIB: 87979579670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8.161,58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PERICA ANĐELIĆ, PUT ZLATINOVCA 17, 20355 OPUZEN, OIB: 00506473391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8.088,84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HITAL d.o.o. za građenje i trgovinu, Kralja Zvonimira 96, 10000 Zagreb, OIB: 30888730488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8.054,00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MATIJA PATRČEVIĆ, BRAĆE RADIĆA 74, 42206 STRMEC PODRAVSKI, OIB: 06405699138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7.995,45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MARIJO GAŠPAR, ZADARSKA 40, 21300 MAKARSKA, OIB: 41668568655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7.985,47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ZORAN POPOVIĆ, TISNO 3, 20355 OPUZEN, OIB: 58665150883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7.934,98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FLEKSO PLAST društvo s ograničenom odgovornošću za trgovinu, usluge i djelatnost turističke agencije,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J.J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Strossmayera 131, 44000 Sisak, OIB: 64500821578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7.929,38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SINIŠA HABIJANEC, MATIJE GUPCA 1, 48362 SUHA KATALENA, OIB: 23019316760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7.828,03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MAJA KOMAZIN, ULICA MATICE HRVATSKE 1, 20350 METKOVIĆ, OIB: 82181370739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7.819,24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ZDENKA JANČI, LJUDEVITA GAJA 22, 48362 KOZAREVAC, OIB: 82731040486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7.804,44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RADE RUDIĆ, GLAVNA 64, 31543 KRUNOSLAVJE, OIB: 26748735615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7.797,35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DANIJEL TOMAŠIĆ, SELNIK 63, 42243 SELNIK, OIB: 90139775357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7.712,84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MARCO CECCO, NOVA VAS 22A, 52474 NOVA VAS, OIB: 49683297037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7.687,44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MATIJA MARIČIĆ,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obrta HIDROTEHNIKA, JEZERO 116, 33515 DUZLUK, OIB: 44803851474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7.650,00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DRAGO PŠIBILA, RADOSAVCI 47, 33520 RADOSAVCI, OIB: 35914214660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7.627,96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PREDRAG BANDA, EUGENA KUMIČIĆA 20, 31540 DONJI MIHOLJAC, OIB: 80622365528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7.500,00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ERNEST RADIĆ, JANOŠA TOTHA 103, 31226 DALJ, OIB: 04502587833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7.437,57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ADAM CVIJANOVIĆ OPG, BANA JELAČIĆA 10, 33520 KAPINCI, OIB: 05135110414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7.320,99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ZLATICA VASILJEVIĆ, BRAĆE RADIĆA 65A, 33520 SLATINA, OIB: 85123743672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7.312,78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MAMUZA-PROMET D.O.O., JOSIPA ZORIĆA 224,Dugo Selo,  OIB: 45143312097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7.125,00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PIPIĆ DAMIR OPG,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V.NAZORA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28, JUGOVO POLJE , Suhopolje, OIB: 19971767904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7.054,53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536.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BOŽIĆ, POMER 354, 52100 POMER, OIB: 89311091450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7.021,09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SNJEŽANA TKALČEC, GORNJI PODARŠANJ 6, 33405 TURNAŠICA, OIB: 96414018493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6.996,40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ROBERT BOKUNIĆ, MIROSLAVA KRALJEVIĆA 29, 33000 VIROVITICA, OIB: 33739637047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6.958,23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DARIO ZVONARIĆ, BANA JOSIPA JELAČIĆA 28, 31540 DONJI MIHOLJAC, OIB: 75351305742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6.957,81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HRVATSKI ZAVOD ZA ZAPOŠLJAVANJE, Radnička Cesta 1, 10000 Zagreb, OIB: 91547293790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6.895,79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ANA ZVONAR, JOSIPA KOZARCA 53, 33525 SOPJE, OIB: 24135652136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6.848,06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DRAGAN MIKOLIĆ, AUGUSTA ŠENOE 6, 31551 BELIŠĆE, OIB: 96808167340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6.708,52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ANTE VOLAREVIĆ, ULICA MELKINA 14, 20352 VID, OIB: 49048185259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6.687,65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PREDRAG BARČAN,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234, 33405 VELIKA ČREŠNJEVICA, OIB: 18612331915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6.657,81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POPOVIĆ OPG, MARINA DRŽIĆA 12, 34000 POŽEGA, OIB: 60934327262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6.600,09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Nabla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Slavonija društvo s ograničenom odgovornošću za proizvodnju i trgovinu elektroničkim proizvodima, Josipa Runjanina 7, 31220 Višnjevac, OIB: 35323750230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6.553,55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BAKONJI OPG, GALICI 3, 10434 STRMEC, OIB: 45568443177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6.445,56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DOLEŽAL OPG, MALA PEMIJA 6, 33410 BOROVA, OIB: 91814392003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6.364,17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KOVAČIĆ PERADARSTVO, PALINOVEC 118, 40320 PALINOVEC, OIB: 19361659729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6.333,89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LIVIO MIHATOVIĆ, MIHATOVIĆI 42, 52446 MIHATOVIĆI, OIB: 16244762356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6.324,85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551.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ANA DUDAŠIĆ, BRAĆE RADIĆA 17, 33405 TURNAŠICA, OIB: 59317314610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6.262,81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MILAK, ŽABNIK 25, 42202 ŽABNIK, OIB: 00937341274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6.240,00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Hrvatski Telekom d.d., Roberta Frangeša Mihanovića 9, 10000 Zagreb, OIB: 81793146560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6.135,68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RADOJE LJUBOJEVIĆ OPG, GLAVNA 92, 31309 KNEŽEVI VINOGRADI, OIB: 57839427609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6.091,79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SLAVOMIR DEAK, MARINA GETALDIĆA 21, 21000 SPLIT, OIB: 46937911310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6.033,40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 ŠARAVANJA, SV. ĆIRILA I METODIJA 12, 20350 METKOVIĆ, OIB: 81738188282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5.955,80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SIGA društvo s ograničenom odgovornošću za proizvodnju, trgovinu 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export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-import, Međimurska 12, 42000 Varaždin, OIB: 11711059133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5.947,50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PELiNG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Z.MILKOVIĆA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32 , Varaždin, OIB: 75381457959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5.937,75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LUKA VLAHOVIĆ, TRG KRALJA TOMISLAVA 12, 20340 PLOČE, OIB: 56360549625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5.846,91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PALAMETA OBRT ZA PRIJEVOZ, ULICA ALOJZIJA STEPINCA 13, 20350 METKOVIĆ, OIB: 88456783914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5.812,50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JADRANKO RADOČAJ, LUKAČKI 31,33406 LUKAČ,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5.810,40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KUTI proizvodnja voća i povrća,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. Janja Soče,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Jasenska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31, Opuzen, OIB: 28363994330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5.809,70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MARIJAN ŠELIMBER, DRAVSKA 88, 33405 PITOMAČA, OIB: 25037601045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5.759,10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MARETIĆ OPG, BRAJDICE 16, 52204 LIŽNJAN, OIB: 82995830149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5.741,98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ORTRAN d.o.o. za turizam, ugostiteljstvo, prijevoz, trgovinu i usluge, Trg sv. Križa 4, 33515 Orahovica, OIB: 49633399373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5.699,10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566.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ANĐELKA HATULA,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M.ČREŠNJEVICA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48, 33405 MALA ČREŠNJEVICA, OIB: 47318081123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5.688,47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MILE POPOVIĆ, TISNO 4, 20355 OPUZEN, OIB: 36661958530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5.621,05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LA VITA društvo s ograničenom odgovornošću za trgovinu i usluge, Viška 18, 52100 Pula, OIB: 93028791166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5.609,37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VRNOGA NIKOLA OBITELJSKO POLJOPRIVREDNO GOSPODARSTVO, TINA UJEVIĆA 5,Metković, OIB: 41326067192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5.577,50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IVKA FRANJIĆ, MARŠALA TITA 26, 33405 STARI GRADAC, OIB: 76949046626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5.432,00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ZAGREB INSPEKT D.O.O. ZAGREB,DRASKOVICEVA 29 ZAGREB ,Zagreb, OIB: 82752153530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5.375,00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VJEKOSLAV HESS OPG, DONJI MELJANI 8, 33520 DONJI MELJANI, OIB: 76787616918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5.360,72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MARINA KEREČIN OPG, KNEZA DOMAGOJA 79, 48000 KOPRIVNICA, OIB: 99449361288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5.304,13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MARTINČEVIĆ OPG, FLORIJANA BOBIĆA 41, 42206 NOVA VES PETRIJANEČKA, OIB: 53328327670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5.284,69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 LUKČEC OPG, MATIJE GUPCA 135, 33404 BUŠETINA, OIB: 89147279608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5.252,18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MILENKO FRANIĆ, DUSINA 125, 21277 DUSINA, OIB: 15035948585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5.211,32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JOSIPA STAMBOLIJA, NASELJE TRŽNICA 5, 31540 DONJI MIHOLJAC, OIB: 59183138791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5.186,08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UNISONO, društvo s ograničenom odgovornošću za financijske i knjigovodstvene usluge, trgovinu i proizvodnju, Frana Supila 48, 42000 Varaždin, OIB: 94839223007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5.140,00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MILAN LUKAČEVIĆ, IVANA MAŽURANIĆA 16, 31540 DONJI MIHOLJAC, OIB: 50332369164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5.084,76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580.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MATE ROSO, KOLODVORSKA 12, 20343 ROGOTIN, OIB: 54907669230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5.046,45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REGAL-MONT elektromonterski obrt, MIHOVLJAN 31,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Mihovljan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49806229251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5.017,50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VITEZ PROJEKT d.o.o. za projektiranje i nadzor u građevinarstvu, Stonska 4, 31000 Osijek, OIB: 83956377306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MARIO HELD, BRAĆE RADIĆA 7, 33405 TURNAŠICA, OIB: 19968771753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4.919,37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LJUBEK, VARAŽDINSKA 232, 42205 NEDELJANEC, OIB: 95673377719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4.903,14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VILSTROJ društvo s ograničenom odgovornošću za usluge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Mažinjica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77, 52420 Buzet, OIB: 14411754953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4.877,42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ZAVOD ZA J.ZDR.DR.ŠTAMPAR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ANDRIJA.ZAGREB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,Mirogojska 16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pp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931, ZAGREB , OIB: 33392005961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4.875,00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PRIMACOŠPED d.o.o. za međunarodno otpremništvo, Jankomir 25, 10000 Zagreb, OIB: 92921096103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4.829,26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Zavod za unapređivanje sigurnosti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dd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Osijek,Trg Lava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Mirskog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3/III , Osijek, OIB: 83442273157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4.812,50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BON-TON društvo s ograničenom odgovornošću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Malomlačka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7, 10000 Zagreb, OIB: 52931027628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4.800,00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KG PARK D.O.O., PAVLA RADIĆA 99, Donji Miholjac, OIB: 30605443172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4.758,05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BAJSAR, OTROVANEC 37, 33405 OTROVANEC, OIB: 02631675868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4.683,87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METAL-SERVIS d.o.o. za proizvodnju, usluge i trgovinu, Kolodvorska 100, 31540 Donji Miholjac, OIB: 28192216417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4.668,50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592.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IMK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ind.elektronika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d.o.o., RADOSAVCI, OIB: SI21080666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4.644,75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TEHNODIV d.o.o. za proizvodnju, trgovinu i usluge, Kralja Zvonimira 19a, 33515 Orahovica, OIB: 99111228874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4.607,20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ŠTRUGLIN, VATROSLAVA LISINSKOG 57, 31540 DONJI MIHOLJAC, OIB: 99127081890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4.583,48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ZLATKO VARGA, BRAĆE RADIĆA 37, 40320 HODOŠAN, OIB: 16971405552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4.493,09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PREPLAM d.d., Žitnjak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Zagreb, OIB: 46127458088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4.458,81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AUTO KUĆA GAŠPEROV d.o.o. za trgovinu i usluge, Kralja Stjepana Držislava 7, 21000 Split, OIB: 83513335541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4.418,31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SPRAJA PROM D.O.O.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VL.JOSIP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SABLJAK, SABLJAK SELO 6,Ogulin,  OIB: 80863256121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4.331,25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TUREK, PETRA PRERADOVIĆA 45, 33520 SLATINA, OIB: 26008924160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4.312,50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MARINKO ŠTOLAR, GORNJI PODARŠANJ 22, 33405 TURNAŠICA, OIB: 09008414039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4.253,26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HIDRIS inženjering d.o.o. za proizvodnju, trgovinu i inženjering, Bogoslava Šuleka 29, 47000 Karlovac, OIB: 47700480140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4.207,50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DAMIR KESZTHELY VL. OBRTA ZA CESTOVNI PRIJEVOZ TRUCKER, VATROSLAVA LISINSKOG 1A, 31540 DONJI MIHOLJAC, OIB: 52667452569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4.187,50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DENIS VIŠNJIĆ, ŠTEFANEC MAROF 1, 42202 ŠTEFANEC, OIB: 91957844457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4.167,37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SMC Industrijska automatika društvo s ograničenom odgovornošću za trgovinu i usluge, Zagrebačka avenija 104, 10000 Zagreb, OIB: 95836079184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4.139,41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605.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ELIPS društvo s ograničenom odgovornošću za proizvodnju, trgovinu i usluge, Mlinska 51, 33520 Slatina, OIB: 46241952013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4.104,74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MATAGA BRANKO, PRANTRNOVO 35, Opuzen, OIB: 56792234526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4.074,00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EKO-EKSPRES d.o.o. za proizvodnju, usluge i trgovinu, Bartula Kašića 4, 10000 Zagreb, OIB: 10543181635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3.912,50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GREPO društvo s ograničenom odgovornošću za proizvodnju i trgovinu, Vladimira Nazora 45, 33520 Slatina, OIB: 70213045707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3.899,19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FOST TAPE d.o.o. za proizvodnju i trgovinu, Radnička cesta 48, 10000 Zagreb, OIB: 28454529608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3.753,74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ABECEDA KOMUNIKACIJE d.o.o. za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Vojnovićeva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33, 10000 Zagreb, OIB: 12859785879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3.750,00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PULJIĆ, PAVLA RADIĆA 62, 31540 DONJI MIHOLJAC, OIB: 38180236541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3.740,56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MULTIPRO društvo s ograničenom odgovornošću za trgovinu i usluge, Dr. Ivana Novaka 6, 40000 Čakovec, OIB: 09987499274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3.613,50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SCAT-INŽENJERING društvo s ograničenom odgovornošću za građevinarstvo, Braće Radića 168A, 31500 Našice, OIB: 84297936703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3.604,10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MIHAEL GORIČKI, OKRUGLJAČA 13, 33404 OKRUGLJAČA, OIB: 60040850152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3.581,24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BRANKO GRUBIŠIĆ servis TERMOELEKTRO, BJELOVARSKA 48, 10360 SESVETE, OIB: 37544789425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3.517,50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KREDITNA BANKA ZAGREB, dioničko društvo, Ulica grada Vukovara 74, 10000 Zagreb, OIB: 70663193635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3.426,61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VODOMETAL d.o.o. za trgovinu i usluge, Lipa 81, 33520 Slatina, OIB: 70776695338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3.407,75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PETAR LEŠINA OPG, BIHAĆKA 4, 31000 OSIJEK, OIB: 16832585511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3.322,25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GRAĐA D.D.,VRANJIČKI PUT 2 ,Solin,  OIB: 75628884500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3.275,14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ERG trgovačko društvo za elektrotehničke djelatnosti, d.o.o.,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Kučanska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4, 42000 Varaždin, OIB: 81424995264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3.262,50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ZORAN BENOVIĆ, ZVEKANOV KUT 12, 31512 FERIČANCI, OIB: 13620035893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3.222,34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ISKON INTERNET d.d. za informatiku i telekomunikacije,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Garićgradska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18, 10000 Zagreb, OIB: 36779353407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3.175,00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728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TEHNIČAR-COPYSERVIS d.o.o. za proizvodnju, održavanje, popravak i trgovinu na veliko i malo uredskih i knjigovodstvenih strojeva i računalnih sustava,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Kranjčevićeva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25, 10000 Zagreb, OIB: 51390945090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3.060,26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ELEKTRON ERMA STRMEC D.O.O.,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strmec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182 STUBIČKE TOPLICE, Stubičke Toplice, OIB: 47530485643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2.982,75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IVANA KOVAČEVIĆ, VIJENAC GORANA ZOBUNDŽIJE 11, 31000 OSIJEK, OIB: 63854462188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2.903,50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MARTINČEVIĆ, GRABROVNICA 44, 33405 GRABROVNICA, OIB: 64435448417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2.829,98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GALIĆ, ULICA KNEZA BRANIMIRA 224, 20350 METKOVIĆ, OIB: 00396133467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2.827,55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VAGROS ZAGREB D.O.O., Slavonska avenija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Zagreb, OIB: 66736723886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2.790,00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KASAPOVIĆ OPG, DR. ANTE STARČEVIĆA 32, 31500 NAŠICE, OIB: 79095019966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2.733,09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DREJA društvo s ograničenom odgovornošću za usluge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Novaki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Motovunski 3, 52423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Karojba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78021169805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2.716,00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KATARINA CRLENJAK, DRAVSKA 151, 33405 PITOMAČA, OIB: 61515784999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2.694,66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BOŽICA NEMET, KOLODVORSKA 621, 33404 VUKOSAVLJEVICA, OIB: 32114955716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2.632,58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ZNANJE društvo s ograničenom odgovornošću za nakladničku, tiskarsku djelatnost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Mandićeva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2, 10000 Zagreb, OIB: 80627693538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2.556,25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HP - Hrvatska pošta d.d.,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Jurišićeva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13, 10000 Zagreb, OIB: 87311810356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2.547,47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PRESA d.o.o. za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elektro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radove i usluge, Zagrebačka 35, 31220 Višnjevac, OIB: 55318328039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KRISTIJAN RUNJAK, PAVLA RADIĆA 1, 33000 VIROVITICA, OIB: 65396909708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2.500,00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PEČAT, METKOVIĆ, ANDRIJE HEBRANGA 20, Metković , OIB: 51058704813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2.456,12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TRAST OTPREMNIŠTVO društvo s ograničenom odgovornošću za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Vojvodići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11, 10431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Novaki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24839920900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2.425,00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639.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JAKOPOVIĆ unutarnja i vanjska trgovina, proizvodnja, ugostiteljstvo i usluge, d.o.o.,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Lipovec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Lonjski 4, 10310 Kloštar Ivanić, OIB: 09475281681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2.399,41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ANTUN HERBST, PRILAZ STADIONU 123, 31540 DONJI MIHOLJAC, OIB: 91670689706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2.250,00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BOJAN KOLARIĆ RTV SERVIS BOJAN, ANDRIJE HEBRANGA 10, 33520 SLATINA, OIB: 94088381726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2.250,00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INSPECTO d.o.o., Električne centrale 1,Đakovo, OIB: 52975458232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2.250,00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643.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HUP-ZAGREB dioničko društvo hotelijerstvo, ugostiteljstvo i turizam, Trg Krešimira Ćosića 9, 10000 Zagreb, OIB: 66859264899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2.129,99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KRUNO KOVAČEVIĆ OPG, KOLODVORSKA 68, 33404 VUKOSAVLJEVICA, OIB: 35004867912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2.127,23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SEDLAR, IVANA GORANA KOVAČIĆA 45, 33406 TURANOVAC, OIB: 24440527500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2.038,36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GeCroM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j.d.o.o. za proizvodnju, trgovinu i usluge, Zlatka Balokovića 8, 31540 Donji Miholjac, OIB: 74839730356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1.993,71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EUROMONT INTRO d.o.o. za trgovinu i usluge, Kanalski put 20, 10000 Zagreb, OIB: 46289034988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1.976,25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649.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SPEDITION BODE GMBH &amp; CO. KG TRANSPORT&amp;LOGISTIK, FELDSTR. 2, 23858 REINFELD, OIB:            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1.944,11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IVO BOŠKOVIĆ, ANDRIJE KAČIĆA MIOŠIĆA 26, 20350 METKOVIĆ, OIB: 45681930917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1.887,87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44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ČERTI društvo s ograničenom odgovornošću za proizvodnju, trgovinu i usluge, Vladimira Nazora 151A, 33520 Slatina, OIB: 56268307277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1.866,20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MARIN ŠOKAC, VLADIMIRA NAZORA 219, 33520 SLATINA, OIB: 99438304738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1.863,37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ĐURĐICA VOJVODIĆ, SVETOG TROJSTVA 43, 33406 DUGO SELO LUKAČKO, OIB: 14855143274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1.858,62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ANTONIJO JANČEK, MALA ČREŠNJEVICA 22, 33405 MALA ČREŠNJEVICA, OIB: 37194863501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1.831,46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KREZNER, BISTRICA 123, 33520 BISTRICA, OIB: 72427864872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1.796,44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SANJA KOS, VINOGRADSKA 65, 33405 PITOMAČA, OIB: 48576394433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1.768,01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657.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SLAVONIJA obrtnička zadruga za proizvodnju, usluge i trgovinu, Bana Josipa Jelačića 19a, 33515 Orahovica, OIB: 68848772023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1.692,58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JOSIP SKRBIN, NASELJE GORICA 3, 31540 DONJI MIHOLJAC, OIB: 96807692536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1.668,30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659.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LOTUS 91 d.o.o., BRAĆE RADIĆA 103a JALKOVEC, Varaždin, OIB: 15331545057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1.666,25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DARIO RAKITNIČAN, OTROVANEC 154, 33405 OTROVANEC, OIB: 70650202693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1.627,96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MIRKO MARTINEC, STJEPANA RADIČA 45A,42206 PETRIJANEC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1.625,00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Eco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Chem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d.o.o. za trgovinu i usluge, Zagrebačka cesta 143A, 10000 Zagreb, OIB: 62167457399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1.600,00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DRAGAN SIGEČAN, DONJI KUSONJI 4, 33520 DONJE KUSONJE, OIB: 67911177401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1.578,19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COGITO j.d.o.o. turistička agencija,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Zronsko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101/1 , Opuzen, OIB: 4367415892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1.515,00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IGOR JAGARINEC, MATIJE PETRA KATANČIĆA 1, 33520 SLATINA, OIB: 86209621848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DENIS, VLASNIK: DENIS MILAN,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P.KREŠIMIRA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IV 140, Metković, OIB: 55439648061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1.500,00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ĐURO FONJAK, DRAVSKA 247F, 33405 PITOMAČA, OIB: 19561135244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1.491,80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ANA RASINEC, OTROVANEC 127, 33405 OTROVANEC, OIB: 33582131591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1.412,83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669.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VATROGASNA ZAJEDNICA GRADA SLATINA, A. Kovačića 2, 33520 Slatina, OIB: 25720441782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1.408,23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JUMO MESS- UND REGELGERATE GMBH, PFARRGASSE 48,BEČ,  OIB: ATU15069903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1.397,64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671.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RAPTOR d.o.o. za trgovinu, cestovni prijevoz i zastupanje, Zlatarevo Zlato 43, 10000 Zagreb, OIB: 71586397290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1.380,00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DARIJO KUKAVICA, MATIJE GUPCA 147, 33404 BUŠETINA, OIB: 34136904905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1.367,31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ZDENKO LOVRINOVIĆ obrt za prijevoz tereta, PUT OD FORTICA 187, 52100 PULA, OIB: 07553166766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1.300,00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DOROSLOV D.O.O.,NASELJE TRŽNICA 2A , Donji Miholjac, OIB: 54395174446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1.282,58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DAVOR DUDAŠEK,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V.NAZORA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153A, 33405 STARI GRADAC, OIB: 64750384292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1.257,12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INSTITUT RUĐER BOŠKOVIĆ,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Bijenička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54, 10000 Zagreb, OIB: 69715301002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1.250,00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VLADIMIR NOVKO, PLITVIČKA 11, 42000 JALKOVEC, OIB: 92902990116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1.125,68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NENAD VIŠNJIĆ, ŠTEFANEC MAROF 1, 42202 ŠTEFANEC, OIB: 36532480954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1.083,97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679.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KRNJAK društvo s ograničenom odgovornošću za poljoprivrednu proizvodnju, Gorica 34, 31540 Donji Miholjac, OIB: 55779401358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1.071,27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ŽELJKO ĐURIŠEVIĆ, ROGOVAC 55, 33404 ROGOVAC, OIB: 14036594978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1.034,02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DARKO MARTINUŠIĆ OPG, VINKA BELOBRKA 40, 33000 VIROVITICA, OIB: 69502768336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1.026,70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HRVOJE LASLO OPG, ANTUNA MIHANOVIĆA 50A, 33405 PITOMAČA, OIB: 53808421898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1.004,27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CRODUX DERIVATI DVA d.o.o.,Zagreb , OIB: 865396224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1.000,03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RESTORAN VIŠNJICA d.o.o. za usluge, trgovinu, proizvodnju i turistička agencija,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Višnjica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bb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, 33520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Višnjica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86363129630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999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685.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ANKICA JOVICA, SPLITSKA ULICA 151, 20355 KRVAVAC II, OIB: 20612592457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936,05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SNARP društvo s ograničenom odgovornošću za trgovinu i usluge, Marjanska Ulica 31, 31000 Osijek, OIB: 16023043707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891,25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AGRO-NIKA d.o.o.,HRVOJA VUKČIĆA HRVATINČIĆA 2 , VUKOVAR, OIB: 48089815086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846,37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CITY EX d.o.o. za prijenos poslovne dokumentacije u stečaju, Donje Svetice 40, 10000 Zagreb, OIB: 99406899243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838,26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689.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IVICA DRAGOBRATOVIĆ, TUŠTEVAC 8, 20355 TUŠTEVAC, OIB: 71078132248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21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K.O.M.P.R.O. d.o.o. za montažu, održavanje, servis terminalnih i telekomunikacijskih uređaja i proizvodnju poljoprivrednih i kemijskih proizvoda, Bana Josipa Jelačića 77, 31220 Višnjevac, OIB: 18952151960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762,5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NIKOLA KOCIJAN, ULICA HRVATSKIH BRANITELJA 2C, 42000 VARAŽDIN, OIB: 86203941633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718,77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MEGATREND REDOK d.o.o. za pružanje usluga razmjene elektroničkih dokumenata, Bani 75, 10000 Zagreb, OIB: 93809374555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628,22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FRANCK prehrambena industrija, dioničko društvo, Vodovodna 20, 10000 Zagreb, OIB: 07676693758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622,73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MATIJEVIĆ OPG, PETRA PRERADOVIĆA 54, 31540 DONJI MIHOLJAC, OIB: 11506288858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562,5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AGROFRUCTUS D.O.O. SLATINA,NIKOLE ŠUBIĆA ZRINSKOG 28 , SLATINA, OIB: 1544762159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542,5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PROCOM D.O.O.,ZRINSKO FRANKOPANSKA 99/1 , Opuzen, OIB: 73954510684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697.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SARA KNAPIĆ, DONJE BAZIJE 7, 33523 DONJE BAZIJE, OIB: 90202719719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513,56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LIOGRAF društvo s ograničenom odgovornošću za grafičku djelatnost, trgovinu i usluge, Vladimira Nazora 6, 33515 Orahovica, OIB: 74411109802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506,25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699.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OptimIT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društvo s ograničenom odgovornošću za projektiranje,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inžinjering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 zastupanje, Planinska 13 A, 10000 Zagreb, OIB: 02856494977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500,16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CROATIASPED D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ZAGR-OSIJEK, STROJARSKA 19 ZAGREB, Zagreb, OIB: 84894908080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SLATINSKI INFORMATIVNI CENTAR, SLATINA, OIB: 54412083997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IVAN GRBAVEC, FLORIJANA ANDRAŠECA 49, 40318 DEKANOVEC, OIB: 26891305363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489,1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DHL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International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d.o.o, hitna dostava širom svijeta,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Utinjska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40, 10000 Zagreb, OIB: 79069474349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481,76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METAL SKUPLJANJE SEKUNDARNIH SIROVINA, MATIJE GUPCA 207, 33520 SLATINA, OIB: 37080595172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LJEKARNE PLANTAK, Bana Jelačića 8, 33520 Slatina, OIB: 54461868279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448,12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BERNADA CIRAKI, DETKOVAC 2, 33411 DETKOVAC, OIB: 42926617768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418,6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JURLINA,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vulk.servis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i trgovina,Braće Radića 207 , Slatina  - HRVATSKA, OIB: 88090372285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KOLAR D.O.O.,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Optujska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53 , Varaždin, OIB: 22045728907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397,5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709.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AGRO TURTIAN d.o.o. za trgovinu i usluge,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Šišanska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cesta 124, 52100 Pula, OIB: 91486132447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334,73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ZDRAVKO IVANČAN, MOLVE GREDE 44, 48327 MOLVE GREDE, OIB: 85590581491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319,93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711.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BRENER d.o.o. za proizvodnju i usluge, Hrvatskih branitelja 170, 35253 Stari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Slatinik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29064957956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316,46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GRADBA d.o.o. za građevinarstvo, trgovinu i usluge, Brezik 1J, 33000 Lukač, OIB: 07720002212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312,5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SNJEŽANA IZSING, KNEZA DOMAGOJA 22, 20350 METKOVIĆ, OIB: 99307028448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258,02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ROZA BORONDIĆ, IVE MARINKOVIĆA 63, 33404 LOZAN, OIB: 69101392338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257,15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DINKO CIGLER, KNEZA BRANIMIRA 1, 33515 ORAHOVICA, OIB: 55230910055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245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GRMOJA D.O.O. X,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A.HARAMBAŠIĆA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9, Donji Miholjac, OIB: 98669046627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238,3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IVEZIĆ RESTORAN RAJ, ANTUNA MIHANOVIĆA 9, 33520 MEDINCI, OIB: 15192685887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220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STANKA GABRIĆ, ULICA PETRA KREŠIMIRA IV 86, 20350 METKOVIĆ, OIB: 48518817317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203,52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719.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BORIK UGOSTITELJSKI OBRT,VUKOVARSKA 99 , Donji Miholjac, OIB: 56138703478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182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KSENIJA VEDRIŠ, STJEPANA RADIĆA 48, 48362 SUHA KATALENA, OIB: 97351738132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179,94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PROMIX d.o.o. za trgovinu i usluge, A.G.Matoša 10, 31551 Belišće, OIB: 42354759611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155,25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STJEPAN JURKOVIĆ, GROFA JANKA DRAŠKOVIĆA 62, 33520 SLATINA, OIB: 39654220378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MAŠA GABRIĆ PLEĆAŠ, KRALJA ZVONIMIRA 42, 20350 METKOVIĆ, OIB: 86573396161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127,08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VIŠNJA društvo s ograničenom odgovornošću za trgovinu i usluge, Lipa 3, 33520 Slatina, OIB: 68983269518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126,8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725.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SAŠA KOSIĆ, MARKA MARULIĆA 23, 31433 OSTROŠINCI, OIB: 93308058468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122,22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726.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RUŽICA GAGRO, TRG KRALJA TOMISLAVA 7, 31550 VALPOVO, OIB: 00538405979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112,5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576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727.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DUNDOVIĆ ANICA,Matije Gupca 95 ,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Mikleuš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42906575547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110,58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728.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VUL-PID društvo s ograničenom odgovornošću za trgovinu i usluge, Vukovarska 97, 31540 Donji Miholjac, OIB: 83626631986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100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729.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DRAŽENA MILKOVIĆ, MIRNA I 24, 33520 SLATINA, OIB: 23774865026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84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2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730.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JAVNI BILJEŽNIK MARIJA HABUDA BUČANAC, Trg Ante Starčevića 11,Donji Miholjac, OIB: 93842781603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77,5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152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731.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ŽIVKO-PROM društvo s ograničenom odgovornošću za usluge i trgovinu , Antuna Mihanovića 14, 33520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Medinci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54812658540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75,83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9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732.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Financijska agencija, Ulica grada Vukovara 70, 10000 Zagreb, OIB: 85821130368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62,53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PROTIV</w:t>
            </w:r>
          </w:p>
        </w:tc>
      </w:tr>
      <w:tr w:rsidTr="00121D70" w:rsidR="00121D70" w:rsidRPr="00121D70">
        <w:trPr>
          <w:trHeight w:val="15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733.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PROTECT PHARMA društvo s ograničenom odgovornošću za proizvodnju i trgovinu,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Venoseva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 1 C, 31540 </w:t>
            </w:r>
            <w:proofErr w:type="spellStart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Rakitovica</w:t>
            </w:r>
            <w:proofErr w:type="spellEnd"/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, OIB: 34165642573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19,55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PROTIV </w:t>
            </w:r>
          </w:p>
        </w:tc>
      </w:tr>
      <w:tr w:rsidTr="00121D70" w:rsidR="00121D70" w:rsidRPr="00121D70">
        <w:trPr>
          <w:trHeight w:val="6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734.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BORIK D.O.O.,Vukovarska 99 , Donji Miholjac, OIB: 93731425017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13,36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864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735.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ANICA GRUBIŠIĆ, TRG NIKOLE ŠUBIĆA ZRINSKOG 55, 31400 ĐAKOVO, OIB: 19502801926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8,76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</w:t>
            </w:r>
          </w:p>
        </w:tc>
      </w:tr>
      <w:tr w:rsidTr="00121D70" w:rsidR="00121D70" w:rsidRPr="00121D70">
        <w:trPr>
          <w:trHeight w:val="300"/>
        </w:trPr>
        <w:tc>
          <w:tcPr>
            <w:tcW w:type="dxa" w:w="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68.461.257,29</w:t>
            </w:r>
          </w:p>
        </w:tc>
        <w:tc>
          <w:tcPr>
            <w:tcW w:type="dxa" w:w="16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>Zastupnik Republike Hrvatske navodi da vjerovnik Republika Hrvatska nije glasovala o Planu financijskog restrukturiranja te da se ima smatrati da je glasovala PROTIV.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ab/>
        <w:t xml:space="preserve">Zamjenik punomoćnika vjerovnika Erste </w:t>
      </w:r>
      <w:proofErr w:type="spellStart"/>
      <w:r w:rsidRPr="00121D70">
        <w:rPr>
          <w:rFonts w:cs="Times New Roman" w:eastAsia="Times New Roman"/>
          <w:lang w:eastAsia="hr-HR"/>
        </w:rPr>
        <w:t>Factoring</w:t>
      </w:r>
      <w:proofErr w:type="spellEnd"/>
      <w:r w:rsidRPr="00121D70">
        <w:rPr>
          <w:rFonts w:cs="Times New Roman" w:eastAsia="Times New Roman"/>
          <w:lang w:eastAsia="hr-HR"/>
        </w:rPr>
        <w:t xml:space="preserve"> predaje obrazac za glasovanje iz kojeg proizlazi da vjerovnik glasuje PROTIV Plana financijskog restrukturiranja.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21D70">
        <w:rPr>
          <w:rFonts w:cs="Times New Roman" w:eastAsia="Times New Roman"/>
          <w:lang w:eastAsia="hr-HR"/>
        </w:rPr>
        <w:t xml:space="preserve">Punomoćnik vjerovnika Zagrebačke banke d.d. predaje obrazac za glasovanje iz kojeg proizlazi da glasuje ZA Plan. 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ab/>
        <w:t>Temeljem provedenog glasovanja utvrđuje se da je: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tbl>
      <w:tblPr>
        <w:tblW w:type="dxa" w:w="4980"/>
        <w:tblInd w:type="dxa" w:w="93"/>
        <w:tblLook w:val="04A0" w:noVBand="1" w:noHBand="0" w:lastColumn="0" w:firstColumn="1" w:lastRow="0" w:firstRow="1"/>
      </w:tblPr>
      <w:tblGrid>
        <w:gridCol w:w="3620"/>
        <w:gridCol w:w="1360"/>
      </w:tblGrid>
      <w:tr w:rsidTr="00121D70" w:rsidR="00121D70" w:rsidRPr="00121D70">
        <w:trPr>
          <w:trHeight w:val="300"/>
        </w:trPr>
        <w:tc>
          <w:tcPr>
            <w:tcW w:type="dxa" w:w="3620"/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 xml:space="preserve">UKUPNO VJEROVNIKA </w:t>
            </w:r>
          </w:p>
        </w:tc>
        <w:tc>
          <w:tcPr>
            <w:tcW w:type="dxa" w:w="1360"/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  <w:r w:rsidRPr="00121D70">
              <w:rPr>
                <w:rFonts w:cs="Times New Roman" w:eastAsia="Times New Roman"/>
                <w:b/>
                <w:bCs/>
                <w:color w:val="000000"/>
                <w:lang w:eastAsia="hr-HR"/>
              </w:rPr>
              <w:t>744</w:t>
            </w:r>
          </w:p>
        </w:tc>
      </w:tr>
      <w:tr w:rsidTr="00121D70" w:rsidR="00121D70" w:rsidRPr="00121D70">
        <w:trPr>
          <w:trHeight w:val="300"/>
        </w:trPr>
        <w:tc>
          <w:tcPr>
            <w:tcW w:type="dxa" w:w="3620"/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121D70">
              <w:rPr>
                <w:rFonts w:cs="Times New Roman" w:eastAsia="Times New Roman"/>
                <w:color w:val="000000"/>
                <w:lang w:eastAsia="hr-HR"/>
              </w:rPr>
              <w:t>glasovali ZA</w:t>
            </w:r>
          </w:p>
        </w:tc>
        <w:tc>
          <w:tcPr>
            <w:tcW w:type="dxa" w:w="1360"/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121D70">
              <w:rPr>
                <w:rFonts w:cs="Times New Roman" w:eastAsia="Times New Roman"/>
                <w:color w:val="000000"/>
                <w:lang w:eastAsia="hr-HR"/>
              </w:rPr>
              <w:t>609</w:t>
            </w:r>
          </w:p>
        </w:tc>
      </w:tr>
      <w:tr w:rsidTr="00121D70" w:rsidR="00121D70" w:rsidRPr="00121D70">
        <w:trPr>
          <w:trHeight w:val="300"/>
        </w:trPr>
        <w:tc>
          <w:tcPr>
            <w:tcW w:type="dxa" w:w="3620"/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121D70">
              <w:rPr>
                <w:rFonts w:cs="Times New Roman" w:eastAsia="Times New Roman"/>
                <w:color w:val="000000"/>
                <w:lang w:eastAsia="hr-HR"/>
              </w:rPr>
              <w:t>glasovali PROTIV</w:t>
            </w:r>
          </w:p>
        </w:tc>
        <w:tc>
          <w:tcPr>
            <w:tcW w:type="dxa" w:w="1360"/>
            <w:noWrap/>
            <w:vAlign w:val="bottom"/>
            <w:hideMark/>
          </w:tcPr>
          <w:p w:rsidRDefault="00121D70" w:rsidP="00121D70" w:rsidR="00121D70" w:rsidRPr="00121D70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121D70">
              <w:rPr>
                <w:rFonts w:cs="Times New Roman" w:eastAsia="Times New Roman"/>
                <w:color w:val="000000"/>
                <w:lang w:eastAsia="hr-HR"/>
              </w:rPr>
              <w:t>135</w:t>
            </w:r>
          </w:p>
        </w:tc>
      </w:tr>
    </w:tbl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UKUPNO ZBROJ TRAŽBINA VJEROVNIKA GRUPE I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85.500.053,82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 xml:space="preserve">glasovali ZA                                                                              </w:t>
      </w:r>
      <w:r w:rsidRPr="00121D70">
        <w:rPr>
          <w:rFonts w:cs="Times New Roman" w:eastAsia="Times New Roman"/>
          <w:noProof/>
          <w:lang w:eastAsia="hr-HR"/>
        </w:rPr>
        <w:tab/>
        <w:t>76.321.853,06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 xml:space="preserve">glasovali PROTIV                                                                    </w:t>
      </w:r>
      <w:r w:rsidRPr="00121D70">
        <w:rPr>
          <w:rFonts w:cs="Times New Roman" w:eastAsia="Times New Roman"/>
          <w:noProof/>
          <w:lang w:eastAsia="hr-HR"/>
        </w:rPr>
        <w:tab/>
        <w:t xml:space="preserve">  9.178.200,76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ab/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 xml:space="preserve">postotak ZA                                                                                               </w:t>
      </w:r>
      <w:r w:rsidRPr="00121D70">
        <w:rPr>
          <w:rFonts w:cs="Times New Roman" w:eastAsia="Times New Roman"/>
          <w:noProof/>
          <w:lang w:eastAsia="hr-HR"/>
        </w:rPr>
        <w:tab/>
        <w:t>89,27%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postotak PROTIV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                                                                      10,73%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ab/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ab/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 xml:space="preserve">UKUPNO ZBROJ TRAŽBINA VJEROVNIKA GRUPE II    </w:t>
      </w:r>
      <w:r w:rsidRPr="00121D70">
        <w:rPr>
          <w:rFonts w:cs="Times New Roman" w:eastAsia="Times New Roman"/>
          <w:noProof/>
          <w:lang w:eastAsia="hr-HR"/>
        </w:rPr>
        <w:tab/>
        <w:t>72.041.732,29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glasovali ZA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                                                                  51.427.684,19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glasovali PROTIV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                                                       20.614.048,10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ab/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postotak ZA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                                                                               71,39%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postotak PROTIV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                                                                    28,61%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ab/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ab/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UKUPNO ZBROJ TRAŽBINA VJEROVNIKA GRUPE III</w:t>
      </w:r>
      <w:r w:rsidRPr="00121D70">
        <w:rPr>
          <w:rFonts w:cs="Times New Roman" w:eastAsia="Times New Roman"/>
          <w:noProof/>
          <w:lang w:eastAsia="hr-HR"/>
        </w:rPr>
        <w:tab/>
        <w:t>68.461.257,29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glasovali ZA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                                                                  64.901.928,88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>glasovali PROTIV</w:t>
      </w:r>
      <w:r w:rsidRPr="00121D70">
        <w:rPr>
          <w:rFonts w:cs="Times New Roman" w:eastAsia="Times New Roman"/>
          <w:noProof/>
          <w:lang w:eastAsia="hr-HR"/>
        </w:rPr>
        <w:tab/>
        <w:t xml:space="preserve">                                                                    3.559.328,41 kn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ab/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 xml:space="preserve">postotak ZA                                                                                              </w:t>
      </w:r>
      <w:r w:rsidRPr="00121D70">
        <w:rPr>
          <w:rFonts w:cs="Times New Roman" w:eastAsia="Times New Roman"/>
          <w:noProof/>
          <w:lang w:eastAsia="hr-HR"/>
        </w:rPr>
        <w:tab/>
        <w:t>94,80%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21D70">
        <w:rPr>
          <w:rFonts w:cs="Times New Roman" w:eastAsia="Times New Roman"/>
          <w:noProof/>
          <w:lang w:eastAsia="hr-HR"/>
        </w:rPr>
        <w:t xml:space="preserve">postotak PROTIV                                                                                        </w:t>
      </w:r>
      <w:r w:rsidRPr="00121D70">
        <w:rPr>
          <w:rFonts w:cs="Times New Roman" w:eastAsia="Times New Roman"/>
          <w:noProof/>
          <w:lang w:eastAsia="hr-HR"/>
        </w:rPr>
        <w:tab/>
        <w:t>5,20%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ab/>
        <w:t>Sud donosi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>rješenje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ab/>
        <w:t>Rješenje iz čl.61. Stečajnog zakona sud će donijeti pisanim putem.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 xml:space="preserve"> 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21D70">
        <w:rPr>
          <w:rFonts w:cs="Times New Roman" w:eastAsia="Times New Roman"/>
          <w:szCs w:val="20"/>
          <w:lang w:eastAsia="hr-HR"/>
        </w:rPr>
        <w:tab/>
        <w:t>Dovršeno u 10,35 sati.</w:t>
      </w: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21D70" w:rsidP="00121D70" w:rsidR="00121D70" w:rsidRPr="00121D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3F0A07" w:rsidR="00DA0242">
      <w:pPr>
        <w:pStyle w:val="ZapisniarPotpis"/>
        <w:ind w:left="0"/>
      </w:pPr>
      <w:bookmarkStart w:name="_GoBack" w:id="0"/>
      <w:bookmarkEnd w:id="0"/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70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A07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121D70"/>
  </w:style>
  <w:style w:customStyle="true" w:styleId="Reetkatablice10" w:type="table">
    <w:name w:val="Rešetka tablice1"/>
    <w:basedOn w:val="Obinatablica"/>
    <w:next w:val="Reetkatablice"/>
    <w:uiPriority w:val="59"/>
    <w:rsid w:val="00121D70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121D70"/>
  </w:style>
  <w:style w:customStyle="1" w:styleId="Reetkatablice10" w:type="table">
    <w:name w:val="Rešetka tablice1"/>
    <w:basedOn w:val="Obinatablica"/>
    <w:next w:val="Reetkatablice"/>
    <w:uiPriority w:val="59"/>
    <w:rsid w:val="00121D70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7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6. veljače 2018.</izvorni_sadrzaj>
    <derivirana_varijabla naziv="DomainObject.StvarniPocetakDatum_1">6. veljače 2018.</derivirana_varijabla>
  </DomainObject.StvarniPocetakDatum>
  <DomainObject.StvarniZavrsetakDatum>
    <izvorni_sadrzaj>6. veljače 2018.</izvorni_sadrzaj>
    <derivirana_varijabla naziv="DomainObject.StvarniZavrsetakDatum_1">6. veljače 2018.</derivirana_varijabla>
  </DomainObject.StvarniZavrsetakDatum>
  <DomainObject.PlaniraniZavrsetakDatum>
    <izvorni_sadrzaj>6. veljače 2018.</izvorni_sadrzaj>
    <derivirana_varijabla naziv="DomainObject.PlaniraniZavrsetakDatum_1">6. veljače 2018.</derivirana_varijabla>
  </DomainObject.PlaniraniZavrsetakDatum>
  <DomainObject.PlaniraniPocetakDatum>
    <izvorni_sadrzaj>6. veljače 2018.</izvorni_sadrzaj>
    <derivirana_varijabla naziv="DomainObject.PlaniraniPocetakDatum_1">6. veljače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73</izvorni_sadrzaj>
    <derivirana_varijabla naziv="DomainObject.Zapisnik.BrojStranica_1">73</derivirana_varijabla>
  </DomainObject.Zapisnik.BrojStranica>
  <DomainObject.Zapisnik.DatumKreiranja>
    <izvorni_sadrzaj>7. veljače 2018.</izvorni_sadrzaj>
    <derivirana_varijabla naziv="DomainObject.Zapisnik.DatumKreiranja_1">7.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St-789/2017-328</izvorni_sadrzaj>
    <derivirana_varijabla naziv="DomainObject.Zapisnik.Oznaka_1">St-789/2017-328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  <item>PRIMACOŠPED d.o.o.</item>
    </izvorni_sadrzaj>
    <derivirana_varijabla naziv="DomainObject.Predmet.OstaliListFormated_1">
      <item>Vanda Kovačević Gelenčer</item>
      <item>Odvjetničko društvo Dominković i partneri d.o.o.</item>
      <item>PRIMACOŠPED d.o.o.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  <item>PRIMACOŠPED d.o.o., Jankomir 25, 10000 Zagreb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  <item>PRIMACOŠPED d.o.o., Jankomir 25, 10000 Zagreb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  <item>PRIMACOŠPED d.o.o.</item>
    </izvorni_sadrzaj>
    <derivirana_varijabla naziv="DomainObject.Predmet.OstaliListNazivFormated_1">
      <item>Vanda Kovačević Gelenčer</item>
      <item>Odvjetničko društvo Dominković i partneri d.o.o.</item>
      <item>PRIMACOŠPED d.o.o.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Naziv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St-789/2017-328</izvorni_sadrzaj>
    <derivirana_varijabla naziv="DomainObject.PoslovniBrojDokumenta_1">St-789/2017-328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  <item>PRIMACOŠPED d.o.o.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  <item>PRIMACOŠPED d.o.o.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75108-E681-4B2A-B710-08CF8A6E3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76</properties:Pages>
  <properties:Words>17682</properties:Words>
  <properties:Characters>111204</properties:Characters>
  <properties:Lines>6941</properties:Lines>
  <properties:Paragraphs>3653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2018-02-09T13:17:00Z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76</vt:i4>
  </prop:property>
  <prop:property name="Naslov" pid="5" fmtid="{D5CDD505-2E9C-101B-9397-08002B2CF9AE}">
    <vt:lpwstr>St-789/2017-328 / Zapisnik - Ročište za glasovanje o planu restrukturiranja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