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7590" w14:paraId="2a6759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544AD">
        <w:rPr>
          <w:sz w:val="24"/>
        </w:rPr>
        <w:t>3369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EA6412">
        <w:rPr>
          <w:sz w:val="24"/>
        </w:rPr>
        <w:t>-6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544AD">
        <w:rPr>
          <w:sz w:val="24"/>
          <w:szCs w:val="24"/>
          <w:lang w:val="pt-BR"/>
        </w:rPr>
        <w:t xml:space="preserve">SECRETS PUTOVANJA I NEKRETNINE d.o.o., Zagreb, Praška 6, OIB: </w:t>
      </w:r>
      <w:proofErr w:type="spellStart"/>
      <w:r w:rsidR="009544AD" w:rsidRPr="00BB3ABA">
        <w:rPr>
          <w:sz w:val="24"/>
          <w:szCs w:val="24"/>
        </w:rPr>
        <w:t>01708852325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E752F4">
        <w:rPr>
          <w:sz w:val="24"/>
          <w:szCs w:val="24"/>
        </w:rPr>
        <w:t>15</w:t>
      </w:r>
      <w:proofErr w:type="spellEnd"/>
      <w:r w:rsidR="003B7317">
        <w:rPr>
          <w:sz w:val="24"/>
          <w:szCs w:val="24"/>
        </w:rPr>
        <w:t xml:space="preserve">. </w:t>
      </w:r>
      <w:r w:rsidR="00BB1DC2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62DA4" w:rsidP="00CF56FE" w:rsidR="00362DA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1A5F82" w:rsidP="001A5F82" w:rsidR="001A5F8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Financijskoj agenciji u roku 3 dana dostaviti podatke iz Očevidnika redoslijeda osnova za plaćanje, odnosno potvrdu iz čl. 6. st. 4. u vezi s čl. 6. st. 2. Stečajnog zakona za dužnika </w:t>
      </w:r>
      <w:r w:rsidR="00D8125A">
        <w:rPr>
          <w:sz w:val="24"/>
          <w:szCs w:val="24"/>
          <w:lang w:val="pt-BR"/>
        </w:rPr>
        <w:t xml:space="preserve">SECRETS PUTOVANJA I NEKRETNINE d.o.o., Zagreb, Praška 6, OIB: </w:t>
      </w:r>
      <w:proofErr w:type="spellStart"/>
      <w:r w:rsidR="00D8125A" w:rsidRPr="00BB3ABA">
        <w:rPr>
          <w:sz w:val="24"/>
          <w:szCs w:val="24"/>
        </w:rPr>
        <w:t>01708852325</w:t>
      </w:r>
      <w:proofErr w:type="spellEnd"/>
      <w:r>
        <w:rPr>
          <w:sz w:val="24"/>
          <w:szCs w:val="24"/>
        </w:rPr>
        <w:t>.</w:t>
      </w:r>
    </w:p>
    <w:p w:rsidRDefault="00CF56FE" w:rsidP="0077279C" w:rsidR="00CF56FE">
      <w:pPr>
        <w:ind w:firstLine="708"/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7279C" w:rsidP="00F470AA" w:rsidR="0077279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Dodatno se skreće pozornost na odredbu čl. </w:t>
      </w:r>
      <w:proofErr w:type="spellStart"/>
      <w:r>
        <w:rPr>
          <w:sz w:val="24"/>
          <w:szCs w:val="24"/>
        </w:rPr>
        <w:t>128</w:t>
      </w:r>
      <w:proofErr w:type="spellEnd"/>
      <w:r>
        <w:rPr>
          <w:sz w:val="24"/>
          <w:szCs w:val="24"/>
        </w:rPr>
        <w:t xml:space="preserve">. st. 9.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kojom je propisano da ako dužnik do završetka prethodnoga postupka postane sposoban za plaćanje, sud će postupak </w:t>
      </w:r>
      <w:r w:rsidR="00E50CDC">
        <w:rPr>
          <w:sz w:val="24"/>
          <w:szCs w:val="24"/>
        </w:rPr>
        <w:t>obustaviti</w:t>
      </w:r>
      <w:r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E752F4">
        <w:rPr>
          <w:sz w:val="24"/>
          <w:szCs w:val="24"/>
        </w:rPr>
        <w:t>15</w:t>
      </w:r>
      <w:r w:rsidR="003B7317">
        <w:rPr>
          <w:sz w:val="24"/>
          <w:szCs w:val="24"/>
        </w:rPr>
        <w:t xml:space="preserve">. </w:t>
      </w:r>
      <w:r w:rsidR="00B32232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F95ABA" w:rsidR="00B851F4">
      <w:pPr>
        <w:pStyle w:val="Podnaslov"/>
        <w:ind w:firstLine="720" w:left="4320"/>
        <w:jc w:val="right"/>
        <w:rPr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EA641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95ABA" w:rsidP="00CF56FE" w:rsidR="00F95AB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EA6412" w:rsidP="00EA6412" w:rsidR="00EA641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A6412" w:rsidP="00EA6412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0E2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A5F82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0EAC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7998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6AD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621E3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279C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3ED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44AD"/>
    <w:rsid w:val="00955F7E"/>
    <w:rsid w:val="009560BC"/>
    <w:rsid w:val="00956EF1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50FB"/>
    <w:rsid w:val="00B27D48"/>
    <w:rsid w:val="00B32232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1DC2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125A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50CDC"/>
    <w:rsid w:val="00E601B8"/>
    <w:rsid w:val="00E63F6E"/>
    <w:rsid w:val="00E65D5D"/>
    <w:rsid w:val="00E66F2E"/>
    <w:rsid w:val="00E752F4"/>
    <w:rsid w:val="00E87384"/>
    <w:rsid w:val="00E91BC3"/>
    <w:rsid w:val="00E93AAB"/>
    <w:rsid w:val="00EA206D"/>
    <w:rsid w:val="00EA221F"/>
    <w:rsid w:val="00EA6412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6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E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E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E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E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6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E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E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E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E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St-3369/2016-6</izvorni_sadrzaj>
    <derivirana_varijabla naziv="DomainObject.Oznaka_1">St-3369/2016-6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3369</izvorni_sadrzaj>
    <derivirana_varijabla naziv="DomainObject.Predmet.Broj_1">3369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St-3369/2016</izvorni_sadrzaj>
    <derivirana_varijabla naziv="DomainObject.Predmet.OznakaBroj_1">St-3369/2016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SECRETS PUTOVANJA I NEKRETNINE  d.o.o. zastupanog po punomoćniku Deana Matutinović-marijan</izvorni_sadrzaj>
    <derivirana_varijabla naziv="DomainObject.Predmet.ProtustrankaFormated_1">  SECRETS PUTOVANJA I NEKRETNINE  d.o.o. zastupanog po punomoćniku Deana Matutinović-marijan</derivirana_varijabla>
  </DomainObject.Predmet.ProtustrankaFormated>
  <DomainObject.Predmet.ProtustrankaFormatedOIB>
    <izvorni_sadrzaj>  SECRETS PUTOVANJA I NEKRETNINE  d.o.o., OIB 01708852325 zastupanog po punomoćniku Deana Matutinović-marijan</izvorni_sadrzaj>
    <derivirana_varijabla naziv="DomainObject.Predmet.ProtustrankaFormatedOIB_1">  SECRETS PUTOVANJA I NEKRETNINE  d.o.o., OIB 01708852325 zastupanog po punomoćniku Deana Matutinović-marijan</derivirana_varijabla>
  </DomainObject.Predmet.ProtustrankaFormatedOIB>
  <DomainObject.Predmet.ProtustrankaFormatedWithAdress>
    <izvorni_sadrzaj> SECRETS PUTOVANJA I NEKRETNINE  d.o.o., Praška 6, 10000 Zagreb zastupanog po punomoćniku Deana Matutinović-marijan</izvorni_sadrzaj>
    <derivirana_varijabla naziv="DomainObject.Predmet.ProtustrankaFormatedWithAdress_1"> SECRETS PUTOVANJA I NEKRETNINE  d.o.o., Praška 6, 10000 Zagreb zastupanog po punomoćniku Deana Matutinović-marijan</derivirana_varijabla>
  </DomainObject.Predmet.ProtustrankaFormatedWithAdress>
  <DomainObject.Predmet.ProtustrankaFormatedWithAdressOIB>
    <izvorni_sadrzaj> SECRETS PUTOVANJA I NEKRETNINE  d.o.o., OIB 01708852325, Praška 6, 10000 Zagreb zastupanog po punomoćniku Deana Matutinović-marijan</izvorni_sadrzaj>
    <derivirana_varijabla naziv="DomainObject.Predmet.ProtustrankaFormatedWithAdressOIB_1"> SECRETS PUTOVANJA I NEKRETNINE  d.o.o., OIB 01708852325, Praška 6, 10000 Zagreb zastupanog po punomoćniku Deana Matutinović-marijan</derivirana_varijabla>
  </DomainObject.Predmet.ProtustrankaFormatedWithAdressOIB>
  <DomainObject.Predmet.ProtustrankaWithAdress>
    <izvorni_sadrzaj>SECRETS PUTOVANJA I NEKRETNINE  d.o.o. Praška 6, 10000 Zagreb</izvorni_sadrzaj>
    <derivirana_varijabla naziv="DomainObject.Predmet.ProtustrankaWithAdress_1">SECRETS PUTOVANJA I NEKRETNINE  d.o.o. Praška 6, 10000 Zagreb</derivirana_varijabla>
  </DomainObject.Predmet.ProtustrankaWithAdress>
  <DomainObject.Predmet.ProtustrankaWithAdressOIB>
    <izvorni_sadrzaj>SECRETS PUTOVANJA I NEKRETNINE  d.o.o., OIB 01708852325, Praška 6, 10000 Zagreb</izvorni_sadrzaj>
    <derivirana_varijabla naziv="DomainObject.Predmet.ProtustrankaWithAdressOIB_1">SECRETS PUTOVANJA I NEKRETNINE  d.o.o., OIB 01708852325, Praška 6, 10000 Zagreb</derivirana_varijabla>
  </DomainObject.Predmet.ProtustrankaWithAdressOIB>
  <DomainObject.Predmet.ProtustrankaNazivFormated>
    <izvorni_sadrzaj>SECRETS PUTOVANJA I NEKRETNINE  d.o.o.</izvorni_sadrzaj>
    <derivirana_varijabla naziv="DomainObject.Predmet.ProtustrankaNazivFormated_1">SECRETS PUTOVANJA I NEKRETNINE  d.o.o.</derivirana_varijabla>
  </DomainObject.Predmet.ProtustrankaNazivFormated>
  <DomainObject.Predmet.ProtustrankaNazivFormatedOIB>
    <izvorni_sadrzaj>SECRETS PUTOVANJA I NEKRETNINE  d.o.o., OIB 01708852325</izvorni_sadrzaj>
    <derivirana_varijabla naziv="DomainObject.Predmet.ProtustrankaNazivFormatedOIB_1">SECRETS PUTOVANJA I NEKRETNINE  d.o.o., OIB 01708852325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SECRETS PUTOVANJA I NEKRETNINE  d.o.o. zastupanog po punomoćniku Deana Matutinović-marijan</item>
    </izvorni_sadrzaj>
    <derivirana_varijabla naziv="DomainObject.Predmet.ProtuStrankaListFormated_1">
      <item>SECRETS PUTOVANJA I NEKRETNINE  d.o.o. zastupanog po punomoćniku Deana Matutinović-marijan</item>
    </derivirana_varijabla>
  </DomainObject.Predmet.ProtuStrankaListFormated>
  <DomainObject.Predmet.ProtuStrankaListFormatedOIB>
    <izvorni_sadrzaj>
      <item>SECRETS PUTOVANJA I NEKRETNINE  d.o.o., OIB 01708852325 zastupanog po punomoćniku Deana Matutinović-marijan</item>
    </izvorni_sadrzaj>
    <derivirana_varijabla naziv="DomainObject.Predmet.ProtuStrankaListFormatedOIB_1">
      <item>SECRETS PUTOVANJA I NEKRETNINE  d.o.o., OIB 01708852325 zastupanog po punomoćniku Deana Matutinović-marijan</item>
    </derivirana_varijabla>
  </DomainObject.Predmet.ProtuStrankaListFormatedOIB>
  <DomainObject.Predmet.ProtuStrankaListFormatedWithAdress>
    <izvorni_sadrzaj>
      <item>SECRETS PUTOVANJA I NEKRETNINE  d.o.o., Praška 6, 10000 Zagreb zastupanog po punomoćniku Deana Matutinović-marijan</item>
    </izvorni_sadrzaj>
    <derivirana_varijabla naziv="DomainObject.Predmet.ProtuStrankaListFormatedWithAdress_1">
      <item>SECRETS PUTOVANJA I NEKRETNINE  d.o.o., Praška 6, 10000 Zagreb zastupanog po punomoćniku Deana Matutinović-marijan</item>
    </derivirana_varijabla>
  </DomainObject.Predmet.ProtuStrankaListFormatedWithAdress>
  <DomainObject.Predmet.ProtuStrankaListFormatedWithAdressOIB>
    <izvorni_sadrzaj>
      <item>SECRETS PUTOVANJA I NEKRETNINE  d.o.o., OIB 01708852325, Praška 6, 10000 Zagreb zastupanog po punomoćniku Deana Matutinović-marijan</item>
    </izvorni_sadrzaj>
    <derivirana_varijabla naziv="DomainObject.Predmet.ProtuStrankaListFormatedWithAdressOIB_1">
      <item>SECRETS PUTOVANJA I NEKRETNINE  d.o.o., OIB 01708852325, Praška 6, 10000 Zagreb zastupanog po punomoćniku Deana Matutinović-marijan</item>
    </derivirana_varijabla>
  </DomainObject.Predmet.ProtuStrankaListFormatedWithAdressOIB>
  <DomainObject.Predmet.ProtuStrankaListNazivFormated>
    <izvorni_sadrzaj>
      <item>SECRETS PUTOVANJA I NEKRETNINE  d.o.o.</item>
    </izvorni_sadrzaj>
    <derivirana_varijabla naziv="DomainObject.Predmet.ProtuStrankaListNazivFormated_1">
      <item>SECRETS PUTOVANJA I NEKRETNINE  d.o.o.</item>
    </derivirana_varijabla>
  </DomainObject.Predmet.ProtuStrankaListNazivFormated>
  <DomainObject.Predmet.ProtuStrankaListNazivFormatedOIB>
    <izvorni_sadrzaj>
      <item>SECRETS PUTOVANJA I NEKRETNINE  d.o.o., OIB 01708852325</item>
    </izvorni_sadrzaj>
    <derivirana_varijabla naziv="DomainObject.Predmet.ProtuStrankaListNazivFormatedOIB_1">
      <item>SECRETS PUTOVANJA I NEKRETNINE  d.o.o., OIB 01708852325</item>
    </derivirana_varijabla>
  </DomainObject.Predmet.ProtuStrankaListNazivFormatedOIB>
  <DomainObject.Predmet.OstaliListFormated>
    <izvorni_sadrzaj>
      <item>Deana Matutinović-marijan punomoćnik sudionika u postupku SECRETS PUTOVANJA I NEKRETNINE  d.o.o.</item>
      <item>KARLOVAČKA BANKA dioničko društvo</item>
      <item>ERSTE&amp;STEIERMÄRKISCHE BANKA dioničko društvo</item>
      <item>Addiko Bank dioničko društvo</item>
    </izvorni_sadrzaj>
    <derivirana_varijabla naziv="DomainObject.Predmet.OstaliListFormated_1">
      <item>Deana Matutinović-marijan punomoćnik sudionika u postupku SECRETS PUTOVANJA I NEKRETNINE  d.o.o.</item>
      <item>KARLOVAČKA BANKA dioničko društvo</item>
      <item>ERSTE&amp;STEIERMÄRKISCHE BANKA dioničko društvo</item>
      <item>Addiko Bank dioničko društvo</item>
    </derivirana_varijabla>
  </DomainObject.Predmet.OstaliListFormated>
  <DomainObject.Predmet.OstaliListFormatedOIB>
    <izvorni_sadrzaj>
      <item>Deana Matutinović-marijan, OIB 98177593978 punomoćnik sudionika u postupku SECRETS PUTOVANJA I NEKRETNINE  d.o.o.</item>
      <item>KARLOVAČKA BANKA dioničko društvo, OIB 08106331075</item>
      <item>ERSTE&amp;STEIERMÄRKISCHE BANKA dioničko društvo, OIB 23057039320</item>
      <item>Addiko Bank dioničko društvo, OIB 14036333877</item>
    </izvorni_sadrzaj>
    <derivirana_varijabla naziv="DomainObject.Predmet.OstaliListFormatedOIB_1">
      <item>Deana Matutinović-marijan, OIB 98177593978 punomoćnik sudionika u postupku SECRETS PUTOVANJA I NEKRETNINE  d.o.o.</item>
      <item>KARLOVAČKA BANKA dioničko društvo, OIB 08106331075</item>
      <item>ERSTE&amp;STEIERMÄRKISCHE BANKA dioničko društvo, OIB 23057039320</item>
      <item>Addiko Bank dioničko društvo, OIB 14036333877</item>
    </derivirana_varijabla>
  </DomainObject.Predmet.OstaliListFormatedOIB>
  <DomainObject.Predmet.OstaliListFormatedWithAdress>
    <izvorni_sadrzaj>
      <item>Deana Matutinović-marijan, Kvaternikova 140b, 10000 Zagreb punomoćnik sudionika u postupku SECRETS PUTOVANJA I NEKRETNINE  d.o.o.</item>
      <item>KARLOVAČKA BANKA dioničko društvo, Ivana Gorana Kovačića 1, 47000 Karlovac</item>
      <item>ERSTE&amp;STEIERMÄRKISCHE BANKA dioničko društvo, Jadranski Trg 3/a, 51000 Rijeka</item>
      <item>Addiko Bank dioničko društvo, Slavonska avenija 6, 10000 Zagreb</item>
    </izvorni_sadrzaj>
    <derivirana_varijabla naziv="DomainObject.Predmet.OstaliListFormatedWithAdress_1">
      <item>Deana Matutinović-marijan, Kvaternikova 140b, 10000 Zagreb punomoćnik sudionika u postupku SECRETS PUTOVANJA I NEKRETNINE  d.o.o.</item>
      <item>KARLOVAČKA BANKA dioničko društvo, Ivana Gorana Kovačića 1, 47000 Karlovac</item>
      <item>ERSTE&amp;STEIERMÄRKISCHE BANKA dioničko društvo, Jadranski Trg 3/a, 51000 Rijeka</item>
      <item>Addiko Bank dioničko društvo, Slavonska avenija 6, 10000 Zagreb</item>
    </derivirana_varijabla>
  </DomainObject.Predmet.OstaliListFormatedWithAdress>
  <DomainObject.Predmet.OstaliListFormatedWithAdressOIB>
    <izvorni_sadrzaj>
      <item>Deana Matutinović-marijan, OIB 98177593978, Kvaternikova 140b, 10000 Zagreb punomoćnik sudionika u postupku SECRETS PUTOVANJA I NEKRETNINE  d.o.o.</item>
      <item>KARLOVAČKA BANKA dioničko društvo, OIB 08106331075, Ivana Gorana Kovačića 1, 47000 Karlovac</item>
      <item>ERSTE&amp;STEIERMÄRKISCHE BANKA dioničko društvo, OIB 23057039320, Jadranski Trg 3/a, 51000 Rijeka</item>
      <item>Addiko Bank dioničko društvo, OIB 14036333877, Slavonska avenija 6, 10000 Zagreb</item>
    </izvorni_sadrzaj>
    <derivirana_varijabla naziv="DomainObject.Predmet.OstaliListFormatedWithAdressOIB_1">
      <item>Deana Matutinović-marijan, OIB 98177593978, Kvaternikova 140b, 10000 Zagreb punomoćnik sudionika u postupku SECRETS PUTOVANJA I NEKRETNINE  d.o.o.</item>
      <item>KARLOVAČKA BANKA dioničko društvo, OIB 08106331075, Ivana Gorana Kovačića 1, 47000 Karlovac</item>
      <item>ERSTE&amp;STEIERMÄRKISCHE BANKA dioničko društvo, OIB 23057039320, Jadranski Trg 3/a, 51000 Rijeka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Deana Matutinović-marijan</item>
      <item>KARLOVAČKA BANKA dioničko društvo</item>
      <item>ERSTE&amp;STEIERMÄRKISCHE BANKA dioničko društvo</item>
      <item>Addiko Bank dioničko društvo</item>
    </izvorni_sadrzaj>
    <derivirana_varijabla naziv="DomainObject.Predmet.OstaliListNazivFormated_1">
      <item>Deana Matutinović-marijan</item>
      <item>KARLOVAČKA BANKA dioničko društvo</item>
      <item>ERSTE&amp;STEIERMÄRKISCHE BANKA dioničko društvo</item>
      <item>Addiko Bank dioničko društvo</item>
    </derivirana_varijabla>
  </DomainObject.Predmet.OstaliListNazivFormated>
  <DomainObject.Predmet.OstaliListNazivFormatedOIB>
    <izvorni_sadrzaj>
      <item>Deana Matutinović-marijan, OIB 98177593978</item>
      <item>KARLOVAČKA BANKA dioničko društvo, OIB 08106331075</item>
      <item>ERSTE&amp;STEIERMÄRKISCHE BANKA dioničko društvo, OIB 23057039320</item>
      <item>Addiko Bank dioničko društvo, OIB 14036333877</item>
    </izvorni_sadrzaj>
    <derivirana_varijabla naziv="DomainObject.Predmet.OstaliListNazivFormatedOIB_1">
      <item>Deana Matutinović-marijan, OIB 98177593978</item>
      <item>KARLOVAČKA BANKA dioničko društvo, OIB 08106331075</item>
      <item>ERSTE&amp;STEIERMÄRKISCHE BANKA dioničko društvo, OIB 23057039320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St-3369/2016-6</izvorni_sadrzaj>
    <derivirana_varijabla naziv="DomainObject.PoslovniBrojDokumenta_1">St-3369/2016-6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SECRETS PUTOVANJA I NEKRETNINE  d.o.o.</izvorni_sadrzaj>
    <derivirana_varijabla naziv="DomainObject.Predmet.ProtustrankaIDrugi_1">SECRETS PUTOVANJA I NEKRETNINE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SECRETS PUTOVANJA I NEKRETNINE  d.o.o., OIB 01708852325, Praška 6, 10000 Zagreb</izvorni_sadrzaj>
    <derivirana_varijabla naziv="DomainObject.Predmet.ProtustrankaIDrugiAdressOIB_1">SECRETS PUTOVANJA I NEKRETNINE  d.o.o., OIB 01708852325, Praška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SECRETS PUTOVANJA I NEKRETNINE  d.o.o.</item>
      <item>Deana Matutinović-marijan</item>
      <item>KARLOVAČKA BANKA dioničko društvo</item>
      <item>ERSTE&amp;STEIERMÄRKISCHE BANKA dioničko društvo</item>
      <item>Addiko Bank dioničko društvo</item>
    </izvorni_sadrzaj>
    <derivirana_varijabla naziv="DomainObject.Predmet.SudioniciListNaziv_1">
      <item>FINA Regionalni centar Zagreb</item>
      <item>SECRETS PUTOVANJA I NEKRETNINE  d.o.o.</item>
      <item>Deana Matutinović-marijan</item>
      <item>KARLOVAČKA BANKA dioničko društvo</item>
      <item>ERSTE&amp;STEIERMÄRKISCHE BANKA dioničko društvo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SECRETS PUTOVANJA I NEKRETNINE  d.o.o., OIB 01708852325, Praška 6,10000 Zagreb</item>
      <item>Deana Matutinović-marijan, OIB 98177593978, Kvaternikova 140b,10000 Zagreb</item>
      <item>KARLOVAČKA BANKA dioničko društvo, OIB 08106331075, Ivana Gorana Kovačića 1,47000 Karlovac</item>
      <item>ERSTE&amp;STEIERMÄRKISCHE BANKA dioničko društvo, OIB 23057039320, Jadranski Trg 3/a,51000 Rijeka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SECRETS PUTOVANJA I NEKRETNINE  d.o.o., OIB 01708852325, Praška 6,10000 Zagreb</item>
      <item>Deana Matutinović-marijan, OIB 98177593978, Kvaternikova 140b,10000 Zagreb</item>
      <item>KARLOVAČKA BANKA dioničko društvo, OIB 08106331075, Ivana Gorana Kovačića 1,47000 Karlovac</item>
      <item>ERSTE&amp;STEIERMÄRKISCHE BANKA dioničko društvo, OIB 23057039320, Jadranski Trg 3/a,51000 Rijeka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01708852325</item>
      <item>, OIB 98177593978</item>
      <item>, OIB 08106331075</item>
      <item>, OIB 23057039320</item>
      <item>, OIB 14036333877</item>
    </izvorni_sadrzaj>
    <derivirana_varijabla naziv="DomainObject.Predmet.SudioniciListNazivOIB_1">
      <item>, OIB 85821130368</item>
      <item>, OIB 01708852325</item>
      <item>, OIB 98177593978</item>
      <item>, OIB 08106331075</item>
      <item>, OIB 23057039320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1261</properties:Characters>
  <properties:Lines>42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2017-02-09T08:04:00Z</dcterms:created>
  <dc:creator>Korisnik</dc:creator>
  <cp:lastModifiedBy>Petra Čiček</cp:lastModifiedBy>
  <cp:lastPrinted>2017-02-15T07:12:00Z</cp:lastPrinted>
  <dcterms:modified xmlns:xsi="http://www.w3.org/2001/XMLSchema-instance" xsi:type="dcterms:W3CDTF">2017-02-15T07:12:00Z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St-3369/2016-6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