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9872" w14:paraId="c219872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 w:rsidR="00AC2332">
        <w:t>7487</w:t>
      </w:r>
      <w:proofErr w:type="spellEnd"/>
      <w:r w:rsidR="007D186D">
        <w:t>/</w:t>
      </w:r>
      <w:proofErr w:type="spellStart"/>
      <w:r w:rsidR="007D186D">
        <w:t>15</w:t>
      </w:r>
      <w:proofErr w:type="spellEnd"/>
      <w:r>
        <w:t xml:space="preserve">, temeljem odredbe članka 430. Stečajnog zakona (Narodne novine br. 71/15.), dana </w:t>
      </w:r>
      <w:proofErr w:type="spellStart"/>
      <w:r w:rsidR="00FD51B2">
        <w:t>26</w:t>
      </w:r>
      <w:proofErr w:type="spellEnd"/>
      <w:r w:rsidR="00FD51B2">
        <w:t xml:space="preserve">. lipnja </w:t>
      </w:r>
      <w:proofErr w:type="spellStart"/>
      <w:r w:rsidR="00FD51B2">
        <w:t>2017</w:t>
      </w:r>
      <w:proofErr w:type="spellEnd"/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AC2332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proofErr w:type="spellStart"/>
      <w:r w:rsidR="00AC2332" w:rsidRPr="00AC2332">
        <w:t>BERTOL</w:t>
      </w:r>
      <w:proofErr w:type="spellEnd"/>
      <w:r w:rsidR="00AC2332" w:rsidRPr="00AC2332">
        <w:t xml:space="preserve"> d.o.o., Velika Gorica, Velika Mlaka, Pavlinska </w:t>
      </w:r>
      <w:proofErr w:type="spellStart"/>
      <w:r w:rsidR="00AC2332" w:rsidRPr="00AC2332">
        <w:t>32</w:t>
      </w:r>
      <w:proofErr w:type="spellEnd"/>
      <w:r w:rsidR="00AC2332" w:rsidRPr="00AC2332">
        <w:t xml:space="preserve">, </w:t>
      </w:r>
      <w:proofErr w:type="spellStart"/>
      <w:r w:rsidR="00AC2332" w:rsidRPr="00AC2332">
        <w:t>OIB</w:t>
      </w:r>
      <w:proofErr w:type="spellEnd"/>
      <w:r w:rsidR="00AC2332" w:rsidRPr="00AC2332">
        <w:t xml:space="preserve">: </w:t>
      </w:r>
      <w:proofErr w:type="spellStart"/>
      <w:r w:rsidR="00AC2332" w:rsidRPr="00AC2332">
        <w:t>93047002168</w:t>
      </w:r>
      <w:proofErr w:type="spellEnd"/>
      <w:r w:rsidR="00AC2332" w:rsidRPr="00AC2332">
        <w:t xml:space="preserve">, </w:t>
      </w:r>
      <w:proofErr w:type="spellStart"/>
      <w:r w:rsidR="00AC2332" w:rsidRPr="00AC2332">
        <w:t>MBS</w:t>
      </w:r>
      <w:proofErr w:type="spellEnd"/>
      <w:r w:rsidR="00AC2332" w:rsidRPr="00AC2332">
        <w:t xml:space="preserve">: </w:t>
      </w:r>
      <w:proofErr w:type="spellStart"/>
      <w:r w:rsidR="00AC2332" w:rsidRPr="00AC2332">
        <w:t>080289383</w:t>
      </w:r>
      <w:proofErr w:type="spellEnd"/>
      <w:r w:rsidR="00CD4412">
        <w:t xml:space="preserve">.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AC2332">
        <w:t>3.358.836,75</w:t>
      </w:r>
      <w:r w:rsidR="004D2E33">
        <w:t xml:space="preserve">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proofErr w:type="spellStart"/>
      <w:r w:rsidR="00A04045">
        <w:t>26</w:t>
      </w:r>
      <w:proofErr w:type="spellEnd"/>
      <w:r w:rsidR="00A04045">
        <w:t xml:space="preserve">. lipnja </w:t>
      </w:r>
      <w:proofErr w:type="spellStart"/>
      <w:r w:rsidR="00A04045">
        <w:t>2017</w:t>
      </w:r>
      <w:proofErr w:type="spellEnd"/>
      <w:r>
        <w:t>.</w:t>
      </w:r>
    </w:p>
    <w:p w:rsidRDefault="00187124" w:rsidP="00D2010E" w:rsidR="00187124">
      <w:pPr>
        <w:jc w:val="center"/>
      </w:pPr>
    </w:p>
    <w:p w:rsidRDefault="00D2010E" w:rsidP="0028327B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28327B" w:rsidR="00D2010E">
      <w:pPr>
        <w:jc w:val="right"/>
      </w:pPr>
      <w:r>
        <w:t xml:space="preserve">          Jelena Vučemilo Manojlovski </w:t>
      </w:r>
      <w:r w:rsidR="00E56FDF">
        <w:t>v.r.</w:t>
      </w:r>
    </w:p>
    <w:p w:rsidRDefault="00E56FDF" w:rsidP="0028327B" w:rsidR="00E56FDF">
      <w:pPr>
        <w:jc w:val="right"/>
      </w:pPr>
    </w:p>
    <w:p w:rsidRDefault="00E56FDF" w:rsidP="00DC1E6F" w:rsidR="00E56FDF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</w:t>
      </w:r>
    </w:p>
    <w:p w:rsidRDefault="00E56FDF" w:rsidP="00DC1E6F" w:rsidR="00E56FDF">
      <w:pPr>
        <w:jc w:val="right"/>
      </w:pPr>
      <w:r>
        <w:t xml:space="preserve">ovlašteni službenik: </w:t>
      </w:r>
    </w:p>
    <w:p w:rsidRDefault="00E56FDF" w:rsidP="00DC1E6F" w:rsidR="00E56FDF">
      <w:pPr>
        <w:jc w:val="right"/>
      </w:pPr>
      <w:r>
        <w:t>Ivana Slaviček</w:t>
      </w:r>
    </w:p>
    <w:p w:rsidRDefault="00E56FDF" w:rsidP="0028327B" w:rsidR="00E56FDF">
      <w:pPr>
        <w:jc w:val="right"/>
      </w:pP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6FD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6F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56FDF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B2E99"/>
    <w:rsid w:val="00156BFC"/>
    <w:rsid w:val="0017125F"/>
    <w:rsid w:val="00187124"/>
    <w:rsid w:val="00222323"/>
    <w:rsid w:val="0028327B"/>
    <w:rsid w:val="0029156E"/>
    <w:rsid w:val="002D1AE7"/>
    <w:rsid w:val="002E2477"/>
    <w:rsid w:val="003839BE"/>
    <w:rsid w:val="003D2404"/>
    <w:rsid w:val="003F6C0C"/>
    <w:rsid w:val="00487B34"/>
    <w:rsid w:val="00490F83"/>
    <w:rsid w:val="004C025F"/>
    <w:rsid w:val="004C0A55"/>
    <w:rsid w:val="004D2E33"/>
    <w:rsid w:val="004E7C7E"/>
    <w:rsid w:val="00596E55"/>
    <w:rsid w:val="00653450"/>
    <w:rsid w:val="00771BA0"/>
    <w:rsid w:val="007D186D"/>
    <w:rsid w:val="007F087B"/>
    <w:rsid w:val="008367F3"/>
    <w:rsid w:val="00937EE8"/>
    <w:rsid w:val="00943F6F"/>
    <w:rsid w:val="00A04045"/>
    <w:rsid w:val="00A1737A"/>
    <w:rsid w:val="00AB7D6B"/>
    <w:rsid w:val="00AC2332"/>
    <w:rsid w:val="00AD4D4F"/>
    <w:rsid w:val="00B51A89"/>
    <w:rsid w:val="00B96BA2"/>
    <w:rsid w:val="00BB114C"/>
    <w:rsid w:val="00C83088"/>
    <w:rsid w:val="00CC1534"/>
    <w:rsid w:val="00CD4412"/>
    <w:rsid w:val="00D2010E"/>
    <w:rsid w:val="00D4082C"/>
    <w:rsid w:val="00DF1419"/>
    <w:rsid w:val="00E34A70"/>
    <w:rsid w:val="00E34BAC"/>
    <w:rsid w:val="00E56FDF"/>
    <w:rsid w:val="00EC0282"/>
    <w:rsid w:val="00EF4377"/>
    <w:rsid w:val="00F45B98"/>
    <w:rsid w:val="00F9561F"/>
    <w:rsid w:val="00FD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6F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F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F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F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F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6F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F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F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F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F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7487</izvorni_sadrzaj>
    <derivirana_varijabla naziv="DomainObject.Predmet.Broj_1">7487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St-7487/2015</izvorni_sadrzaj>
    <derivirana_varijabla naziv="DomainObject.Predmet.OznakaBroj_1">St-7487/2015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BERTOL d.o.o.</izvorni_sadrzaj>
    <derivirana_varijabla naziv="DomainObject.Predmet.ProtustrankaFormated_1">  BERTOL d.o.o.</derivirana_varijabla>
  </DomainObject.Predmet.ProtustrankaFormated>
  <DomainObject.Predmet.ProtustrankaFormatedOIB>
    <izvorni_sadrzaj>  BERTOL d.o.o., OIB 93047002168</izvorni_sadrzaj>
    <derivirana_varijabla naziv="DomainObject.Predmet.ProtustrankaFormatedOIB_1">  BERTOL d.o.o., OIB 93047002168</derivirana_varijabla>
  </DomainObject.Predmet.ProtustrankaFormatedOIB>
  <DomainObject.Predmet.ProtustrankaFormatedWithAdress>
    <izvorni_sadrzaj> BERTOL d.o.o., Velika Mlaka, Pavlinska 32, 10410 Velika Gorica</izvorni_sadrzaj>
    <derivirana_varijabla naziv="DomainObject.Predmet.ProtustrankaFormatedWithAdress_1"> BERTOL d.o.o., Velika Mlaka, Pavlinska 32, 10410 Velika Gorica</derivirana_varijabla>
  </DomainObject.Predmet.ProtustrankaFormatedWithAdress>
  <DomainObject.Predmet.ProtustrankaFormatedWithAdressOIB>
    <izvorni_sadrzaj> BERTOL d.o.o., OIB 93047002168, Velika Mlaka, Pavlinska 32, 10410 Velika Gorica</izvorni_sadrzaj>
    <derivirana_varijabla naziv="DomainObject.Predmet.ProtustrankaFormatedWithAdressOIB_1"> BERTOL d.o.o., OIB 93047002168, Velika Mlaka, Pavlinska 32, 10410 Velika Gorica</derivirana_varijabla>
  </DomainObject.Predmet.ProtustrankaFormatedWithAdressOIB>
  <DomainObject.Predmet.ProtustrankaWithAdress>
    <izvorni_sadrzaj>BERTOL d.o.o. Velika Mlaka, Pavlinska 32, 10410 Velika Gorica</izvorni_sadrzaj>
    <derivirana_varijabla naziv="DomainObject.Predmet.ProtustrankaWithAdress_1">BERTOL d.o.o. Velika Mlaka, Pavlinska 32, 10410 Velika Gorica</derivirana_varijabla>
  </DomainObject.Predmet.ProtustrankaWithAdress>
  <DomainObject.Predmet.ProtustrankaWithAdressOIB>
    <izvorni_sadrzaj>BERTOL d.o.o., OIB 93047002168, Velika Mlaka, Pavlinska 32, 10410 Velika Gorica</izvorni_sadrzaj>
    <derivirana_varijabla naziv="DomainObject.Predmet.ProtustrankaWithAdressOIB_1">BERTOL d.o.o., OIB 93047002168, Velika Mlaka, Pavlinska 32, 10410 Velika Gorica</derivirana_varijabla>
  </DomainObject.Predmet.ProtustrankaWithAdressOIB>
  <DomainObject.Predmet.ProtustrankaNazivFormated>
    <izvorni_sadrzaj>BERTOL d.o.o.</izvorni_sadrzaj>
    <derivirana_varijabla naziv="DomainObject.Predmet.ProtustrankaNazivFormated_1">BERTOL d.o.o.</derivirana_varijabla>
  </DomainObject.Predmet.ProtustrankaNazivFormated>
  <DomainObject.Predmet.ProtustrankaNazivFormatedOIB>
    <izvorni_sadrzaj>BERTOL d.o.o., OIB 93047002168</izvorni_sadrzaj>
    <derivirana_varijabla naziv="DomainObject.Predmet.ProtustrankaNazivFormatedOIB_1">BERTOL d.o.o., OIB 93047002168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BERTOL d.o.o.</item>
    </izvorni_sadrzaj>
    <derivirana_varijabla naziv="DomainObject.Predmet.ProtuStrankaListFormated_1">
      <item>BERTOL d.o.o.</item>
    </derivirana_varijabla>
  </DomainObject.Predmet.ProtuStrankaListFormated>
  <DomainObject.Predmet.ProtuStrankaListFormatedOIB>
    <izvorni_sadrzaj>
      <item>BERTOL d.o.o., OIB 93047002168</item>
    </izvorni_sadrzaj>
    <derivirana_varijabla naziv="DomainObject.Predmet.ProtuStrankaListFormatedOIB_1">
      <item>BERTOL d.o.o., OIB 93047002168</item>
    </derivirana_varijabla>
  </DomainObject.Predmet.ProtuStrankaListFormatedOIB>
  <DomainObject.Predmet.ProtuStrankaListFormatedWithAdress>
    <izvorni_sadrzaj>
      <item>BERTOL d.o.o., Velika Mlaka, Pavlinska 32, 10410 Velika Gorica</item>
    </izvorni_sadrzaj>
    <derivirana_varijabla naziv="DomainObject.Predmet.ProtuStrankaListFormatedWithAdress_1">
      <item>BERTOL d.o.o., Velika Mlaka, Pavlinska 32, 10410 Velika Gorica</item>
    </derivirana_varijabla>
  </DomainObject.Predmet.ProtuStrankaListFormatedWithAdress>
  <DomainObject.Predmet.ProtuStrankaListFormatedWithAdressOIB>
    <izvorni_sadrzaj>
      <item>BERTOL d.o.o., OIB 93047002168, Velika Mlaka, Pavlinska 32, 10410 Velika Gorica</item>
    </izvorni_sadrzaj>
    <derivirana_varijabla naziv="DomainObject.Predmet.ProtuStrankaListFormatedWithAdressOIB_1">
      <item>BERTOL d.o.o., OIB 93047002168, Velika Mlaka, Pavlinska 32, 10410 Velika Gorica</item>
    </derivirana_varijabla>
  </DomainObject.Predmet.ProtuStrankaListFormatedWithAdressOIB>
  <DomainObject.Predmet.ProtuStrankaListNazivFormated>
    <izvorni_sadrzaj>
      <item>BERTOL d.o.o.</item>
    </izvorni_sadrzaj>
    <derivirana_varijabla naziv="DomainObject.Predmet.ProtuStrankaListNazivFormated_1">
      <item>BERTOL d.o.o.</item>
    </derivirana_varijabla>
  </DomainObject.Predmet.ProtuStrankaListNazivFormated>
  <DomainObject.Predmet.ProtuStrankaListNazivFormatedOIB>
    <izvorni_sadrzaj>
      <item>BERTOL d.o.o., OIB 93047002168</item>
    </izvorni_sadrzaj>
    <derivirana_varijabla naziv="DomainObject.Predmet.ProtuStrankaListNazivFormatedOIB_1">
      <item>BERTOL d.o.o., OIB 93047002168</item>
    </derivirana_varijabla>
  </DomainObject.Predmet.ProtuStrankaListNazivFormatedOIB>
  <DomainObject.Predmet.OstaliListFormated>
    <izvorni_sadrzaj>
      <item>Kristina Bertol</item>
      <item>Tomislav Bertol</item>
    </izvorni_sadrzaj>
    <derivirana_varijabla naziv="DomainObject.Predmet.OstaliListFormated_1">
      <item>Kristina Bertol</item>
      <item>Tomislav Bertol</item>
    </derivirana_varijabla>
  </DomainObject.Predmet.OstaliListFormated>
  <DomainObject.Predmet.OstaliListFormatedOIB>
    <izvorni_sadrzaj>
      <item>Kristina Bertol, OIB 98215997588</item>
      <item>Tomislav Bertol, OIB 43575503948</item>
    </izvorni_sadrzaj>
    <derivirana_varijabla naziv="DomainObject.Predmet.OstaliListFormatedOIB_1">
      <item>Kristina Bertol, OIB 98215997588</item>
      <item>Tomislav Bertol, OIB 43575503948</item>
    </derivirana_varijabla>
  </DomainObject.Predmet.OstaliListFormatedOIB>
  <DomainObject.Predmet.OstaliListFormatedWithAdress>
    <izvorni_sadrzaj>
      <item>Kristina Bertol, Ulica Junija Palmotića 72, 10410 Velika Gorica</item>
      <item>Tomislav Bertol, Pavlinska 32, 10010 Velika Mlaka</item>
    </izvorni_sadrzaj>
    <derivirana_varijabla naziv="DomainObject.Predmet.OstaliListFormatedWithAdress_1">
      <item>Kristina Bertol, Ulica Junija Palmotića 72, 10410 Velika Gorica</item>
      <item>Tomislav Bertol, Pavlinska 32, 10010 Velika Mlaka</item>
    </derivirana_varijabla>
  </DomainObject.Predmet.OstaliListFormatedWithAdress>
  <DomainObject.Predmet.OstaliListFormatedWithAdressOIB>
    <izvorni_sadrzaj>
      <item>Kristina Bertol, OIB 98215997588, Ulica Junija Palmotića 72, 10410 Velika Gorica</item>
      <item>Tomislav Bertol, OIB 43575503948, Pavlinska 32, 10010 Velika Mlaka</item>
    </izvorni_sadrzaj>
    <derivirana_varijabla naziv="DomainObject.Predmet.OstaliListFormatedWithAdressOIB_1">
      <item>Kristina Bertol, OIB 98215997588, Ulica Junija Palmotića 72, 10410 Velika Gorica</item>
      <item>Tomislav Bertol, OIB 43575503948, Pavlinska 32, 10010 Velika Mlaka</item>
    </derivirana_varijabla>
  </DomainObject.Predmet.OstaliListFormatedWithAdressOIB>
  <DomainObject.Predmet.OstaliListNazivFormated>
    <izvorni_sadrzaj>
      <item>Kristina Bertol</item>
      <item>Tomislav Bertol</item>
    </izvorni_sadrzaj>
    <derivirana_varijabla naziv="DomainObject.Predmet.OstaliListNazivFormated_1">
      <item>Kristina Bertol</item>
      <item>Tomislav Bertol</item>
    </derivirana_varijabla>
  </DomainObject.Predmet.OstaliListNazivFormated>
  <DomainObject.Predmet.OstaliListNazivFormatedOIB>
    <izvorni_sadrzaj>
      <item>Kristina Bertol, OIB 98215997588</item>
      <item>Tomislav Bertol, OIB 43575503948</item>
    </izvorni_sadrzaj>
    <derivirana_varijabla naziv="DomainObject.Predmet.OstaliListNazivFormatedOIB_1">
      <item>Kristina Bertol, OIB 98215997588</item>
      <item>Tomislav Bertol, OIB 43575503948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BERTOL d.o.o.</izvorni_sadrzaj>
    <derivirana_varijabla naziv="DomainObject.Predmet.ProtustrankaIDrugi_1">BERTOL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BERTOL d.o.o., OIB 93047002168, Velika Mlaka, Pavlinska 32, 10410 Velika Gorica</izvorni_sadrzaj>
    <derivirana_varijabla naziv="DomainObject.Predmet.ProtustrankaIDrugiAdressOIB_1">BERTOL d.o.o., OIB 93047002168, Velika Mlaka, Pavlinska 32,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BERTOL d.o.o.</item>
      <item>Kristina Bertol</item>
      <item>Tomislav Bertol</item>
    </izvorni_sadrzaj>
    <derivirana_varijabla naziv="DomainObject.Predmet.SudioniciListNaziv_1">
      <item>FINA Regionalni centar Zagreb</item>
      <item>BERTOL d.o.o.</item>
      <item>Kristina Bertol</item>
      <item>Tomislav Bertol</item>
    </derivirana_varijabla>
  </DomainObject.Predmet.SudioniciListNaziv>
  <DomainObject.Predmet.SudioniciListAdressOIB>
    <izvorni_sadrzaj>
      <item>FINA Regionalni centar Zagreb, OIB 85821130368, Trg svibanjskih žrtava 1995. 1,10000 Zagreb</item>
      <item>BERTOL d.o.o., OIB 93047002168, Velika Mlaka, Pavlinska 32,10410 Velika Gorica</item>
      <item>Kristina Bertol, OIB 98215997588, Ulica Junija Palmotića 72,10410 Velika Gorica</item>
      <item>Tomislav Bertol, OIB 43575503948, Pavlinska 32,10010 Velika Mlaka</item>
    </izvorni_sadrzaj>
    <derivirana_varijabla naziv="DomainObject.Predmet.SudioniciListAdressOIB_1">
      <item>FINA Regionalni centar Zagreb, OIB 85821130368, Trg svibanjskih žrtava 1995. 1,10000 Zagreb</item>
      <item>BERTOL d.o.o., OIB 93047002168, Velika Mlaka, Pavlinska 32,10410 Velika Gorica</item>
      <item>Kristina Bertol, OIB 98215997588, Ulica Junija Palmotića 72,10410 Velika Gorica</item>
      <item>Tomislav Bertol, OIB 43575503948, Pavlinska 32,10010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93047002168</item>
      <item>, OIB 98215997588</item>
      <item>, OIB 43575503948</item>
    </izvorni_sadrzaj>
    <derivirana_varijabla naziv="DomainObject.Predmet.SudioniciListNazivOIB_1">
      <item>, OIB 85821130368</item>
      <item>, OIB 93047002168</item>
      <item>, OIB 98215997588</item>
      <item>, OIB 43575503948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248</properties:Words>
  <properties:Characters>1385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2017-06-26T12:41:00Z</dcterms:created>
  <dc:creator>Jelena Vučemilo Manojlovski</dc:creator>
  <cp:lastModifiedBy>Ivana Slaviček</cp:lastModifiedBy>
  <cp:lastPrinted>2017-06-26T12:30:00Z</cp:lastPrinted>
  <dcterms:modified xmlns:xsi="http://www.w3.org/2001/XMLSchema-instance" xsi:type="dcterms:W3CDTF">2017-06-26T12:43:00Z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