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35bd" w14:paraId="35e35bd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7B4820">
        <w:t>738</w:t>
      </w:r>
      <w:r w:rsidR="007D047B">
        <w:t>/16-</w:t>
      </w:r>
      <w:r w:rsidR="006F62C0">
        <w:t>11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7B4820" w:rsidRPr="007B4820">
        <w:t>ZADRUGA BRANITELJA Z.K.M. - zadruga za ekološku proizvodnju, prijevoz, građenje, turizam, savjetovanje i usluge, Ilok, Vlatka Kraljevića 12, OIB: 50205947472, MBS: 030093191</w:t>
      </w:r>
      <w:r w:rsidR="00DF4452">
        <w:rPr>
          <w:b/>
        </w:rPr>
        <w:t xml:space="preserve"> </w:t>
      </w:r>
      <w:r w:rsidR="002F3F8D">
        <w:t xml:space="preserve">dana </w:t>
      </w:r>
      <w:r w:rsidR="00366597">
        <w:t>2</w:t>
      </w:r>
      <w:r w:rsidR="000932BD">
        <w:t>4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7B4820" w:rsidRPr="007B4820">
        <w:t>ZADRUGA BRANITELJA Z.K.M. - zadruga za ekološku proizvodnju, prijevoz, građenje, turizam, savjetovanje i usluge, Ilok, Vlatka Kraljevića 12, OIB: 50205947472, MBS: 030093191</w:t>
      </w:r>
      <w:r w:rsidR="007B4820">
        <w:rPr>
          <w:b/>
        </w:rPr>
        <w:t xml:space="preserve"> </w:t>
      </w:r>
      <w:r w:rsidR="00F01731">
        <w:rPr>
          <w:b/>
        </w:rPr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7B4820">
        <w:t>738</w:t>
      </w:r>
      <w:r w:rsidRPr="00AE7D44">
        <w:t>-16</w:t>
      </w:r>
      <w:r>
        <w:t xml:space="preserve"> kod Hrvatske poštanske banke iznos od </w:t>
      </w:r>
      <w:r w:rsidR="007B4820">
        <w:t>10</w:t>
      </w:r>
      <w:r w:rsidR="000A6DA2">
        <w:t>.</w:t>
      </w:r>
      <w:r w:rsidR="007B4820">
        <w:t>000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7B4820">
        <w:t>23.</w:t>
      </w:r>
      <w:r w:rsidR="007D047B">
        <w:t xml:space="preserve"> </w:t>
      </w:r>
      <w:r w:rsidR="007B4820">
        <w:t>ožujka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7B4820" w:rsidRPr="007B4820">
        <w:t>ZADRUGA BRANITELJA Z.K.M. - zadruga za ekološku proizvodnju, prijevoz, građenje, turizam, savjetovanje i usluge, Ilok, Vlatka Kraljevića 12, OIB: 50205947472, MBS: 030093191</w:t>
      </w:r>
      <w:r w:rsidR="003E6ABD" w:rsidRPr="00AE7D44">
        <w:t>.</w:t>
      </w:r>
    </w:p>
    <w:p w:rsidRDefault="00411A7F" w:rsidP="007B4820" w:rsidR="00411A7F">
      <w:pPr>
        <w:tabs>
          <w:tab w:pos="3225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tab/>
      </w:r>
      <w:r w:rsidR="007D047B">
        <w:tab/>
      </w:r>
      <w:r w:rsidR="001032CF">
        <w:tab/>
      </w:r>
      <w:r w:rsidR="007B4820">
        <w:tab/>
        <w:t>Broj: 6 St-738</w:t>
      </w:r>
      <w:r w:rsidR="00366597">
        <w:t>/16-1</w:t>
      </w:r>
      <w:r w:rsidR="006F62C0">
        <w:t>1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7B4820">
        <w:t>738</w:t>
      </w:r>
      <w:r w:rsidR="00411A7F">
        <w:t xml:space="preserve">/16 od </w:t>
      </w:r>
      <w:r w:rsidR="00CC6A8A">
        <w:t>1</w:t>
      </w:r>
      <w:r w:rsidR="007B4820">
        <w:t>0</w:t>
      </w:r>
      <w:r w:rsidR="007D047B">
        <w:t xml:space="preserve">. </w:t>
      </w:r>
      <w:r w:rsidR="00CC6A8A">
        <w:t>veljače</w:t>
      </w:r>
      <w:r w:rsidR="00411A7F">
        <w:t xml:space="preserve"> </w:t>
      </w:r>
      <w:r w:rsidR="00FD751B">
        <w:t>201</w:t>
      </w:r>
      <w:r w:rsidR="003D3812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7B4820">
        <w:t>10</w:t>
      </w:r>
      <w:r w:rsidR="00DF4452">
        <w:t>.</w:t>
      </w:r>
      <w:r w:rsidR="007B4820">
        <w:t>000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0932BD">
        <w:t>24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</w:t>
      </w:r>
      <w:r w:rsidR="00F01731">
        <w:t>4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376216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932BD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2790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1886"/>
    <w:rsid w:val="00366021"/>
    <w:rsid w:val="00366597"/>
    <w:rsid w:val="00376216"/>
    <w:rsid w:val="003A4406"/>
    <w:rsid w:val="003B0183"/>
    <w:rsid w:val="003B0E86"/>
    <w:rsid w:val="003B4C28"/>
    <w:rsid w:val="003C42EF"/>
    <w:rsid w:val="003D3812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42910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6F62C0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B4820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6347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C6A8A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01731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376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76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76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376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76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76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Z.K.M. - zadruga za ekološku proizvodnju, prijevoz, građenje, turizam, savjetovanje i usluge</izvorni_sadrzaj>
    <derivirana_varijabla naziv="DomainObject.Predmet.ProtustrankaFormated_1">  ZADRUGA BRANITELJA Z.K.M. - zadruga za ekološku proizvodnju, prijevoz, građenje, turizam, savjetovanje i usluge</derivirana_varijabla>
  </DomainObject.Predmet.ProtustrankaFormated>
  <DomainObject.Predmet.ProtustrankaFormatedOIB>
    <izvorni_sadrzaj>  ZADRUGA BRANITELJA Z.K.M. - zadruga za ekološku proizvodnju, prijevoz, građenje, turizam, savjetovanje i usluge, OIB 50205947472</izvorni_sadrzaj>
    <derivirana_varijabla naziv="DomainObject.Predmet.ProtustrankaFormatedOIB_1">  ZADRUGA BRANITELJA Z.K.M. - zadruga za ekološku proizvodnju, prijevoz, građenje, turizam, savjetovanje i usluge, OIB 50205947472</derivirana_varijabla>
  </DomainObject.Predmet.ProtustrankaFormatedOIB>
  <DomainObject.Predmet.ProtustrankaFormatedWithAdress>
    <izvorni_sadrzaj> ZADRUGA BRANITELJA Z.K.M. - zadruga za ekološku proizvodnju, prijevoz, građenje, turizam, savjetovanje i usluge, Vlatka Kraljevića 12, 32236 Ilok</izvorni_sadrzaj>
    <derivirana_varijabla naziv="DomainObject.Predmet.ProtustrankaFormatedWithAdress_1"> ZADRUGA BRANITELJA Z.K.M. - zadruga za ekološku proizvodnju, prijevoz, građenje, turizam, savjetovanje i usluge, Vlatka Kraljevića 12, 32236 Ilok</derivirana_varijabla>
  </DomainObject.Predmet.ProtustrankaFormatedWithAdress>
  <DomainObject.Predmet.ProtustrankaFormatedWithAdressOIB>
    <izvorni_sadrzaj> ZADRUGA BRANITELJA Z.K.M. - zadruga za ekološku proizvodnju, prijevoz, građenje, turizam, savjetovanje i usluge, OIB 50205947472, Vlatka Kraljevića 12, 32236 Ilok</izvorni_sadrzaj>
    <derivirana_varijabla naziv="DomainObject.Predmet.ProtustrankaFormatedWithAdressOIB_1"> ZADRUGA BRANITELJA Z.K.M. - zadruga za ekološku proizvodnju, prijevoz, građenje, turizam, savjetovanje i usluge, OIB 50205947472, Vlatka Kraljevića 12, 32236 Ilok</derivirana_varijabla>
  </DomainObject.Predmet.ProtustrankaFormatedWithAdressOIB>
  <DomainObject.Predmet.ProtustrankaWithAdress>
    <izvorni_sadrzaj>ZADRUGA BRANITELJA Z.K.M. - zadruga za ekološku proizvodnju, prijevoz, građenje, turizam, savjetovanje i usluge Vlatka Kraljevića 12, 32236 Ilok</izvorni_sadrzaj>
    <derivirana_varijabla naziv="DomainObject.Predmet.ProtustrankaWithAdress_1">ZADRUGA BRANITELJA Z.K.M. - zadruga za ekološku proizvodnju, prijevoz, građenje, turizam, savjetovanje i usluge Vlatka Kraljevića 12, 32236 Ilok</derivirana_varijabla>
  </DomainObject.Predmet.ProtustrankaWithAdress>
  <DomainObject.Predmet.ProtustrankaWith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WithAdressOIB_1">ZADRUGA BRANITELJA Z.K.M. - zadruga za ekološku proizvodnju, prijevoz, građenje, turizam, savjetovanje i usluge, OIB 50205947472, Vlatka Kraljevića 12, 32236 Ilok</derivirana_varijabla>
  </DomainObject.Predmet.ProtustrankaWithAdressOIB>
  <DomainObject.Predmet.ProtustrankaNazivFormated>
    <izvorni_sadrzaj>ZADRUGA BRANITELJA Z.K.M. - zadruga za ekološku proizvodnju, prijevoz, građenje, turizam, savjetovanje i usluge</izvorni_sadrzaj>
    <derivirana_varijabla naziv="DomainObject.Predmet.ProtustrankaNazivFormated_1">ZADRUGA BRANITELJA Z.K.M. - zadruga za ekološku proizvodnju, prijevoz, građenje, turizam, savjetovanje i usluge</derivirana_varijabla>
  </DomainObject.Predmet.ProtustrankaNazivFormated>
  <DomainObject.Predmet.ProtustrankaNazivFormatedOIB>
    <izvorni_sadrzaj>ZADRUGA BRANITELJA Z.K.M. - zadruga za ekološku proizvodnju, prijevoz, građenje, turizam, savjetovanje i usluge, OIB 50205947472</izvorni_sadrzaj>
    <derivirana_varijabla naziv="DomainObject.Predmet.ProtustrankaNazivFormatedOIB_1">ZADRUGA BRANITELJA Z.K.M. - zadruga za ekološku proizvodnju, prijevoz, građenje, turizam, savjetovanje i usluge, OIB 50205947472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Z.K.M. - zadruga za ekološku proizvodnju, prijevoz, građenje, turizam, savjetovanje i usluge</item>
    </izvorni_sadrzaj>
    <derivirana_varijabla naziv="DomainObject.Predmet.ProtuStrankaListFormated_1">
      <item>ZADRUGA BRANITELJA Z.K.M. - zadruga za ekološku proizvodnju, prijevoz, građenje, turizam, savjetovanje i usluge</item>
    </derivirana_varijabla>
  </DomainObject.Predmet.ProtuStrankaListFormated>
  <DomainObject.Predmet.ProtuStrankaListFormatedOIB>
    <izvorni_sadrzaj>
      <item>ZADRUGA BRANITELJA Z.K.M. - zadruga za ekološku proizvodnju, prijevoz, građenje, turizam, savjetovanje i usluge, OIB 50205947472</item>
    </izvorni_sadrzaj>
    <derivirana_varijabla naziv="DomainObject.Predmet.ProtuStrankaListFormatedOIB_1">
      <item>ZADRUGA BRANITELJA Z.K.M. - zadruga za ekološku proizvodnju, prijevoz, građenje, turizam, savjetovanje i usluge, OIB 50205947472</item>
    </derivirana_varijabla>
  </DomainObject.Predmet.ProtuStrankaListFormatedOIB>
  <DomainObject.Predmet.ProtuStrankaListFormatedWithAdress>
    <izvorni_sadrzaj>
      <item>ZADRUGA BRANITELJA Z.K.M. - zadruga za ekološku proizvodnju, prijevoz, građenje, turizam, savjetovanje i usluge, Vlatka Kraljevića 12, 32236 Ilok</item>
    </izvorni_sadrzaj>
    <derivirana_varijabla naziv="DomainObject.Predmet.ProtuStrankaListFormatedWithAdress_1">
      <item>ZADRUGA BRANITELJA Z.K.M. - zadruga za ekološku proizvodnju, prijevoz, građenje, turizam, savjetovanje i usluge, Vlatka Kraljevića 12, 32236 Ilok</item>
    </derivirana_varijabla>
  </DomainObject.Predmet.ProtuStrankaListFormatedWithAdress>
  <DomainObject.Predmet.ProtuStrankaListFormatedWithAdressOIB>
    <izvorni_sadrzaj>
      <item>ZADRUGA BRANITELJA Z.K.M. - zadruga za ekološku proizvodnju, prijevoz, građenje, turizam, savjetovanje i usluge, OIB 50205947472, Vlatka Kraljevića 12, 32236 Ilok</item>
    </izvorni_sadrzaj>
    <derivirana_varijabla naziv="DomainObject.Predmet.ProtuStrankaListFormatedWithAdressOIB_1">
      <item>ZADRUGA BRANITELJA Z.K.M. - zadruga za ekološku proizvodnju, prijevoz, građenje, turizam, savjetovanje i usluge, OIB 50205947472, Vlatka Kraljevića 12, 32236 Ilok</item>
    </derivirana_varijabla>
  </DomainObject.Predmet.ProtuStrankaListFormatedWithAdressOIB>
  <DomainObject.Predmet.ProtuStrankaListNazivFormated>
    <izvorni_sadrzaj>
      <item>ZADRUGA BRANITELJA Z.K.M. - zadruga za ekološku proizvodnju, prijevoz, građenje, turizam, savjetovanje i usluge</item>
    </izvorni_sadrzaj>
    <derivirana_varijabla naziv="DomainObject.Predmet.ProtuStrankaListNazivFormated_1">
      <item>ZADRUGA BRANITELJA Z.K.M. - zadruga za ekološku proizvodnju, prijevoz, građenje, turizam, savjetovanje i usluge</item>
    </derivirana_varijabla>
  </DomainObject.Predmet.ProtuStrankaListNazivFormated>
  <DomainObject.Predmet.ProtuStrankaListNazivFormatedOIB>
    <izvorni_sadrzaj>
      <item>ZADRUGA BRANITELJA Z.K.M. - zadruga za ekološku proizvodnju, prijevoz, građenje, turizam, savjetovanje i usluge, OIB 50205947472</item>
    </izvorni_sadrzaj>
    <derivirana_varijabla naziv="DomainObject.Predmet.ProtuStrankaListNazivFormatedOIB_1">
      <item>ZADRUGA BRANITELJA Z.K.M. - zadruga za ekološku proizvodnju, prijevoz, građenje, turizam, savjetovanje i usluge, OIB 50205947472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Z.K.M. - zadruga za ekološku proizvodnju, prijevoz, građenje, turizam, savjetovanje i usluge</izvorni_sadrzaj>
    <derivirana_varijabla naziv="DomainObject.Predmet.ProtustrankaIDrugi_1">ZADRUGA BRANITELJA Z.K.M. - zadruga za ekološku proizvodnju, prijevoz, građenje, turizam, savjetovanje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IDrugiAdressOIB_1">ZADRUGA BRANITELJA Z.K.M. - zadruga za ekološku proizvodnju, prijevoz, građenje, turizam, savjetovanje i usluge, OIB 50205947472, Vlatka Kraljevića 12,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Z.K.M. - zadruga za ekološku proizvodnju, prijevoz, građenje, turizam, savjetovanje i usluge</item>
    </izvorni_sadrzaj>
    <derivirana_varijabla naziv="DomainObject.Predmet.SudioniciListNaziv_1">
      <item>FINA RC OSIJEK</item>
      <item>ZADRUGA BRANITELJA Z.K.M. - zadruga za ekološku proizvodnju, prijevoz, građenje, turizam, savjetovanje i usluge</item>
    </derivirana_varijabla>
  </DomainObject.Predmet.SudioniciListNaziv>
  <DomainObject.Predmet.SudioniciListAdressOIB>
    <izvorni_sadrzaj>
      <item>FINA RC OSIJEK, OIB 85821130368</item>
      <item>ZADRUGA BRANITELJA Z.K.M. - zadruga za ekološku proizvodnju, prijevoz, građenje, turizam, savjetovanje i usluge, OIB 50205947472, Vlatka Kraljevića 12,32236 Ilok</item>
    </izvorni_sadrzaj>
    <derivirana_varijabla naziv="DomainObject.Predmet.SudioniciListAdressOIB_1">
      <item>FINA RC OSIJEK, OIB 85821130368</item>
      <item>ZADRUGA BRANITELJA Z.K.M. - zadruga za ekološku proizvodnju, prijevoz, građenje, turizam, savjetovanje i usluge, OIB 50205947472, Vlatka Kraljevića 12,32236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50205947472</item>
    </izvorni_sadrzaj>
    <derivirana_varijabla naziv="DomainObject.Predmet.SudioniciListNazivOIB_1">
      <item>, OIB 85821130368</item>
      <item>, OIB 50205947472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58021-6AA0-4C52-A887-2CC1DF5C7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2462</properties:Characters>
  <properties:Lines>89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2017-02-24T10:42:00Z</dcterms:created>
  <dc:creator>hermanj</dc:creator>
  <cp:lastModifiedBy>Maja Videnović</cp:lastModifiedBy>
  <cp:lastPrinted>2017-02-24T08:15:00Z</cp:lastPrinted>
  <dcterms:modified xmlns:xsi="http://www.w3.org/2001/XMLSchema-instance" xsi:type="dcterms:W3CDTF">2017-02-24T10:43:00Z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