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de846" w14:paraId="c4de846" w:rsidRDefault="006F6B15" w:rsidP="00824ECA" w:rsidR="006F6B15">
      <w:pPr>
        <w15:collapsed w:val="false"/>
      </w:pPr>
      <w:bookmarkStart w:name="_GoBack" w:id="0"/>
      <w:bookmarkEnd w:id="0"/>
      <w:r>
        <w:t xml:space="preserve">      </w:t>
      </w:r>
    </w:p>
    <w:p w:rsidRDefault="00824ECA" w:rsidP="00824ECA" w:rsidR="00824ECA">
      <w:r>
        <w:t xml:space="preserve">        REPUBLIKA HRVATSKA</w:t>
      </w:r>
    </w:p>
    <w:p w:rsidRDefault="00824ECA" w:rsidP="00824ECA" w:rsidR="00824ECA">
      <w:r>
        <w:t>TRGOVAČKI SUD U VARAŽDINU</w:t>
      </w:r>
      <w:r>
        <w:tab/>
      </w:r>
      <w:r>
        <w:tab/>
      </w:r>
      <w:r>
        <w:tab/>
        <w:t>Poslovni broj: 7 St-61/2014</w:t>
      </w:r>
    </w:p>
    <w:p w:rsidRDefault="00824ECA" w:rsidP="00824ECA" w:rsidR="00824ECA"/>
    <w:p w:rsidRDefault="00824ECA" w:rsidP="00824ECA" w:rsidR="00824ECA"/>
    <w:p w:rsidRDefault="00824ECA" w:rsidP="00824ECA" w:rsidR="00824ECA">
      <w:pPr>
        <w:jc w:val="center"/>
      </w:pPr>
      <w:r>
        <w:t>Z A P I S N I K</w:t>
      </w:r>
    </w:p>
    <w:p w:rsidRDefault="00824ECA" w:rsidP="00824ECA" w:rsidR="00824ECA">
      <w:pPr>
        <w:jc w:val="center"/>
      </w:pPr>
      <w:r>
        <w:t xml:space="preserve">od 10. srpnja 2018. </w:t>
      </w:r>
    </w:p>
    <w:p w:rsidRDefault="00824ECA" w:rsidP="00824ECA" w:rsidR="00824ECA">
      <w:pPr>
        <w:jc w:val="center"/>
      </w:pPr>
    </w:p>
    <w:p w:rsidRDefault="00824ECA" w:rsidP="00824ECA" w:rsidR="00824ECA">
      <w:pPr>
        <w:jc w:val="center"/>
      </w:pPr>
      <w:r>
        <w:t>o održanoj 8. javnoj dražbi kod Trgovačkog suda u Varaždinu</w:t>
      </w:r>
    </w:p>
    <w:p w:rsidRDefault="00824ECA" w:rsidP="00824ECA" w:rsidR="00824ECA">
      <w:pPr>
        <w:jc w:val="center"/>
      </w:pPr>
      <w:r>
        <w:t>u stečajnom postupku nad stečajnim dužnikom</w:t>
      </w:r>
    </w:p>
    <w:p w:rsidRDefault="00824ECA" w:rsidP="00824ECA" w:rsidR="00824ECA">
      <w:pPr>
        <w:jc w:val="center"/>
      </w:pPr>
      <w:r>
        <w:t xml:space="preserve">MESTRA d.o.o. "u stečaju", </w:t>
      </w:r>
      <w:proofErr w:type="spellStart"/>
      <w:r>
        <w:t>Petkovec</w:t>
      </w:r>
      <w:proofErr w:type="spellEnd"/>
      <w:r>
        <w:t xml:space="preserve"> Toplički br. 46, </w:t>
      </w:r>
    </w:p>
    <w:p w:rsidRDefault="00824ECA" w:rsidP="00824ECA" w:rsidR="00824ECA">
      <w:pPr>
        <w:jc w:val="center"/>
      </w:pPr>
      <w:r>
        <w:t>Kralja Tomislava14, OIB: 19823739547</w:t>
      </w:r>
    </w:p>
    <w:p w:rsidRDefault="00824ECA" w:rsidP="00824ECA" w:rsidR="00824ECA">
      <w:pPr>
        <w:jc w:val="center"/>
      </w:pPr>
    </w:p>
    <w:p w:rsidRDefault="00824ECA" w:rsidP="00824ECA" w:rsidR="00824ECA">
      <w:r>
        <w:t>Prisutni od strane suda:</w:t>
      </w:r>
    </w:p>
    <w:p w:rsidRDefault="00824ECA" w:rsidP="00824ECA" w:rsidR="00824ECA">
      <w:r>
        <w:t>Stečajni sudac: MARIJA LEVANIĆ-ŠKERBIĆ</w:t>
      </w:r>
    </w:p>
    <w:p w:rsidRDefault="00824ECA" w:rsidP="00824ECA" w:rsidR="00824ECA">
      <w:r>
        <w:t>Zapisničar:       ANDREJA LESJAK</w:t>
      </w:r>
    </w:p>
    <w:p w:rsidRDefault="00824ECA" w:rsidP="00824ECA" w:rsidR="00824ECA"/>
    <w:p w:rsidRDefault="00824ECA" w:rsidP="00824ECA" w:rsidR="00824ECA">
      <w:pPr>
        <w:ind w:firstLine="708"/>
      </w:pPr>
      <w:r>
        <w:t>Početak u 8,30 sati</w:t>
      </w:r>
    </w:p>
    <w:p w:rsidRDefault="00824ECA" w:rsidP="00824ECA" w:rsidR="00824ECA"/>
    <w:p w:rsidRDefault="00824ECA" w:rsidP="00824ECA" w:rsidR="00824ECA">
      <w:r>
        <w:tab/>
        <w:t>Konstatira se da su pristupili:</w:t>
      </w:r>
    </w:p>
    <w:p w:rsidRDefault="00824ECA" w:rsidP="00824ECA" w:rsidR="00824ECA">
      <w:pPr>
        <w:ind w:left="708"/>
      </w:pPr>
      <w:r>
        <w:t>- za vjerovnika MERCATOR-H d.o.o.- zamjenik pun. Ante Marić, odvjetnik iz Zagreba, zamjena za odvjetnika Tomislava Kosa</w:t>
      </w:r>
    </w:p>
    <w:p w:rsidRDefault="00824ECA" w:rsidP="00824ECA" w:rsidR="00824ECA">
      <w:pPr>
        <w:ind w:left="708"/>
      </w:pPr>
    </w:p>
    <w:p w:rsidRDefault="00824ECA" w:rsidP="00824ECA" w:rsidR="00824ECA">
      <w:pPr>
        <w:ind w:left="708"/>
      </w:pPr>
    </w:p>
    <w:p w:rsidRDefault="00824ECA" w:rsidP="00824ECA" w:rsidR="00824ECA">
      <w:pPr>
        <w:ind w:left="708"/>
        <w:jc w:val="both"/>
      </w:pPr>
      <w:r>
        <w:t xml:space="preserve">Konstatira se da je zaprimljen podnesak stečajnog i </w:t>
      </w:r>
      <w:proofErr w:type="spellStart"/>
      <w:r>
        <w:t>razlučnog</w:t>
      </w:r>
      <w:proofErr w:type="spellEnd"/>
      <w:r>
        <w:t xml:space="preserve"> vjerovnika H-ABDUCO kojim ispričava svoj nedolazak na ročište, te predlaže ukoliko nekretnine ne bude prodane na današnjoj dražbi da se za sljedeću dražbu početna cijena umanji za daljnjih 5% od procijenjene.</w:t>
      </w:r>
    </w:p>
    <w:p w:rsidRDefault="00824ECA" w:rsidP="00824ECA" w:rsidR="00824ECA">
      <w:pPr>
        <w:ind w:left="708"/>
      </w:pPr>
    </w:p>
    <w:p w:rsidRDefault="00824ECA" w:rsidP="00824ECA" w:rsidR="00824ECA">
      <w:pPr>
        <w:ind w:left="708"/>
      </w:pPr>
    </w:p>
    <w:p w:rsidRDefault="00824ECA" w:rsidP="00824ECA" w:rsidR="00824ECA">
      <w:pPr>
        <w:ind w:firstLine="708"/>
        <w:jc w:val="both"/>
      </w:pPr>
      <w:r>
        <w:t>Konstatira se da je zaključak o prodaji za današnju 8. javnu dražbu objavljen na e oglasnoj ploči ovoga suda 7. lipnja 2018.</w:t>
      </w:r>
    </w:p>
    <w:p w:rsidRDefault="00824ECA" w:rsidP="00824ECA" w:rsidR="00824ECA">
      <w:pPr>
        <w:ind w:firstLine="708"/>
        <w:jc w:val="both"/>
      </w:pPr>
    </w:p>
    <w:p w:rsidRDefault="00824ECA" w:rsidP="00824ECA" w:rsidR="00824ECA">
      <w:pPr>
        <w:ind w:firstLine="567"/>
        <w:jc w:val="both"/>
      </w:pPr>
      <w:r>
        <w:t>Stečajni sudac otvara ročište u 8,30 sati i objavljuje da je predmet ročišta prodaja nekretnina stečajnog dužnika, i to:</w:t>
      </w:r>
    </w:p>
    <w:p w:rsidRDefault="00824ECA" w:rsidP="00824ECA" w:rsidR="00824ECA">
      <w:pPr>
        <w:ind w:firstLine="567"/>
        <w:jc w:val="both"/>
      </w:pPr>
    </w:p>
    <w:p w:rsidRDefault="00824ECA" w:rsidP="00824ECA" w:rsidR="00824ECA">
      <w:pPr>
        <w:numPr>
          <w:ilvl w:val="0"/>
          <w:numId w:val="47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824ECA" w:rsidP="00824ECA" w:rsidR="00824ECA">
      <w:pPr>
        <w:ind w:left="360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824ECA" w:rsidP="00824ECA" w:rsidR="00824ECA">
      <w:pPr>
        <w:ind w:left="360"/>
        <w:jc w:val="both"/>
      </w:pPr>
    </w:p>
    <w:p w:rsidRDefault="00824ECA" w:rsidP="00824ECA" w:rsidR="00824ECA">
      <w:pPr>
        <w:ind w:left="360"/>
        <w:jc w:val="both"/>
        <w:rPr>
          <w:u w:val="single"/>
        </w:rPr>
      </w:pPr>
      <w:r>
        <w:rPr>
          <w:b/>
        </w:rPr>
        <w:t xml:space="preserve">Početna cijena iznosi  </w:t>
      </w:r>
      <w:r>
        <w:t>759.000,00 kn (55% od procijenjene vrijednosti).</w:t>
      </w:r>
    </w:p>
    <w:p w:rsidRDefault="00824ECA" w:rsidP="00824ECA" w:rsidR="00824ECA">
      <w:pPr>
        <w:jc w:val="both"/>
        <w:rPr>
          <w:u w:val="single"/>
        </w:rPr>
      </w:pPr>
    </w:p>
    <w:p w:rsidRDefault="00824ECA" w:rsidP="00824ECA" w:rsidR="00824ECA">
      <w:pPr>
        <w:jc w:val="both"/>
        <w:rPr>
          <w:u w:val="single"/>
        </w:rPr>
      </w:pPr>
    </w:p>
    <w:p w:rsidRDefault="00824ECA" w:rsidP="00824ECA" w:rsidR="00824ECA">
      <w:pPr>
        <w:numPr>
          <w:ilvl w:val="0"/>
          <w:numId w:val="47"/>
        </w:numPr>
        <w:jc w:val="both"/>
      </w:pPr>
      <w:r>
        <w:t xml:space="preserve">Nekretnina upisana z.k.ul. 2686 k.o. Novi Marof, kat. čestica 1872/13, zgrada 14 m2 </w:t>
      </w:r>
    </w:p>
    <w:p w:rsidRDefault="00824ECA" w:rsidP="00824ECA" w:rsidR="00824ECA">
      <w:pPr>
        <w:ind w:firstLine="360"/>
        <w:jc w:val="both"/>
      </w:pPr>
      <w:r>
        <w:t>i  z.k.ul. 2685 k.o. Novi Marof, kat. čestica 1872/12, zgrada 50 m2.</w:t>
      </w: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ind w:firstLine="360"/>
        <w:jc w:val="both"/>
      </w:pPr>
      <w:r>
        <w:rPr>
          <w:b/>
        </w:rPr>
        <w:t xml:space="preserve">Početna cijena ove nekretnine iznosi </w:t>
      </w:r>
      <w:r>
        <w:t>196.803,00 kn (55 % od procijenjene vrijednosti).</w:t>
      </w: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numPr>
          <w:ilvl w:val="0"/>
          <w:numId w:val="47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824ECA" w:rsidP="00824ECA" w:rsidR="00824ECA">
      <w:pPr>
        <w:jc w:val="both"/>
      </w:pPr>
    </w:p>
    <w:p w:rsidRDefault="00824ECA" w:rsidP="00824ECA" w:rsidR="00824ECA">
      <w:pPr>
        <w:ind w:firstLine="360"/>
        <w:jc w:val="both"/>
      </w:pPr>
      <w:r>
        <w:rPr>
          <w:b/>
        </w:rPr>
        <w:t xml:space="preserve">Početna cijena ove nekretnine iznosi </w:t>
      </w:r>
      <w:r>
        <w:t>1.376.743,00 kn (55% od procijenjene vrijednosti)</w:t>
      </w: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ind w:firstLine="708"/>
        <w:jc w:val="both"/>
      </w:pPr>
    </w:p>
    <w:p w:rsidRDefault="00824ECA" w:rsidP="00824ECA" w:rsidR="00824ECA">
      <w:pPr>
        <w:ind w:firstLine="708"/>
        <w:jc w:val="both"/>
      </w:pPr>
      <w:r>
        <w:t>Konstatira se da nitko nije uplatio jamčevinu.</w:t>
      </w:r>
    </w:p>
    <w:p w:rsidRDefault="00824ECA" w:rsidP="00824ECA" w:rsidR="00824ECA">
      <w:pPr>
        <w:ind w:firstLine="708"/>
        <w:jc w:val="both"/>
      </w:pPr>
    </w:p>
    <w:p w:rsidRDefault="00824ECA" w:rsidP="00824ECA" w:rsidR="00824ECA">
      <w:pPr>
        <w:ind w:firstLine="708"/>
        <w:jc w:val="both"/>
      </w:pPr>
      <w:r>
        <w:t>Stečajni sudac donosi</w:t>
      </w:r>
    </w:p>
    <w:p w:rsidRDefault="00824ECA" w:rsidP="00824ECA" w:rsidR="00824ECA">
      <w:pPr>
        <w:ind w:firstLine="708"/>
        <w:jc w:val="both"/>
      </w:pPr>
    </w:p>
    <w:p w:rsidRDefault="00824ECA" w:rsidP="00824ECA" w:rsidR="00824ECA">
      <w:pPr>
        <w:ind w:firstLine="708"/>
        <w:jc w:val="both"/>
      </w:pPr>
      <w:r>
        <w:tab/>
      </w:r>
      <w:r>
        <w:tab/>
      </w:r>
      <w:r>
        <w:tab/>
      </w:r>
      <w:r>
        <w:tab/>
        <w:t xml:space="preserve">Z A K LJ U Č A K  </w:t>
      </w:r>
    </w:p>
    <w:p w:rsidRDefault="00824ECA" w:rsidP="00824ECA" w:rsidR="00824ECA">
      <w:pPr>
        <w:ind w:left="705"/>
        <w:jc w:val="both"/>
      </w:pPr>
    </w:p>
    <w:p w:rsidRDefault="00824ECA" w:rsidP="00824ECA" w:rsidR="00824ECA">
      <w:pPr>
        <w:jc w:val="both"/>
      </w:pPr>
      <w:r>
        <w:t>I</w:t>
      </w:r>
      <w:r>
        <w:tab/>
        <w:t>Današnja 8. javna dražba oglašava se neuspjelom.</w:t>
      </w:r>
      <w:r>
        <w:tab/>
      </w:r>
    </w:p>
    <w:p w:rsidRDefault="00824ECA" w:rsidP="00824ECA" w:rsidR="00824ECA">
      <w:pPr>
        <w:ind w:hanging="705" w:left="705"/>
        <w:jc w:val="both"/>
      </w:pPr>
    </w:p>
    <w:p w:rsidRDefault="00824ECA" w:rsidP="00824ECA" w:rsidR="00824ECA">
      <w:pPr>
        <w:ind w:hanging="705" w:left="705"/>
        <w:jc w:val="both"/>
      </w:pPr>
      <w:r>
        <w:t>II</w:t>
      </w:r>
      <w:r>
        <w:tab/>
        <w:t xml:space="preserve">Određuje se deveta (9.) javna dražba za prodaju nekretnina stečajnog dužnika MESTRA d.o.o. "u stečaju", </w:t>
      </w:r>
      <w:proofErr w:type="spellStart"/>
      <w:r>
        <w:t>Petkovec</w:t>
      </w:r>
      <w:proofErr w:type="spellEnd"/>
      <w:r>
        <w:t xml:space="preserve"> Toplički br. 46, Kralja Tomislava14, OIB: 19823739547,  koja će se održati</w:t>
      </w:r>
    </w:p>
    <w:p w:rsidRDefault="00824ECA" w:rsidP="00824ECA" w:rsidR="00824ECA">
      <w:pPr>
        <w:ind w:hanging="705" w:left="705"/>
        <w:jc w:val="both"/>
      </w:pPr>
    </w:p>
    <w:p w:rsidRDefault="00824ECA" w:rsidP="00824ECA" w:rsidR="00824ECA">
      <w:pPr>
        <w:ind w:firstLine="708" w:left="2124"/>
        <w:rPr>
          <w:u w:val="single"/>
        </w:rPr>
      </w:pPr>
      <w:r>
        <w:rPr>
          <w:u w:val="single"/>
        </w:rPr>
        <w:t>17. rujna 2018. u  9,00 sati</w:t>
      </w:r>
    </w:p>
    <w:p w:rsidRDefault="00824ECA" w:rsidP="00824ECA" w:rsidR="00824ECA">
      <w:pPr>
        <w:ind w:left="705"/>
        <w:rPr>
          <w:u w:val="single"/>
        </w:rPr>
      </w:pPr>
      <w:r>
        <w:rPr>
          <w:u w:val="single"/>
        </w:rPr>
        <w:t>kod Trgovačkog suda u Varaždinu, Ulica B. Radića 2, soba 223/II kat</w:t>
      </w:r>
    </w:p>
    <w:p w:rsidRDefault="00824ECA" w:rsidP="00824ECA" w:rsidR="00824ECA">
      <w:pPr>
        <w:ind w:hanging="705" w:left="705"/>
        <w:jc w:val="both"/>
      </w:pPr>
    </w:p>
    <w:p w:rsidRDefault="00824ECA" w:rsidP="00824ECA" w:rsidR="00824ECA">
      <w:pPr>
        <w:ind w:hanging="705" w:left="705"/>
        <w:jc w:val="both"/>
      </w:pPr>
      <w:r>
        <w:t>na kojoj će se prodavati:</w:t>
      </w:r>
    </w:p>
    <w:p w:rsidRDefault="00824ECA" w:rsidP="00824ECA" w:rsidR="00824ECA">
      <w:pPr>
        <w:jc w:val="both"/>
      </w:pPr>
    </w:p>
    <w:p w:rsidRDefault="00824ECA" w:rsidP="00824ECA" w:rsidR="00824ECA">
      <w:pPr>
        <w:numPr>
          <w:ilvl w:val="0"/>
          <w:numId w:val="48"/>
        </w:numPr>
        <w:jc w:val="both"/>
        <w:rPr>
          <w:lang w:val="en-AU"/>
        </w:rPr>
      </w:pPr>
      <w:r>
        <w:t xml:space="preserve">Nekretnina upisana z.k.ul. broj 1811 k.o. </w:t>
      </w:r>
      <w:proofErr w:type="spellStart"/>
      <w:r>
        <w:t>Hrastovec</w:t>
      </w:r>
      <w:proofErr w:type="spellEnd"/>
      <w:r>
        <w:t xml:space="preserve"> Toplički, </w:t>
      </w:r>
      <w:proofErr w:type="spellStart"/>
      <w:r>
        <w:t>kat.čest</w:t>
      </w:r>
      <w:proofErr w:type="spellEnd"/>
      <w:r>
        <w:t xml:space="preserve">. 735/9, oranica </w:t>
      </w:r>
      <w:proofErr w:type="spellStart"/>
      <w:r>
        <w:t>Petkovec</w:t>
      </w:r>
      <w:proofErr w:type="spellEnd"/>
      <w:r>
        <w:t>, površine 453 m2</w:t>
      </w:r>
    </w:p>
    <w:p w:rsidRDefault="00824ECA" w:rsidP="00824ECA" w:rsidR="00824ECA">
      <w:pPr>
        <w:ind w:left="708"/>
        <w:jc w:val="both"/>
      </w:pPr>
      <w:r>
        <w:t xml:space="preserve">i nekretnina upisana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m2.</w:t>
      </w:r>
    </w:p>
    <w:p w:rsidRDefault="00824ECA" w:rsidP="00824ECA" w:rsidR="00824ECA">
      <w:pPr>
        <w:ind w:left="360"/>
        <w:jc w:val="both"/>
      </w:pPr>
    </w:p>
    <w:p w:rsidRDefault="00824ECA" w:rsidP="00824ECA" w:rsidR="00824ECA">
      <w:pPr>
        <w:ind w:left="360"/>
        <w:jc w:val="both"/>
        <w:rPr>
          <w:u w:val="single"/>
        </w:rPr>
      </w:pPr>
      <w:r>
        <w:t>Početna cijena iznosi 690.000,00 kuna  (50% od procijenjene vrijednosti).</w:t>
      </w:r>
    </w:p>
    <w:p w:rsidRDefault="00824ECA" w:rsidP="00824ECA" w:rsidR="00824ECA">
      <w:pPr>
        <w:jc w:val="both"/>
        <w:rPr>
          <w:u w:val="single"/>
        </w:rPr>
      </w:pPr>
    </w:p>
    <w:p w:rsidRDefault="00824ECA" w:rsidP="00824ECA" w:rsidR="00824ECA">
      <w:pPr>
        <w:numPr>
          <w:ilvl w:val="0"/>
          <w:numId w:val="48"/>
        </w:numPr>
        <w:jc w:val="both"/>
        <w:rPr>
          <w:u w:val="single"/>
        </w:rPr>
      </w:pPr>
      <w:r>
        <w:t>Nekretnina upisana z.k.ul. 2686 k.o. Novi Marof, kat. čestica 1872/13, zgrada 14 m2 i  z.k.ul. 2685 k.o. Novi Marof, kat. čestica 1872/12, zgrada 50 m2.</w:t>
      </w: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ind w:firstLine="360"/>
        <w:jc w:val="both"/>
      </w:pPr>
      <w:r>
        <w:t>Početna cijena ove nekretnine iznosi 178.912,00 kn (50 % od procijenjene vrijednosti).</w:t>
      </w:r>
    </w:p>
    <w:p w:rsidRDefault="00824ECA" w:rsidP="00824ECA" w:rsidR="00824ECA">
      <w:pPr>
        <w:ind w:firstLine="360"/>
        <w:jc w:val="both"/>
        <w:rPr>
          <w:u w:val="single"/>
        </w:rPr>
      </w:pPr>
    </w:p>
    <w:p w:rsidRDefault="00824ECA" w:rsidP="00824ECA" w:rsidR="00824ECA">
      <w:pPr>
        <w:numPr>
          <w:ilvl w:val="0"/>
          <w:numId w:val="48"/>
        </w:numPr>
        <w:jc w:val="both"/>
      </w:pPr>
      <w:r>
        <w:t xml:space="preserve">Nekretnina upisana z.k.ul. 768 k.o. </w:t>
      </w:r>
      <w:proofErr w:type="spellStart"/>
      <w:r>
        <w:t>Pobri</w:t>
      </w:r>
      <w:proofErr w:type="spellEnd"/>
      <w:r>
        <w:t>, kat. čest. 680, stambeno-poslovna građevina Opatija.</w:t>
      </w:r>
    </w:p>
    <w:p w:rsidRDefault="00824ECA" w:rsidP="00824ECA" w:rsidR="00824ECA">
      <w:pPr>
        <w:jc w:val="both"/>
      </w:pPr>
    </w:p>
    <w:p w:rsidRDefault="00824ECA" w:rsidP="00824ECA" w:rsidR="00824ECA">
      <w:pPr>
        <w:ind w:firstLine="360"/>
        <w:jc w:val="both"/>
      </w:pPr>
      <w:r>
        <w:t>Početna cijena ove nekretnine iznosi 1.251.585,00 kn (50% od procijenjene vrijednosti)</w:t>
      </w: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jc w:val="both"/>
      </w:pPr>
      <w:r>
        <w:t>Ročište će se održati i ako na njemu sudjeluje samo jedan ponuditelj.</w:t>
      </w:r>
    </w:p>
    <w:p w:rsidRDefault="00824ECA" w:rsidP="00824ECA" w:rsidR="00824ECA">
      <w:pPr>
        <w:jc w:val="both"/>
      </w:pPr>
    </w:p>
    <w:p w:rsidRDefault="00824ECA" w:rsidP="00824ECA" w:rsidR="00824ECA">
      <w:pPr>
        <w:jc w:val="both"/>
      </w:pPr>
      <w:r>
        <w:t>Ovaj zaključak o prodaji objaviti će se na e-Oglasnoj ploči Trgovačkog suda u Varaždinu, na web stranici Visokog trgovačkog suda Republike Hrvatske (</w:t>
      </w:r>
      <w:hyperlink r:id="rId10" w:history="true">
        <w:r>
          <w:rPr>
            <w:rStyle w:val="Hiperveza"/>
          </w:rPr>
          <w:t>www.sudacka-mreza.hr/stecaj)</w:t>
        </w:r>
      </w:hyperlink>
      <w:r>
        <w:t>, na web stranici Hrvatske gospodarske komore.</w:t>
      </w:r>
    </w:p>
    <w:p w:rsidRDefault="00824ECA" w:rsidP="00824ECA" w:rsidR="00824ECA">
      <w:pPr>
        <w:jc w:val="both"/>
      </w:pPr>
    </w:p>
    <w:p w:rsidRDefault="00824ECA" w:rsidP="00824ECA" w:rsidR="00824ECA">
      <w:pPr>
        <w:jc w:val="both"/>
      </w:pPr>
      <w:r>
        <w:t>Ovlašćuje se stečajni upravitelj da oglas o javnoj dražbi sa svim uvjetima prodaje objavi u sredstvima javnog informiranja.</w:t>
      </w:r>
    </w:p>
    <w:p w:rsidRDefault="00824ECA" w:rsidP="00824ECA" w:rsidR="00824ECA">
      <w:pPr>
        <w:jc w:val="both"/>
      </w:pPr>
    </w:p>
    <w:p w:rsidRDefault="00824ECA" w:rsidP="00824ECA" w:rsidR="00824ECA">
      <w:pPr>
        <w:jc w:val="both"/>
      </w:pPr>
      <w:r>
        <w:t>Rok od objave ovog zaključka o prodaji na e-Oglasnoj ploči ovog suda do prodaje iznosi najmanje 15 dana.</w:t>
      </w: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jc w:val="both"/>
      </w:pPr>
    </w:p>
    <w:p w:rsidRDefault="00824ECA" w:rsidP="00824ECA" w:rsidR="00824ECA">
      <w:pPr>
        <w:jc w:val="both"/>
      </w:pPr>
      <w:r>
        <w:t>III</w:t>
      </w:r>
      <w:r>
        <w:tab/>
        <w:t xml:space="preserve">UVJETI PRODAJE: </w:t>
      </w:r>
    </w:p>
    <w:p w:rsidRDefault="00824ECA" w:rsidP="00824ECA" w:rsidR="00824ECA">
      <w:pPr>
        <w:jc w:val="both"/>
        <w:rPr>
          <w:b/>
        </w:rPr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>Navedene nekretnine prodavati će se na petom ročištu za javnu dražbu, po cijeni navedenoj u točki II ovog zaključka i ispod te cijene se ne mogu prodati.</w:t>
      </w:r>
    </w:p>
    <w:p w:rsidRDefault="00824ECA" w:rsidP="00824ECA" w:rsidR="00824ECA">
      <w:pPr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>Poreze, pristojbe i troškove koji nisu sadržani u početnoj cijeni oglašenih nekretnina kupac je dužan platiti u skladu sa zakonom.</w:t>
      </w:r>
    </w:p>
    <w:p w:rsidRDefault="00824ECA" w:rsidP="00824ECA" w:rsidR="00824ECA">
      <w:pPr>
        <w:jc w:val="both"/>
      </w:pPr>
    </w:p>
    <w:p w:rsidRDefault="00824ECA" w:rsidP="00824ECA" w:rsidR="00824ECA">
      <w:pPr>
        <w:ind w:left="360"/>
        <w:jc w:val="both"/>
      </w:pPr>
      <w:r>
        <w:t xml:space="preserve">Na nekretnini upisanoj z.k.ul. broj 1811 k.o. </w:t>
      </w:r>
      <w:proofErr w:type="spellStart"/>
      <w:r>
        <w:t>Hrastovec</w:t>
      </w:r>
      <w:proofErr w:type="spellEnd"/>
      <w:r>
        <w:t xml:space="preserve"> Toplički, kat. čest. 735/9, oranica </w:t>
      </w:r>
      <w:proofErr w:type="spellStart"/>
      <w:r>
        <w:t>Petkovec</w:t>
      </w:r>
      <w:proofErr w:type="spellEnd"/>
      <w:r>
        <w:t>, površine 453 m2</w:t>
      </w:r>
    </w:p>
    <w:p w:rsidRDefault="00824ECA" w:rsidP="00824ECA" w:rsidR="00824ECA">
      <w:pPr>
        <w:ind w:left="360"/>
        <w:jc w:val="both"/>
      </w:pPr>
      <w:r>
        <w:t xml:space="preserve">i nekretnini upisanoj u </w:t>
      </w:r>
      <w:proofErr w:type="spellStart"/>
      <w:r>
        <w:t>z.k</w:t>
      </w:r>
      <w:proofErr w:type="spellEnd"/>
      <w:r>
        <w:t xml:space="preserve">. ul. 2039, kat. čestica 735/8, poslovno-skladišna zgrada i industrijsko dvorište </w:t>
      </w:r>
      <w:proofErr w:type="spellStart"/>
      <w:r>
        <w:t>Petkovec</w:t>
      </w:r>
      <w:proofErr w:type="spellEnd"/>
      <w:r>
        <w:t xml:space="preserve"> površine 5000 m2, uknjiženo je založno pravo u korist H-ABDUCO d.o.o. OIB: 13667298928, Slavonska avenija br. 6A, 10000 Zagreb;</w:t>
      </w:r>
    </w:p>
    <w:p w:rsidRDefault="00824ECA" w:rsidP="00824ECA" w:rsidR="00824ECA">
      <w:pPr>
        <w:ind w:left="360"/>
        <w:jc w:val="both"/>
      </w:pPr>
    </w:p>
    <w:p w:rsidRDefault="00824ECA" w:rsidP="00824ECA" w:rsidR="00824ECA">
      <w:pPr>
        <w:ind w:left="284"/>
        <w:jc w:val="both"/>
      </w:pPr>
      <w:r>
        <w:t>Na nekretnini upisanoj u z.k.ul. 2686 k.o. Novi Marof, kat. čestica 1872/13, zgrada 14 m2 i  z.k.ul. 2685 k.o. Novi Marof, kat. čestica 1872/12, zgrada 50 m2, uknjiženo je založno pravo u korist Republike Hrvatske, Ministarstva financija, Porezne uprave, Područni ured Varaždin, OIB: 52634238587;</w:t>
      </w:r>
    </w:p>
    <w:p w:rsidRDefault="00824ECA" w:rsidP="00824ECA" w:rsidR="00824ECA">
      <w:pPr>
        <w:ind w:left="360"/>
        <w:jc w:val="both"/>
      </w:pPr>
    </w:p>
    <w:p w:rsidRDefault="00824ECA" w:rsidP="00824ECA" w:rsidR="00824ECA">
      <w:pPr>
        <w:ind w:left="360"/>
        <w:jc w:val="both"/>
      </w:pPr>
      <w:r>
        <w:t xml:space="preserve">Na nekretnini upisanoj u z.k.ul. 768 k.o. </w:t>
      </w:r>
      <w:proofErr w:type="spellStart"/>
      <w:r>
        <w:t>Pobri</w:t>
      </w:r>
      <w:proofErr w:type="spellEnd"/>
      <w:r>
        <w:t>, kat. čest. 680, stambeno poslovna građevina Opatija, uknjiženo je založno pravo u korist H-ABDUCO d.o.o. OIB: 13667298928, Slavonska avenija br. 6A, 10000 Zagreb i Republike Hrvatske, Ministarstva financija, Porezne uprave, Područni ured Varaždin, OIB: 52634238587.</w:t>
      </w:r>
    </w:p>
    <w:p w:rsidRDefault="00824ECA" w:rsidP="00824ECA" w:rsidR="00824ECA">
      <w:pPr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>Kao kupci mogu sudjelovati samo osobe koje su najkasnije tri dana prije dana održavanja ročišta za dražbu uplatile jamčevinu u iznosu od 10% utvrđene vrijednosti nekretnine iz točke II ovog zaključka na žiro-račun Trgovačkog suda u Varaždinu broj: IBAN HR 40 23900011300002754 otvoren kod Hrvatske poštanske banke d.d., pozivom na broj spisa St-61/14, u koloni svrha uplate, jer u suprotnom neće moći pristupiti dražbovanju, a dokaz o tome predočiti stečajnom sucu prije početka dražbe.</w:t>
      </w:r>
    </w:p>
    <w:p w:rsidRDefault="00824ECA" w:rsidP="00824ECA" w:rsidR="00824ECA">
      <w:pPr>
        <w:ind w:left="360"/>
        <w:jc w:val="both"/>
      </w:pPr>
      <w:r>
        <w:t>Kupac je dužan izvršiti uplatu jamčevine za one nekretnine za koje namjerava sudjelovati na javnoj dražbi.</w:t>
      </w:r>
    </w:p>
    <w:p w:rsidRDefault="00824ECA" w:rsidP="00824ECA" w:rsidR="00824ECA">
      <w:pPr>
        <w:ind w:firstLine="360"/>
        <w:jc w:val="both"/>
      </w:pPr>
      <w:r>
        <w:t>Kupcu nekretnine jamčevina se uračunava u kupoprodajnu cijenu.</w:t>
      </w:r>
    </w:p>
    <w:p w:rsidRDefault="00824ECA" w:rsidP="00824ECA" w:rsidR="00824ECA">
      <w:pPr>
        <w:ind w:firstLine="360"/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 xml:space="preserve">Uplatitelju čija ponuda ne bude prihvaćena, jamčevina će se vratiti odmah nakon zaključenja javne dražbe. Jamčevinu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 ako njihove tražbine dostižu iznos jamčevine i ako bi se s obzirom na njihov </w:t>
      </w:r>
      <w:proofErr w:type="spellStart"/>
      <w:r>
        <w:t>prednosni</w:t>
      </w:r>
      <w:proofErr w:type="spellEnd"/>
      <w:r>
        <w:t xml:space="preserve"> red i utvrđenu vrijednost nekretnine, taj iznos mogao namiriti iz </w:t>
      </w:r>
      <w:proofErr w:type="spellStart"/>
      <w:r>
        <w:t>kupovnine</w:t>
      </w:r>
      <w:proofErr w:type="spellEnd"/>
      <w:r>
        <w:t>.</w:t>
      </w:r>
    </w:p>
    <w:p w:rsidRDefault="00824ECA" w:rsidP="00824ECA" w:rsidR="00824ECA">
      <w:pPr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 xml:space="preserve">Kupac je dužan uplatiti razliku između jamčevine i postignute kupoprodajne cijene  u roku od 30 dana od dana obavijesti o pravomoćnosti rješenja o dosudi na račun sudskog depozita navedenog u točki 4. uvjeta prodaje ovog zaključka. 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prodaju, uz uvjete određene za 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prodaji. Ako bude više ponuditelja, sud će u rješenju o dosudi odrediti da će se nekretnina dosuditi i kupcima koji su ponudili nižu cijenu, redom prema veličini cijene koju su ponudili, ako kupac koji je ponudio veću cijenu ne položi </w:t>
      </w:r>
      <w:proofErr w:type="spellStart"/>
      <w:r>
        <w:t>kupovninu</w:t>
      </w:r>
      <w:proofErr w:type="spellEnd"/>
      <w:r>
        <w:t xml:space="preserve"> u zadanom roku. U tom slučaju sud će donijeti posebno rješenje o dosudi svakom slijedećem kupcu koji je ispunio uvjete da mu se nekretnina dosudi, u kojem će odrediti rok za polaganje </w:t>
      </w:r>
      <w:proofErr w:type="spellStart"/>
      <w:r>
        <w:t>kupovnine</w:t>
      </w:r>
      <w:proofErr w:type="spellEnd"/>
      <w:r>
        <w:t>.</w:t>
      </w:r>
    </w:p>
    <w:p w:rsidRDefault="00824ECA" w:rsidP="00824ECA" w:rsidR="00824ECA">
      <w:pPr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jedini namiruje iz </w:t>
      </w:r>
      <w:proofErr w:type="spellStart"/>
      <w:r>
        <w:t>kupovnine</w:t>
      </w:r>
      <w:proofErr w:type="spellEnd"/>
      <w:r>
        <w:t xml:space="preserve"> ili se namiruje prije tražbina ostalih vjerovnika koji imaju pravo na namirenje iz iste </w:t>
      </w:r>
      <w:proofErr w:type="spellStart"/>
      <w:r>
        <w:t>kupovnine</w:t>
      </w:r>
      <w:proofErr w:type="spellEnd"/>
      <w:r>
        <w:t xml:space="preserve">, nije dužan položiti </w:t>
      </w:r>
      <w:proofErr w:type="spellStart"/>
      <w:r>
        <w:t>kupovninu</w:t>
      </w:r>
      <w:proofErr w:type="spellEnd"/>
      <w:r>
        <w:t xml:space="preserve"> u onom dijelu u kojem se može izvršiti prijeboj s njegovom tražbinom.</w:t>
      </w:r>
    </w:p>
    <w:p w:rsidRDefault="00824ECA" w:rsidP="00824ECA" w:rsidR="00824ECA">
      <w:pPr>
        <w:ind w:left="360"/>
        <w:jc w:val="both"/>
      </w:pPr>
      <w:r>
        <w:t>Prodaja se obavlja po načelu viđeno-kupljeno, što isključuje sve naknadne progovore kupca.</w:t>
      </w:r>
    </w:p>
    <w:p w:rsidRDefault="00824ECA" w:rsidP="00824ECA" w:rsidR="00824ECA">
      <w:pPr>
        <w:ind w:left="360"/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dosuđenim nekretninama te brisati prava i tereti na nekretninama koji prestaju njihovom prodajom</w:t>
      </w:r>
    </w:p>
    <w:p w:rsidRDefault="00824ECA" w:rsidP="00824ECA" w:rsidR="00824ECA">
      <w:pPr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kupcu, čime kupac stupa u posjed istih.</w:t>
      </w:r>
    </w:p>
    <w:p w:rsidRDefault="00824ECA" w:rsidP="00824ECA" w:rsidR="00824ECA">
      <w:pPr>
        <w:jc w:val="both"/>
      </w:pPr>
    </w:p>
    <w:p w:rsidRDefault="00824ECA" w:rsidP="00824ECA" w:rsidR="00824ECA">
      <w:pPr>
        <w:numPr>
          <w:ilvl w:val="0"/>
          <w:numId w:val="49"/>
        </w:numPr>
        <w:jc w:val="both"/>
      </w:pPr>
      <w:r>
        <w:t>Sve zainteresirane osobe mogu razgledati imovinu stečajnog dužnika uz prethodnu najavu i dogovor sa stečajnim upraviteljem na broj telefona: 091 8811871.</w:t>
      </w:r>
    </w:p>
    <w:p w:rsidRDefault="00824ECA" w:rsidP="00824ECA" w:rsidR="00824ECA">
      <w:pPr>
        <w:pStyle w:val="Tijeloteksta"/>
        <w:spacing w:after="0"/>
        <w:jc w:val="both"/>
      </w:pPr>
    </w:p>
    <w:p w:rsidRDefault="00824ECA" w:rsidP="00824ECA" w:rsidR="00824ECA">
      <w:pPr>
        <w:ind w:left="3540"/>
      </w:pPr>
      <w:r>
        <w:t>Dovršeno u 8,45 sati</w:t>
      </w:r>
    </w:p>
    <w:p w:rsidRDefault="00824ECA" w:rsidP="00824ECA" w:rsidR="00824ECA">
      <w:pPr>
        <w:ind w:left="3540"/>
      </w:pPr>
    </w:p>
    <w:p w:rsidRDefault="00824ECA" w:rsidP="00824ECA" w:rsidR="00824ECA"/>
    <w:p w:rsidRDefault="00824ECA" w:rsidP="00824ECA" w:rsidR="00824ECA">
      <w:r>
        <w:t>Zapisničar:</w:t>
      </w:r>
      <w:r>
        <w:tab/>
      </w:r>
      <w:r>
        <w:tab/>
      </w:r>
      <w:r>
        <w:tab/>
      </w:r>
      <w:r>
        <w:tab/>
        <w:t xml:space="preserve">          Sudac:</w:t>
      </w:r>
      <w:r>
        <w:tab/>
      </w:r>
      <w:r>
        <w:tab/>
      </w:r>
      <w:r>
        <w:tab/>
      </w:r>
      <w:r>
        <w:tab/>
        <w:t>Ostali sudionici :</w:t>
      </w:r>
    </w:p>
    <w:p w:rsidRDefault="00824ECA" w:rsidP="00824ECA" w:rsidR="00824ECA">
      <w:pPr>
        <w:jc w:val="both"/>
        <w:rPr>
          <w:b/>
        </w:rPr>
      </w:pPr>
    </w:p>
    <w:p w:rsidRDefault="00DA0242" w:rsidP="006F6B15" w:rsidR="00DA0242" w:rsidRPr="006F6B15"/>
    <w:sectPr w:rsidSect="00F83896" w:rsidR="00DA0242" w:rsidRPr="006F6B1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650" w:rsidP="00537B78" w:rsidR="00F24650">
      <w:r>
        <w:separator/>
      </w:r>
    </w:p>
  </w:endnote>
  <w:endnote w:id="0" w:type="continuationSeparator">
    <w:p w:rsidRDefault="00F24650" w:rsidP="00537B78" w:rsidR="00F24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650" w:rsidP="00537B78" w:rsidR="00F24650">
      <w:r>
        <w:separator/>
      </w:r>
    </w:p>
  </w:footnote>
  <w:footnote w:id="0" w:type="continuationSeparator">
    <w:p w:rsidRDefault="00F24650" w:rsidP="00537B78" w:rsidR="00F246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D629C7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7157961"/>
    <w:multiLevelType w:val="hybridMultilevel"/>
    <w:tmpl w:val="38DEFD3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44348D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2952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B15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4ECA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65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3896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C7C6D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Hyperlink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6F6B1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Hyperlink" w:uiPriority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6F6B1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115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15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http://www.sudacka-mreza.hr/stecaj)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223</izvorni_sadrzaj>
    <derivirana_varijabla naziv="DomainObject.Prostorija.Naziv_1">Sudnica 223</derivirana_varijabla>
  </DomainObject.Prostorija.Naziv>
  <DomainObject.Prostorija.Oznaka>
    <izvorni_sadrzaj>223</izvorni_sadrzaj>
    <derivirana_varijabla naziv="DomainObject.Prostorija.Oznaka_1">223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10. srpnja 2018.</izvorni_sadrzaj>
    <derivirana_varijabla naziv="DomainObject.PlaniraniZavrsetakDatum_1">10. srpnja 2018.</derivirana_varijabla>
  </DomainObject.PlaniraniZavrsetakDatum>
  <DomainObject.PlaniraniPocetakDatum>
    <izvorni_sadrzaj>10. srpnja 2018.</izvorni_sadrzaj>
    <derivirana_varijabla naziv="DomainObject.PlaniraniPocetakDatum_1">10. srpnja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10. srpnja 2018.</izvorni_sadrzaj>
    <derivirana_varijabla naziv="DomainObject.Zapisnik.DatumKreiranja_1">10.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St-61/2014-181</izvorni_sadrzaj>
    <derivirana_varijabla naziv="DomainObject.Zapisnik.Oznaka_1">St-61/2014-181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2014.</izvorni_sadrzaj>
    <derivirana_varijabla naziv="DomainObject.Predmet.DatumOsnivanja_1">14.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Vodi se postupak pod br. - St-287/12
Žalba 7.5.2018.</izvorni_sadrzaj>
    <derivirana_varijabla naziv="DomainObject.Predmet.Opis_1">Vodi se postupak pod br. - St-287/12
Žalba 7.5.2018.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St-61/2014</izvorni_sadrzaj>
    <derivirana_varijabla naziv="DomainObject.Predmet.OznakaBroj_1">St-61/2014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Povodom žalbe na VTS-u preslika spisa</izvorni_sadrzaj>
    <derivirana_varijabla naziv="DomainObject.Predmet.PrimjedbaSuca_1">Povodom žalbe na VTS-u preslika spisa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MESTRA d.o.o. za proizvodnju mesa i mesnih proizvoda u stečaju zastupanog po punomoćniku Franjo Šebijan</izvorni_sadrzaj>
    <derivirana_varijabla naziv="DomainObject.Predmet.ProtustrankaFormated_1">  MESTRA d.o.o. za proizvodnju mesa i mesnih proizvoda u stečaju zastupanog po punomoćniku Franjo Šebijan</derivirana_varijabla>
  </DomainObject.Predmet.ProtustrankaFormated>
  <DomainObject.Predmet.ProtustrankaFormatedOIB>
    <izvorni_sadrzaj>  MESTRA d.o.o. za proizvodnju mesa i mesnih proizvoda u stečaju, OIB 19823739547 zastupanog po punomoćniku Franjo Šebijan</izvorni_sadrzaj>
    <derivirana_varijabla naziv="DomainObject.Predmet.ProtustrankaFormatedOIB_1">  MESTRA d.o.o. za proizvodnju mesa i mesnih proizvoda u stečaju, OIB 19823739547 zastupanog po punomoćniku Franjo Šebijan</derivirana_varijabla>
  </DomainObject.Predmet.ProtustrankaFormatedOIB>
  <DomainObject.Predmet.ProtustrankaFormatedWithAdress>
    <izvorni_sadrzaj> MESTRA d.o.o. za proizvodnju mesa i mesnih proizvoda u stečaju, Petkovec Toplički 46, 42223 Petkovec Toplički zastupanog po punomoćniku Franjo Šebijan</izvorni_sadrzaj>
    <derivirana_varijabla naziv="DomainObject.Predmet.ProtustrankaFormatedWithAdress_1"> MESTRA d.o.o. za proizvodnju mesa i mesnih proizvoda u stečaju, Petkovec Toplički 46, 42223 Petkovec Toplički zastupanog po punomoćniku Franjo Šebijan</derivirana_varijabla>
  </DomainObject.Predmet.ProtustrankaFormatedWithAdress>
  <DomainObject.Predmet.ProtustrankaFormatedWithAdressOIB>
    <izvorni_sadrzaj> MESTRA d.o.o. za proizvodnju mesa i mesnih proizvoda u stečaju, OIB 19823739547, Petkovec Toplički 46, 42223 Petkovec Toplički zastupanog po punomoćniku Franjo Šebijan</izvorni_sadrzaj>
    <derivirana_varijabla naziv="DomainObject.Predmet.ProtustrankaFormatedWithAdressOIB_1"> MESTRA d.o.o. za proizvodnju mesa i mesnih proizvoda u stečaju, OIB 19823739547, Petkovec Toplički 46, 42223 Petkovec Toplički zastupanog po punomoćniku Franjo Šebijan</derivirana_varijabla>
  </DomainObject.Predmet.ProtustrankaFormatedWithAdressOIB>
  <DomainObject.Predmet.ProtustrankaWithAdress>
    <izvorni_sadrzaj>MESTRA d.o.o. za proizvodnju mesa i mesnih proizvoda u stečaju Petkovec Toplički 46, 42223 Petkovec Toplički</izvorni_sadrzaj>
    <derivirana_varijabla naziv="DomainObject.Predmet.ProtustrankaWithAdress_1">MESTRA d.o.o. za proizvodnju mesa i mesnih proizvoda u stečaju Petkovec Toplički 46, 42223 Petkovec Toplički</derivirana_varijabla>
  </DomainObject.Predmet.ProtustrankaWithAdress>
  <DomainObject.Predmet.ProtustrankaWithAdressOIB>
    <izvorni_sadrzaj>MESTRA d.o.o. za proizvodnju mesa i mesnih proizvoda u stečaju, OIB 19823739547, Petkovec Toplički 46, 42223 Petkovec Toplički</izvorni_sadrzaj>
    <derivirana_varijabla naziv="DomainObject.Predmet.ProtustrankaWithAdressOIB_1">MESTRA d.o.o. za proizvodnju mesa i mesnih proizvoda u stečaju, OIB 19823739547, Petkovec Toplički 46, 42223 Petkovec Toplički</derivirana_varijabla>
  </DomainObject.Predmet.ProtustrankaWithAdressOIB>
  <DomainObject.Predmet.ProtustrankaNazivFormated>
    <izvorni_sadrzaj>MESTRA d.o.o. za proizvodnju mesa i mesnih proizvoda u stečaju</izvorni_sadrzaj>
    <derivirana_varijabla naziv="DomainObject.Predmet.ProtustrankaNazivFormated_1">MESTRA d.o.o. za proizvodnju mesa i mesnih proizvoda u stečaju</derivirana_varijabla>
  </DomainObject.Predmet.ProtustrankaNazivFormated>
  <DomainObject.Predmet.ProtustrankaNazivFormatedOIB>
    <izvorni_sadrzaj>MESTRA d.o.o. za proizvodnju mesa i mesnih proizvoda u stečaju, OIB 19823739547</izvorni_sadrzaj>
    <derivirana_varijabla naziv="DomainObject.Predmet.ProtustrankaNazivFormatedOIB_1">MESTRA d.o.o. za proizvodnju mesa i mesnih proizvoda u stečaju, OIB 19823739547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27. lipnja 2018.</izvorni_sadrzaj>
    <derivirana_varijabla naziv="DomainObject.Predmet.SpisIzvanSuda.DatumIzlazaSpisa_1">27.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ZLATA BAHUNEK, bivša zaposlenica; MERCATOR-H d.o.o.</izvorni_sadrzaj>
    <derivirana_varijabla naziv="DomainObject.Predmet.StrankaFormated_1">  ZLATA BAHUNEK, bivša zaposlenica; MERCATOR-H d.o.o.</derivirana_varijabla>
  </DomainObject.Predmet.StrankaFormated>
  <DomainObject.Predmet.StrankaFormatedOIB>
    <izvorni_sadrzaj>  ZLATA BAHUNEK, bivša zaposlenica, OIB 36613509452; MERCATOR-H d.o.o., OIB 10045107278</izvorni_sadrzaj>
    <derivirana_varijabla naziv="DomainObject.Predmet.StrankaFormatedOIB_1">  ZLATA BAHUNEK, bivša zaposlenica, OIB 36613509452; MERCATOR-H d.o.o., OIB 10045107278</derivirana_varijabla>
  </DomainObject.Predmet.StrankaFormatedOIB>
  <DomainObject.Predmet.StrankaFormatedWithAdress>
    <izvorni_sadrzaj> ZLATA BAHUNEK, bivša zaposlenica, Kalnička 66a, 42222 Ljubešćica; MERCATOR-H d.o.o.</izvorni_sadrzaj>
    <derivirana_varijabla naziv="DomainObject.Predmet.StrankaFormatedWithAdress_1"> ZLATA BAHUNEK, bivša zaposlenica, Kalnička 66a, 42222 Ljubešćica; MERCATOR-H d.o.o.</derivirana_varijabla>
  </DomainObject.Predmet.StrankaFormatedWithAdress>
  <DomainObject.Predmet.StrankaFormatedWithAdressOIB>
    <izvorni_sadrzaj> ZLATA BAHUNEK, bivša zaposlenica, OIB 36613509452, Kalnička 66a, 42222 Ljubešćica; MERCATOR-H d.o.o., OIB 10045107278</izvorni_sadrzaj>
    <derivirana_varijabla naziv="DomainObject.Predmet.StrankaFormatedWithAdressOIB_1"> ZLATA BAHUNEK, bivša zaposlenica, OIB 36613509452, Kalnička 66a, 42222 Ljubešćica; MERCATOR-H d.o.o., OIB 10045107278</derivirana_varijabla>
  </DomainObject.Predmet.StrankaFormatedWithAdressOIB>
  <DomainObject.Predmet.StrankaWithAdress>
    <izvorni_sadrzaj>ZLATA BAHUNEK, bivša zaposlenica Kalnička 66a,42222 Ljubešćica,MERCATOR-H d.o.o. </izvorni_sadrzaj>
    <derivirana_varijabla naziv="DomainObject.Predmet.StrankaWithAdress_1">ZLATA BAHUNEK, bivša zaposlenica Kalnička 66a,42222 Ljubešćica,MERCATOR-H d.o.o. </derivirana_varijabla>
  </DomainObject.Predmet.StrankaWithAdress>
  <DomainObject.Predmet.StrankaWithAdressOIB>
    <izvorni_sadrzaj>ZLATA BAHUNEK, bivša zaposlenica, OIB 36613509452, Kalnička 66a,42222 Ljubešćica,MERCATOR-H d.o.o., OIB 10045107278</izvorni_sadrzaj>
    <derivirana_varijabla naziv="DomainObject.Predmet.StrankaWithAdressOIB_1">ZLATA BAHUNEK, bivša zaposlenica, OIB 36613509452, Kalnička 66a,42222 Ljubešćica,MERCATOR-H d.o.o., OIB 10045107278</derivirana_varijabla>
  </DomainObject.Predmet.StrankaWithAdressOIB>
  <DomainObject.Predmet.StrankaNazivFormated>
    <izvorni_sadrzaj>ZLATA BAHUNEK, bivša zaposlenica,MERCATOR-H d.o.o.</izvorni_sadrzaj>
    <derivirana_varijabla naziv="DomainObject.Predmet.StrankaNazivFormated_1">ZLATA BAHUNEK, bivša zaposlenica,MERCATOR-H d.o.o.</derivirana_varijabla>
  </DomainObject.Predmet.StrankaNazivFormated>
  <DomainObject.Predmet.StrankaNazivFormatedOIB>
    <izvorni_sadrzaj>ZLATA BAHUNEK, bivša zaposlenica, OIB 36613509452,MERCATOR-H d.o.o., OIB 10045107278</izvorni_sadrzaj>
    <derivirana_varijabla naziv="DomainObject.Predmet.StrankaNazivFormatedOIB_1">ZLATA BAHUNEK, bivša zaposlenica, OIB 36613509452,MERCATOR-H d.o.o., OIB 10045107278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ZLATA BAHUNEK, bivša zaposlenica</item>
      <item>MERCATOR-H d.o.o.</item>
    </izvorni_sadrzaj>
    <derivirana_varijabla naziv="DomainObject.Predmet.StrankaListFormated_1">
      <item>ZLATA BAHUNEK, bivša zaposlenica</item>
      <item>MERCATOR-H d.o.o.</item>
    </derivirana_varijabla>
  </DomainObject.Predmet.StrankaListFormated>
  <DomainObject.Predmet.StrankaListFormatedOIB>
    <izvorni_sadrzaj>
      <item>ZLATA BAHUNEK, bivša zaposlenica, OIB 36613509452</item>
      <item>MERCATOR-H d.o.o., OIB 10045107278</item>
    </izvorni_sadrzaj>
    <derivirana_varijabla naziv="DomainObject.Predmet.StrankaListFormatedOIB_1">
      <item>ZLATA BAHUNEK, bivša zaposlenica, OIB 36613509452</item>
      <item>MERCATOR-H d.o.o., OIB 10045107278</item>
    </derivirana_varijabla>
  </DomainObject.Predmet.StrankaListFormatedOIB>
  <DomainObject.Predmet.StrankaListFormatedWithAdress>
    <izvorni_sadrzaj>
      <item>ZLATA BAHUNEK, bivša zaposlenica, Kalnička 66a, 42222 Ljubešćica</item>
      <item>MERCATOR-H d.o.o.</item>
    </izvorni_sadrzaj>
    <derivirana_varijabla naziv="DomainObject.Predmet.StrankaListFormatedWithAdress_1">
      <item>ZLATA BAHUNEK, bivša zaposlenica, Kalnička 66a, 42222 Ljubešćica</item>
      <item>MERCATOR-H d.o.o.</item>
    </derivirana_varijabla>
  </DomainObject.Predmet.StrankaListFormatedWithAdress>
  <DomainObject.Predmet.StrankaListFormatedWithAdressOIB>
    <izvorni_sadrzaj>
      <item>ZLATA BAHUNEK, bivša zaposlenica, OIB 36613509452, Kalnička 66a, 42222 Ljubešćica</item>
      <item>MERCATOR-H d.o.o., OIB 10045107278</item>
    </izvorni_sadrzaj>
    <derivirana_varijabla naziv="DomainObject.Predmet.StrankaListFormatedWithAdressOIB_1">
      <item>ZLATA BAHUNEK, bivša zaposlenica, OIB 36613509452, Kalnička 66a, 42222 Ljubešćica</item>
      <item>MERCATOR-H d.o.o., OIB 10045107278</item>
    </derivirana_varijabla>
  </DomainObject.Predmet.StrankaListFormatedWithAdressOIB>
  <DomainObject.Predmet.StrankaListNazivFormated>
    <izvorni_sadrzaj>
      <item>ZLATA BAHUNEK, bivša zaposlenica</item>
      <item>MERCATOR-H d.o.o.</item>
    </izvorni_sadrzaj>
    <derivirana_varijabla naziv="DomainObject.Predmet.StrankaListNazivFormated_1">
      <item>ZLATA BAHUNEK, bivša zaposlenica</item>
      <item>MERCATOR-H d.o.o.</item>
    </derivirana_varijabla>
  </DomainObject.Predmet.StrankaListNazivFormated>
  <DomainObject.Predmet.StrankaListNazivFormatedOIB>
    <izvorni_sadrzaj>
      <item>ZLATA BAHUNEK, bivša zaposlenica, OIB 36613509452</item>
      <item>MERCATOR-H d.o.o., OIB 10045107278</item>
    </izvorni_sadrzaj>
    <derivirana_varijabla naziv="DomainObject.Predmet.StrankaListNazivFormatedOIB_1">
      <item>ZLATA BAHUNEK, bivša zaposlenica, OIB 36613509452</item>
      <item>MERCATOR-H d.o.o., OIB 10045107278</item>
    </derivirana_varijabla>
  </DomainObject.Predmet.StrankaListNazivFormatedOIB>
  <DomainObject.Predmet.ProtuStrankaListFormated>
    <izvorni_sadrzaj>
      <item>MESTRA d.o.o. za proizvodnju mesa i mesnih proizvoda u stečaju zastupanog po punomoćniku Franjo Šebijan</item>
    </izvorni_sadrzaj>
    <derivirana_varijabla naziv="DomainObject.Predmet.ProtuStrankaListFormated_1">
      <item>MESTRA d.o.o. za proizvodnju mesa i mesnih proizvoda u stečaju zastupanog po punomoćniku Franjo Šebijan</item>
    </derivirana_varijabla>
  </DomainObject.Predmet.ProtuStrankaListFormated>
  <DomainObject.Predmet.ProtuStrankaListFormatedOIB>
    <izvorni_sadrzaj>
      <item>MESTRA d.o.o. za proizvodnju mesa i mesnih proizvoda u stečaju, OIB 19823739547 zastupanog po punomoćniku Franjo Šebijan</item>
    </izvorni_sadrzaj>
    <derivirana_varijabla naziv="DomainObject.Predmet.ProtuStrankaListFormatedOIB_1">
      <item>MESTRA d.o.o. za proizvodnju mesa i mesnih proizvoda u stečaju, OIB 19823739547 zastupanog po punomoćniku Franjo Šebijan</item>
    </derivirana_varijabla>
  </DomainObject.Predmet.ProtuStrankaListFormatedOIB>
  <DomainObject.Predmet.ProtuStrankaListFormatedWithAdress>
    <izvorni_sadrzaj>
      <item>MESTRA d.o.o. za proizvodnju mesa i mesnih proizvoda u stečaju, Petkovec Toplički 46, 42223 Petkovec Toplički zastupanog po punomoćniku Franjo Šebijan</item>
    </izvorni_sadrzaj>
    <derivirana_varijabla naziv="DomainObject.Predmet.ProtuStrankaListFormatedWithAdress_1">
      <item>MESTRA d.o.o. za proizvodnju mesa i mesnih proizvoda u stečaju, Petkovec Toplički 46, 42223 Petkovec Toplički zastupanog po punomoćniku Franjo Šebijan</item>
    </derivirana_varijabla>
  </DomainObject.Predmet.ProtuStrankaListFormatedWithAdress>
  <DomainObject.Predmet.ProtuStrankaListFormatedWithAdressOIB>
    <izvorni_sadrzaj>
      <item>MESTRA d.o.o. za proizvodnju mesa i mesnih proizvoda u stečaju, OIB 19823739547, Petkovec Toplički 46, 42223 Petkovec Toplički zastupanog po punomoćniku Franjo Šebijan</item>
    </izvorni_sadrzaj>
    <derivirana_varijabla naziv="DomainObject.Predmet.ProtuStrankaListFormatedWithAdressOIB_1">
      <item>MESTRA d.o.o. za proizvodnju mesa i mesnih proizvoda u stečaju, OIB 19823739547, Petkovec Toplički 46, 42223 Petkovec Toplički zastupanog po punomoćniku Franjo Šebijan</item>
    </derivirana_varijabla>
  </DomainObject.Predmet.ProtuStrankaListFormatedWithAdressOIB>
  <DomainObject.Predmet.ProtuStrankaListNazivFormated>
    <izvorni_sadrzaj>
      <item>MESTRA d.o.o. za proizvodnju mesa i mesnih proizvoda u stečaju</item>
    </izvorni_sadrzaj>
    <derivirana_varijabla naziv="DomainObject.Predmet.ProtuStrankaListNazivFormated_1">
      <item>MESTRA d.o.o. za proizvodnju mesa i mesnih proizvoda u stečaju</item>
    </derivirana_varijabla>
  </DomainObject.Predmet.ProtuStrankaListNazivFormated>
  <DomainObject.Predmet.ProtuStrankaListNazivFormatedOIB>
    <izvorni_sadrzaj>
      <item>MESTRA d.o.o. za proizvodnju mesa i mesnih proizvoda u stečaju, OIB 19823739547</item>
    </izvorni_sadrzaj>
    <derivirana_varijabla naziv="DomainObject.Predmet.ProtuStrankaListNazivFormatedOIB_1">
      <item>MESTRA d.o.o. za proizvodnju mesa i mesnih proizvoda u stečaju, OIB 19823739547</item>
    </derivirana_varijabla>
  </DomainObject.Predmet.ProtuStrankaListNazivFormatedOIB>
  <DomainObject.Predmet.OstaliListFormated>
    <izvorni_sadrzaj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_1">
      <item>Franjo Prstec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>
  <DomainObject.Predmet.OstaliListFormatedOIB>
    <izvorni_sadrzaj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OIB_1">
      <item>Franjo Prstec, OIB 60544978418</item>
      <item>Županijsko državno odvjetništvo</item>
      <item>Franjo Šebijan punomoćnik sudionika u postupku MESTRA d.o.o. za proizvodnju mesa i mesnih proizvoda u stečaju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FormatedOIB>
  <DomainObject.Predmet.OstaliListFormatedWithAdress>
    <izvorni_sadrzaj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_1">
      <item>Franjo Prstec,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Ulica Kralja Tomislava 14, 40000 Čakovec</item>
      <item>RH Fond za zaštitu okoliša i energetsku učinkovitost Zagreb, Radnička cesta 80, 10000 Zagreb</item>
      <item>ŽITO d.o.o.</item>
      <item>H-ABDUCO društvo s ograničenom odgovornošću za usluge, Slavonska avenija 6A, Zagreb</item>
      <item>Odvjetnik Zvonimir Zebec, Petrinjska 51/I, 10000 Zagreb</item>
      <item>KOVAČ &amp; PARTNERI odvjetničko društvo, društvo s ograničenom odgovornošću, Šoštarićeva 10, Zagreb</item>
      <item>Neven Cirkveni, Radićeva 27, 10000 Zagreb</item>
      <item>HRVATSKA POŠTANSKA BANKA, dioničko društvo, Jurišićeva 4, Zagreb</item>
      <item>Ibrica Zulfikarpašić, Garićgradska 13, 10000 Zagreb</item>
      <item>Domagoj Krpina,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>
  <DomainObject.Predmet.OstaliListFormatedWithAdressOIB>
    <izvorni_sadrzaj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FormatedWithAdressOIB_1">
      <item>Franjo Prstec, OIB 60544978418, Petkovec Toplički 46, 42223 Petkovec Toplički</item>
      <item>Županijsko državno odvjetništvo</item>
      <item>Franjo Šebijan, Pavlinska 5, 42000 Varaždin punomoćnik sudionika u postupku MESTRA d.o.o. za proizvodnju mesa i mesnih proizvoda u stečaju</item>
      <item>Porezna uprava - Područni ured Varaždin, Graberje 1, 42000 Varaždin</item>
      <item>NARODNE NOVINE, dioničko društvo za izdavanje i tiskanje Službenog lista Republike Hrvatske, službenih i drugih obrazaca te , OIB 64546066176, Savski Gaj XIII. put 6, Zagreb</item>
      <item>Zemljišno-knjižni odjel Novi Marof, Zagorska 22, 42220 Novi Marof</item>
      <item>Zemljišno-knjižni odjel, Maršala Tita 4, 51410 Opatija</item>
      <item>FINANCIJSKA AGENCIJA Zagreb, Vrtni put 3, 10000 Zagreb</item>
      <item>Sanja Kraljek, OIB 44015522626, Ulica Kralja Tomislava 14, 40000 Čakovec</item>
      <item>RH Fond za zaštitu okoliša i energetsku učinkovitost Zagreb, Radnička cesta 80, 10000 Zagreb</item>
      <item>ŽITO d.o.o.</item>
      <item>H-ABDUCO društvo s ograničenom odgovornošću za usluge, OIB 13667298928, Slavonska avenija 6A, Zagreb</item>
      <item>Odvjetnik Zvonimir Zebec, Petrinjska 51/I, 10000 Zagreb</item>
      <item>KOVAČ &amp; PARTNERI odvjetničko društvo, društvo s ograničenom odgovornošću, OIB 37988832157, Šoštarićeva 10, Zagreb</item>
      <item>Neven Cirkveni, OIB 22271726834, Radićeva 27, 10000 Zagreb</item>
      <item>HRVATSKA POŠTANSKA BANKA, dioničko društvo, OIB 87939104217, Jurišićeva 4, Zagreb</item>
      <item>Ibrica Zulfikarpašić, OIB 45552488337, Garićgradska 13, 10000 Zagreb</item>
      <item>Domagoj Krpina, OIB 82326941303, Petra Preradovića 17/III, 42000 Varaždin</item>
      <item>Kos i partneri j.d.o.o., Nodilova 1, 10000 Zagreb</item>
      <item>ZOU Vlado Sevšek i Maja Tkalčec, Kratka 4/1, 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 42223 Petkovec Toplički</item>
      <item>Franjo Šebijan,odvjetnik, Pavlinska 5, 42000 Varaždin</item>
      <item>Zam. punomoćnika Sven Požgaj, za Hrvatske šume d.o.o.</item>
      <item>Mirjana Bogdanović-Kamber, zamjenik ŽDO</item>
      <item>Potencijalni kupac Krunoslav Rogina</item>
    </derivirana_varijabla>
  </DomainObject.Predmet.OstaliListFormatedWithAdressOIB>
  <DomainObject.Predmet.OstaliListNazivFormated>
    <izvorni_sadrzaj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_1"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>
  <DomainObject.Predmet.OstaliListNazivFormatedOIB>
    <izvorni_sadrzaj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izvorni_sadrzaj>
    <derivirana_varijabla naziv="DomainObject.Predmet.OstaliListNazivFormatedOIB_1">
      <item>Franjo Prstec, OIB 60544978418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, OIB 64546066176</item>
      <item>Zemljišno-knjižni odjel Novi Marof</item>
      <item>Zemljišno-knjižni odjel</item>
      <item>FINANCIJSKA AGENCIJA Zagreb</item>
      <item>Sanja Kraljek, OIB 44015522626</item>
      <item>RH Fond za zaštitu okoliša i energetsku učinkovitost Zagreb</item>
      <item>ŽITO d.o.o.</item>
      <item>H-ABDUCO društvo s ograničenom odgovornošću za usluge, OIB 13667298928</item>
      <item>Odvjetnik Zvonimir Zebec</item>
      <item>KOVAČ &amp; PARTNERI odvjetničko društvo, društvo s ograničenom odgovornošću, OIB 37988832157</item>
      <item>Neven Cirkveni, OIB 22271726834</item>
      <item>HRVATSKA POŠTANSKA BANKA, dioničko društvo, OIB 87939104217</item>
      <item>Ibrica Zulfikarpašić, OIB 45552488337</item>
      <item>Domagoj Krpina, OIB 82326941303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</item>
      <item>Franjo Šebijan,odvjetnik</item>
      <item>Zam. punomoćnika Sven Požgaj, za Hrvatske šume d.o.o.</item>
      <item>Mirjana Bogdanović-Kamber, zamjenik ŽDO</item>
      <item>Potencijalni kupac Krunoslav Rogina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St-61/2014-181</izvorni_sadrzaj>
    <derivirana_varijabla naziv="DomainObject.PoslovniBrojDokumenta_1">St-61/2014-181</derivirana_varijabla>
  </DomainObject.PoslovniBrojDokumenta>
  <DomainObject.Predmet.StrankaIDrugi>
    <izvorni_sadrzaj>ZLATA BAHUNEK, bivša zaposlenica i dr.</izvorni_sadrzaj>
    <derivirana_varijabla naziv="DomainObject.Predmet.StrankaIDrugi_1">ZLATA BAHUNEK, bivša zaposlenica i dr.</derivirana_varijabla>
  </DomainObject.Predmet.StrankaIDrugi>
  <DomainObject.Predmet.ProtustrankaIDrugi>
    <izvorni_sadrzaj>MESTRA d.o.o. za proizvodnju mesa i mesnih proizvoda u stečaju</izvorni_sadrzaj>
    <derivirana_varijabla naziv="DomainObject.Predmet.ProtustrankaIDrugi_1">MESTRA d.o.o. za proizvodnju mesa i mesnih proizvoda u stečaju</derivirana_varijabla>
  </DomainObject.Predmet.ProtustrankaIDrugi>
  <DomainObject.Predmet.StrankaIDrugiAdressOIB>
    <izvorni_sadrzaj>ZLATA BAHUNEK, bivša zaposlenica, OIB 36613509452, Kalnička 66a, 42222 Ljubešćica i dr.</izvorni_sadrzaj>
    <derivirana_varijabla naziv="DomainObject.Predmet.StrankaIDrugiAdressOIB_1">ZLATA BAHUNEK, bivša zaposlenica, OIB 36613509452, Kalnička 66a, 42222 Ljubešćica i dr.</derivirana_varijabla>
  </DomainObject.Predmet.StrankaIDrugiAdressOIB>
  <DomainObject.Predmet.ProtustrankaIDrugiAdressOIB>
    <izvorni_sadrzaj>MESTRA d.o.o. za proizvodnju mesa i mesnih proizvoda u stečaju, OIB 19823739547, Petkovec Toplički 46, 42223 Petkovec Toplički</izvorni_sadrzaj>
    <derivirana_varijabla naziv="DomainObject.Predmet.ProtustrankaIDrugiAdressOIB_1">MESTRA d.o.o. za proizvodnju mesa i mesnih proizvoda u stečaju, OIB 19823739547, Petkovec Toplički 46, 42223 Petkovec Toplički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izvorni_sadrzaj>
    <derivirana_varijabla naziv="DomainObject.Predmet.SudioniciListNaziv_1">
      <item>ZLATA BAHUNEK, bivša zaposlenica</item>
      <item>MESTRA d.o.o. za proizvodnju mesa i mesnih proizvoda u stečaju</item>
      <item>Franjo Prstec</item>
      <item>Županijsko državno odvjetništvo</item>
      <item>Franjo Šebijan</item>
      <item>Porezna uprava - Područni ured Varaždin</item>
      <item>NARODNE NOVINE, dioničko društvo za izdavanje i tiskanje Službenog lista Republike Hrvatske, službenih i drugih obrazaca te </item>
      <item>Zemljišno-knjižni odjel Novi Marof</item>
      <item>Zemljišno-knjižni odjel</item>
      <item>FINANCIJSKA AGENCIJA Zagreb</item>
      <item>Sanja Kraljek</item>
      <item>RH Fond za zaštitu okoliša i energetsku učinkovitost Zagreb</item>
      <item>ŽITO d.o.o.</item>
      <item>H-ABDUCO društvo s ograničenom odgovornošću za usluge</item>
      <item>Odvjetnik Zvonimir Zebec</item>
      <item>KOVAČ &amp; PARTNERI odvjetničko društvo, društvo s ograničenom odgovornošću</item>
      <item>Neven Cirkveni</item>
      <item>HRVATSKA POŠTANSKA BANKA, dioničko društvo</item>
      <item>Ibrica Zulfikarpašić</item>
      <item>Domagoj Krpina</item>
      <item>Kos i partneri j.d.o.o.</item>
      <item>ZOU Vlado Sevšek i Maja Tkalčec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</item>
      <item>Franjo Šebijan,odvjetnik</item>
      <item>Zam. punomoćnika Sven Požgaj, za Hrvatske šume d.o.o.</item>
      <item>Mirjana Bogdanović-Kamber, zamjenik ŽDO</item>
      <item>Potencijalni kupac Krunoslav Rogina</item>
      <item>MERCATOR-H d.o.o.</item>
    </derivirana_varijabla>
  </DomainObject.Predmet.SudioniciListNaziv>
  <DomainObject.Predmet.SudioniciListAdressOIB>
    <izvorni_sadrzaj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izvorni_sadrzaj>
    <derivirana_varijabla naziv="DomainObject.Predmet.SudioniciListAdressOIB_1">
      <item>ZLATA BAHUNEK, bivša zaposlenica, OIB 36613509452, Kalnička 66a,42222 Ljubešćica</item>
      <item>MESTRA d.o.o. za proizvodnju mesa i mesnih proizvoda u stečaju, OIB 19823739547, Petkovec Toplički 46,42223 Petkovec Toplički</item>
      <item>Franjo Prstec, OIB 60544978418, Petkovec Toplički 46,42223 Petkovec Toplički</item>
      <item>Županijsko državno odvjetništvo</item>
      <item>Franjo Šebijan, Pavlinska 5,42000 Varaždin</item>
      <item>Porezna uprava - Područni ured Varaždin, Graberje 1,42000 Varaždin</item>
      <item>NARODNE NOVINE, dioničko društvo za izdavanje i tiskanje Službenog lista Republike Hrvatske, službenih i drugih obrazaca te , OIB 64546066176, Savski Gaj XIII. put 6,Zagreb</item>
      <item>Zemljišno-knjižni odjel Novi Marof, Zagorska 22,42220 Novi Marof</item>
      <item>Zemljišno-knjižni odjel, Maršala Tita 4,51410 Opatija</item>
      <item>FINANCIJSKA AGENCIJA Zagreb, Vrtni put 3,10000 Zagreb</item>
      <item>Sanja Kraljek, OIB 44015522626, Ulica Kralja Tomislava 14,40000 Čakovec</item>
      <item>RH Fond za zaštitu okoliša i energetsku učinkovitost Zagreb, Radnička cesta 80,10000 Zagreb</item>
      <item>ŽITO d.o.o.</item>
      <item>H-ABDUCO društvo s ograničenom odgovornošću za usluge, OIB 13667298928, Slavonska avenija 6A,Zagreb</item>
      <item>Odvjetnik Zvonimir Zebec, Petrinjska 51/I,10000 Zagreb</item>
      <item>KOVAČ &amp; PARTNERI odvjetničko društvo, društvo s ograničenom odgovornošću, OIB 37988832157, Šoštarićeva 10,Zagreb</item>
      <item>Neven Cirkveni, OIB 22271726834, Radićeva 27,10000 Zagreb</item>
      <item>HRVATSKA POŠTANSKA BANKA, dioničko društvo, OIB 87939104217, Jurišićeva 4,Zagreb</item>
      <item>Ibrica Zulfikarpašić, OIB 45552488337, Garićgradska 13,10000 Zagreb</item>
      <item>Domagoj Krpina, OIB 82326941303, Petra Preradovića 17/III,42000 Varaždin</item>
      <item>Kos i partneri j.d.o.o., Nodilova 1,10000 Zagreb</item>
      <item>ZOU Vlado Sevšek i Maja Tkalčec, Kratka 4/1,42000 Varaždin</item>
      <item>Odvjetnica Željka Mance za Hrvatske šume</item>
      <item>zam. punomoćnika Goran Ficko, odvj. vježbenik za Željka Tominca</item>
      <item>zam. punomoćnika Ante Marić, odvj. vježbenik za MERCATOR-H</item>
      <item>zam. punomoćnika Boris Ravić, za Silma d.o.o.</item>
      <item>Anica Krklec, za Raiffeisenbank Austria d.d.</item>
      <item>Odvjetnik Goran Vučetić</item>
      <item>gen. punomoćnik Mateja Turkman za H-Abduco d.o.o.</item>
      <item>Mirjana Bogdanović-Kamber, zamjenik ŽDO</item>
      <item>zam. punomoćnika Marija Martinez-Ostroški, odvjetnica</item>
      <item>Goran Gložinić, za Phoenix Farmacija d.o.o.</item>
      <item>Silvija Prstec Bival, OIB 84256644194, Petkovec Toplički 46,42223 Petkovec Toplički</item>
      <item>Franjo Šebijan,odvjetnik, Pavlinska 5,42000 Varaždin</item>
      <item>Zam. punomoćnika Sven Požgaj, za Hrvatske šume d.o.o.</item>
      <item>Mirjana Bogdanović-Kamber, zamjenik ŽDO</item>
      <item>Potencijalni kupac Krunoslav Rogina</item>
      <item>MERCATOR-H d.o.o., OIB 10045107278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3D8ED0-3709-4E78-AB49-985C169B8E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1195</properties:Words>
  <properties:Characters>6696</properties:Characters>
  <properties:Lines>179</properties:Lines>
  <properties:Paragraphs>63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2018-07-10T08:08:00Z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St-61/2014-181 / Zapisnik - Ročište za dražbu (zapisnik_St-61_2014-181.docx)</vt:lpwstr>
  </prop:property>
  <prop:property name="Predlozak_id" pid="6" fmtid="{D5CDD505-2E9C-101B-9397-08002B2CF9AE}">
    <vt:lpwstr>1000000458</vt:lpwstr>
  </prop:property>
  <prop:property name="Predlozak_oznaka" pid="7" fmtid="{D5CDD505-2E9C-101B-9397-08002B2CF9AE}">
    <vt:lpwstr>ZA0000</vt:lpwstr>
  </prop:property>
  <prop:property name="Predlozak_naziv" pid="8" fmtid="{D5CDD505-2E9C-101B-9397-08002B2CF9AE}">
    <vt:lpwstr>Potpuno prazni predložak - zapisnik</vt:lpwstr>
  </prop:property>
</prop:Properties>
</file>