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737e" w14:paraId="c94737e"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6B0317">
        <w:t>123</w:t>
      </w:r>
      <w:r w:rsidR="00B35CCB">
        <w:t>/</w:t>
      </w:r>
      <w:r w:rsidR="00CC00F1">
        <w:t>1</w:t>
      </w:r>
      <w:r w:rsidR="006B0317">
        <w:t>8</w:t>
      </w:r>
      <w:r w:rsidR="00CC00F1">
        <w:t>-</w:t>
      </w:r>
      <w:r w:rsidR="006B0317">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6B0317">
        <w:t>PAUK GRADNJA j.</w:t>
      </w:r>
      <w:r w:rsidR="006B0317" w:rsidRPr="000539FB">
        <w:t xml:space="preserve">d.o.o., </w:t>
      </w:r>
      <w:r w:rsidR="006B0317">
        <w:t>Prvić Šepurine</w:t>
      </w:r>
      <w:r w:rsidR="006B0317" w:rsidRPr="000539FB">
        <w:t xml:space="preserve">, </w:t>
      </w:r>
      <w:r w:rsidR="006B0317">
        <w:t>Ulica IV 30 A</w:t>
      </w:r>
      <w:r w:rsidR="006B0317" w:rsidRPr="000539FB">
        <w:t xml:space="preserve">, OIB: </w:t>
      </w:r>
      <w:r w:rsidR="006B0317">
        <w:t>05967129576</w:t>
      </w:r>
      <w:r w:rsidR="00F81A36" w:rsidRPr="001C5505">
        <w:t xml:space="preserve">,  </w:t>
      </w:r>
      <w:r w:rsidR="003A0A6A" w:rsidRPr="001C5505">
        <w:t xml:space="preserve">dana </w:t>
      </w:r>
      <w:r w:rsidR="00445C76">
        <w:t>13</w:t>
      </w:r>
      <w:r w:rsidR="00E03AB9">
        <w:t xml:space="preserve">. </w:t>
      </w:r>
      <w:r w:rsidR="006B0317">
        <w:t>studenog</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6B0317">
        <w:t>PAUK GRADNJA j.</w:t>
      </w:r>
      <w:r w:rsidR="006B0317" w:rsidRPr="000539FB">
        <w:t xml:space="preserve">d.o.o., </w:t>
      </w:r>
      <w:r w:rsidR="006B0317">
        <w:t>Prvić Šepurine</w:t>
      </w:r>
      <w:r w:rsidR="006B0317" w:rsidRPr="000539FB">
        <w:t xml:space="preserve">, </w:t>
      </w:r>
      <w:r w:rsidR="006B0317">
        <w:t>Ulica IV 30 A</w:t>
      </w:r>
      <w:r w:rsidR="006B0317" w:rsidRPr="000539FB">
        <w:t xml:space="preserve">, OIB: </w:t>
      </w:r>
      <w:r w:rsidR="006B0317">
        <w:t>05967129576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6B0317">
        <w:t>123</w:t>
      </w:r>
      <w:r w:rsidR="00DE6466" w:rsidRPr="00FA3260">
        <w:t>-</w:t>
      </w:r>
      <w:r w:rsidR="008C2399" w:rsidRPr="00FA3260">
        <w:t>1</w:t>
      </w:r>
      <w:r w:rsidR="006B0317">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6B0317">
        <w:t>PAUK GRADNJA j.</w:t>
      </w:r>
      <w:r w:rsidR="006B0317" w:rsidRPr="000539FB">
        <w:t xml:space="preserve">d.o.o., </w:t>
      </w:r>
      <w:r w:rsidR="006B0317">
        <w:t>Prvić Šepurine</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ročište pristupio</w:t>
      </w:r>
      <w:r w:rsidR="002543CE" w:rsidRPr="00B42E26">
        <w:t xml:space="preserve"> je zastupn</w:t>
      </w:r>
      <w:r w:rsidR="00B42E26" w:rsidRPr="00B42E26">
        <w:t>ik</w:t>
      </w:r>
      <w:r w:rsidR="00FC5991" w:rsidRPr="00B42E26">
        <w:t xml:space="preserve"> po</w:t>
      </w:r>
      <w:r w:rsidRPr="00B42E26">
        <w:t xml:space="preserve"> z</w:t>
      </w:r>
      <w:r w:rsidR="002543CE" w:rsidRPr="00B42E26">
        <w:t>akonu stečajnog dužnika i nave</w:t>
      </w:r>
      <w:r w:rsidR="00B42E26" w:rsidRPr="00B42E26">
        <w:t>o</w:t>
      </w:r>
      <w:r w:rsidR="00812E36" w:rsidRPr="00B42E26">
        <w:t xml:space="preserve"> da</w:t>
      </w:r>
      <w:r w:rsidR="00F51920" w:rsidRPr="00B42E26">
        <w:t xml:space="preserve"> dužnik </w:t>
      </w:r>
      <w:r w:rsidR="00812E36" w:rsidRPr="00B42E26">
        <w:t xml:space="preserve">od imovine </w:t>
      </w:r>
      <w:r w:rsidR="006B0317">
        <w:t>nema ništa</w:t>
      </w:r>
      <w:r w:rsidR="00812E36" w:rsidRPr="00B42E26">
        <w:t xml:space="preserve"> </w:t>
      </w:r>
      <w:r w:rsidR="00D87099">
        <w:t>i da je žiro račun u blokadi</w:t>
      </w:r>
      <w:r w:rsidR="006B0317">
        <w:t xml:space="preserve"> za oko 87.000,00 kuna</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445C76">
        <w:t>18</w:t>
      </w:r>
      <w:r w:rsidR="00E03AB9">
        <w:t xml:space="preserve">. </w:t>
      </w:r>
      <w:r w:rsidR="006B0317">
        <w:t>studenog</w:t>
      </w:r>
      <w:r w:rsidR="005935FD">
        <w:t xml:space="preserve"> 201</w:t>
      </w:r>
      <w:r w:rsidR="00CB7262">
        <w:t>8</w:t>
      </w:r>
      <w:r w:rsidRPr="00D019D4">
        <w:t>.</w:t>
      </w:r>
    </w:p>
    <w:p w:rsidRDefault="00763816" w:rsidP="007506EB" w:rsidR="00763816"/>
    <w:p w:rsidRDefault="001D61DB" w:rsidP="007506EB" w:rsidR="00DA5DD4" w:rsidRPr="00D019D4">
      <w:r>
        <w:t>Za točnost otpravka – ovlašteni službenik</w:t>
      </w:r>
      <w:r w:rsidR="00F51920">
        <w:tab/>
      </w:r>
      <w:r w:rsidR="00F51920">
        <w:tab/>
      </w:r>
      <w:r w:rsidR="00F51920">
        <w:tab/>
      </w:r>
      <w:r w:rsidR="00F51920">
        <w:tab/>
      </w:r>
      <w:r w:rsidR="00F51920">
        <w:tab/>
      </w:r>
      <w:r w:rsidR="00DA5DD4" w:rsidRPr="00D019D4">
        <w:t>S</w:t>
      </w:r>
      <w:r w:rsidR="00EE4E62">
        <w:t>utkinja</w:t>
      </w:r>
    </w:p>
    <w:p w:rsidRDefault="001D61DB" w:rsidP="007506EB" w:rsidR="00DA5DD4">
      <w:r>
        <w:t>Ante Rubelj</w:t>
      </w:r>
      <w:r w:rsidR="007506EB">
        <w:tab/>
      </w:r>
      <w:r w:rsidR="007506EB">
        <w:tab/>
      </w:r>
      <w:r w:rsidR="007506EB">
        <w:tab/>
      </w:r>
      <w:r w:rsidR="007506EB">
        <w:tab/>
      </w:r>
      <w:r w:rsidR="007506EB">
        <w:tab/>
      </w:r>
      <w:r w:rsidR="007506EB">
        <w:tab/>
      </w:r>
      <w:r w:rsidR="007506EB">
        <w:tab/>
      </w:r>
      <w:r w:rsidR="00971030">
        <w:tab/>
      </w:r>
      <w:r w:rsidR="00F51920">
        <w:tab/>
      </w:r>
      <w:r w:rsidR="00DA5DD4" w:rsidRPr="00D019D4">
        <w:t>Ardena Bajlo</w:t>
      </w:r>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6B0317">
      <w:t>123</w:t>
    </w:r>
    <w:r w:rsidR="00D87099">
      <w:t>/1</w:t>
    </w:r>
    <w:r w:rsidR="006B0317">
      <w:t>8</w:t>
    </w:r>
    <w:r w:rsidR="00971030">
      <w:t>-</w:t>
    </w:r>
    <w:r w:rsidR="006B0317">
      <w:t>9</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1DB"/>
    <w:rsid w:val="001D6B79"/>
    <w:rsid w:val="00206FCF"/>
    <w:rsid w:val="0023222D"/>
    <w:rsid w:val="00237479"/>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45C76"/>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B0317"/>
    <w:rsid w:val="006D5987"/>
    <w:rsid w:val="006E0802"/>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82DF9"/>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47247"/>
    <w:rsid w:val="00A94666"/>
    <w:rsid w:val="00A96B54"/>
    <w:rsid w:val="00AC30F3"/>
    <w:rsid w:val="00AE41C1"/>
    <w:rsid w:val="00B00ED6"/>
    <w:rsid w:val="00B100CB"/>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371C"/>
    <w:rsid w:val="00C4593C"/>
    <w:rsid w:val="00C90A82"/>
    <w:rsid w:val="00C94214"/>
    <w:rsid w:val="00CB7262"/>
    <w:rsid w:val="00CB76D4"/>
    <w:rsid w:val="00CC00F1"/>
    <w:rsid w:val="00CD27D1"/>
    <w:rsid w:val="00CE40D2"/>
    <w:rsid w:val="00CE483C"/>
    <w:rsid w:val="00CE68E4"/>
    <w:rsid w:val="00D239AF"/>
    <w:rsid w:val="00D26533"/>
    <w:rsid w:val="00D87099"/>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631DA"/>
    <w:rsid w:val="00F711C7"/>
    <w:rsid w:val="00F77A20"/>
    <w:rsid w:val="00F81A36"/>
    <w:rsid w:val="00F827BF"/>
    <w:rsid w:val="00F9554E"/>
    <w:rsid w:val="00FA3260"/>
    <w:rsid w:val="00FC3541"/>
    <w:rsid w:val="00FC5991"/>
    <w:rsid w:val="00FF47FF"/>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1D61DB"/>
    <w:rPr>
      <w:color w:val="808080"/>
      <w:bdr w:space="0" w:sz="0" w:color="auto" w:val="none"/>
      <w:shd w:fill="auto" w:color="auto" w:val="clear"/>
    </w:rPr>
  </w:style>
  <w:style w:customStyle="true" w:styleId="eSPISCCParagraphDefaultFont" w:type="character">
    <w:name w:val="eSPIS_CC_Paragraph Default Font"/>
    <w:basedOn w:val="Zadanifontodlomka"/>
    <w:rsid w:val="001D61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61DB"/>
    <w:rPr>
      <w:bdr w:space="0" w:sz="0" w:color="auto" w:val="none"/>
      <w:shd w:fill="FFFFCC" w:color="auto" w:val="clear"/>
      <w:lang w:val="hr-HR"/>
    </w:rPr>
  </w:style>
  <w:style w:customStyle="true" w:styleId="PozadinaSvijetloCrvena" w:type="character">
    <w:name w:val="Pozadina_SvijetloCrvena"/>
    <w:basedOn w:val="eSPISCCParagraphDefaultFont"/>
    <w:rsid w:val="001D61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61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1D61DB"/>
    <w:rPr>
      <w:color w:val="808080"/>
      <w:bdr w:color="auto" w:space="0" w:sz="0" w:val="none"/>
      <w:shd w:color="auto" w:fill="auto" w:val="clear"/>
    </w:rPr>
  </w:style>
  <w:style w:customStyle="1" w:styleId="eSPISCCParagraphDefaultFont" w:type="character">
    <w:name w:val="eSPIS_CC_Paragraph Default Font"/>
    <w:basedOn w:val="Zadanifontodlomka"/>
    <w:rsid w:val="001D61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61DB"/>
    <w:rPr>
      <w:bdr w:color="auto" w:space="0" w:sz="0" w:val="none"/>
      <w:shd w:color="auto" w:fill="FFFFCC" w:val="clear"/>
      <w:lang w:val="hr-HR"/>
    </w:rPr>
  </w:style>
  <w:style w:customStyle="1" w:styleId="PozadinaSvijetloCrvena" w:type="character">
    <w:name w:val="Pozadina_SvijetloCrvena"/>
    <w:basedOn w:val="eSPISCCParagraphDefaultFont"/>
    <w:rsid w:val="001D61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61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St-123/2018</izvorni_sadrzaj>
    <derivirana_varijabla naziv="DomainObject.Predmet.OznakaBroj_1">St-123/2018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PAUK GRADNJA jednostavno društvo s ograničenom odgovornošću za gradnju</izvorni_sadrzaj>
    <derivirana_varijabla naziv="DomainObject.Predmet.ProtustrankaFormated_1">  PAUK GRADNJA jednostavno društvo s ograničenom odgovornošću za gradnju</derivirana_varijabla>
  </DomainObject.Predmet.ProtustrankaFormated>
  <DomainObject.Predmet.ProtustrankaFormatedOIB>
    <izvorni_sadrzaj>  PAUK GRADNJA jednostavno društvo s ograničenom odgovornošću za gradnju, OIB 05967129576</izvorni_sadrzaj>
    <derivirana_varijabla naziv="DomainObject.Predmet.ProtustrankaFormatedOIB_1">  PAUK GRADNJA jednostavno društvo s ograničenom odgovornošću za gradnju, OIB 05967129576</derivirana_varijabla>
  </DomainObject.Predmet.ProtustrankaFormatedOIB>
  <DomainObject.Predmet.ProtustrankaFormatedWithAdress>
    <izvorni_sadrzaj> PAUK GRADNJA jednostavno društvo s ograničenom odgovornošću za gradnju, Ulica IV 30A, 22234 Prvić Šepurine</izvorni_sadrzaj>
    <derivirana_varijabla naziv="DomainObject.Predmet.ProtustrankaFormatedWithAdress_1"> PAUK GRADNJA jednostavno društvo s ograničenom odgovornošću za gradnju, Ulica IV 30A, 22234 Prvić Šepurine</derivirana_varijabla>
  </DomainObject.Predmet.ProtustrankaFormatedWithAdress>
  <DomainObject.Predmet.ProtustrankaFormatedWithAdressOIB>
    <izvorni_sadrzaj> PAUK GRADNJA jednostavno društvo s ograničenom odgovornošću za gradnju, OIB 05967129576, Ulica IV 30A, 22234 Prvić Šepurine</izvorni_sadrzaj>
    <derivirana_varijabla naziv="DomainObject.Predmet.ProtustrankaFormatedWithAdressOIB_1"> PAUK GRADNJA jednostavno društvo s ograničenom odgovornošću za gradnju, OIB 05967129576, Ulica IV 30A, 22234 Prvić Šepurine</derivirana_varijabla>
  </DomainObject.Predmet.ProtustrankaFormatedWithAdressOIB>
  <DomainObject.Predmet.ProtustrankaWithAdress>
    <izvorni_sadrzaj>PAUK GRADNJA jednostavno društvo s ograničenom odgovornošću za gradnju Ulica IV 30A, 22234 Prvić Šepurine</izvorni_sadrzaj>
    <derivirana_varijabla naziv="DomainObject.Predmet.ProtustrankaWithAdress_1">PAUK GRADNJA jednostavno društvo s ograničenom odgovornošću za gradnju Ulica IV 30A, 22234 Prvić Šepurine</derivirana_varijabla>
  </DomainObject.Predmet.ProtustrankaWithAdress>
  <DomainObject.Predmet.ProtustrankaWithAdressOIB>
    <izvorni_sadrzaj>PAUK GRADNJA jednostavno društvo s ograničenom odgovornošću za gradnju, OIB 05967129576, Ulica IV 30A, 22234 Prvić Šepurine</izvorni_sadrzaj>
    <derivirana_varijabla naziv="DomainObject.Predmet.ProtustrankaWithAdressOIB_1">PAUK GRADNJA jednostavno društvo s ograničenom odgovornošću za gradnju, OIB 05967129576, Ulica IV 30A, 22234 Prvić Šepurine</derivirana_varijabla>
  </DomainObject.Predmet.ProtustrankaWithAdressOIB>
  <DomainObject.Predmet.ProtustrankaNazivFormated>
    <izvorni_sadrzaj>PAUK GRADNJA jednostavno društvo s ograničenom odgovornošću za gradnju</izvorni_sadrzaj>
    <derivirana_varijabla naziv="DomainObject.Predmet.ProtustrankaNazivFormated_1">PAUK GRADNJA jednostavno društvo s ograničenom odgovornošću za gradnju</derivirana_varijabla>
  </DomainObject.Predmet.ProtustrankaNazivFormated>
  <DomainObject.Predmet.ProtustrankaNazivFormatedOIB>
    <izvorni_sadrzaj>PAUK GRADNJA jednostavno društvo s ograničenom odgovornošću za gradnju, OIB 05967129576</izvorni_sadrzaj>
    <derivirana_varijabla naziv="DomainObject.Predmet.ProtustrankaNazivFormatedOIB_1">PAUK GRADNJA jednostavno društvo s ograničenom odgovornošću za gradnju, OIB 05967129576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PAUK GRADNJA jednostavno društvo s ograničenom odgovornošću za gradnju</item>
    </izvorni_sadrzaj>
    <derivirana_varijabla naziv="DomainObject.Predmet.ProtuStrankaListFormated_1">
      <item>PAUK GRADNJA jednostavno društvo s ograničenom odgovornošću za gradnju</item>
    </derivirana_varijabla>
  </DomainObject.Predmet.ProtuStrankaListFormated>
  <DomainObject.Predmet.ProtuStrankaListFormatedOIB>
    <izvorni_sadrzaj>
      <item>PAUK GRADNJA jednostavno društvo s ograničenom odgovornošću za gradnju, OIB 05967129576</item>
    </izvorni_sadrzaj>
    <derivirana_varijabla naziv="DomainObject.Predmet.ProtuStrankaListFormatedOIB_1">
      <item>PAUK GRADNJA jednostavno društvo s ograničenom odgovornošću za gradnju, OIB 05967129576</item>
    </derivirana_varijabla>
  </DomainObject.Predmet.ProtuStrankaListFormatedOIB>
  <DomainObject.Predmet.ProtuStrankaListFormatedWithAdress>
    <izvorni_sadrzaj>
      <item>PAUK GRADNJA jednostavno društvo s ograničenom odgovornošću za gradnju, Ulica IV 30A, 22234 Prvić Šepurine</item>
    </izvorni_sadrzaj>
    <derivirana_varijabla naziv="DomainObject.Predmet.ProtuStrankaListFormatedWithAdress_1">
      <item>PAUK GRADNJA jednostavno društvo s ograničenom odgovornošću za gradnju, Ulica IV 30A, 22234 Prvić Šepurine</item>
    </derivirana_varijabla>
  </DomainObject.Predmet.ProtuStrankaListFormatedWithAdress>
  <DomainObject.Predmet.ProtuStrankaListFormatedWithAdressOIB>
    <izvorni_sadrzaj>
      <item>PAUK GRADNJA jednostavno društvo s ograničenom odgovornošću za gradnju, OIB 05967129576, Ulica IV 30A, 22234 Prvić Šepurine</item>
    </izvorni_sadrzaj>
    <derivirana_varijabla naziv="DomainObject.Predmet.ProtuStrankaListFormatedWithAdressOIB_1">
      <item>PAUK GRADNJA jednostavno društvo s ograničenom odgovornošću za gradnju, OIB 05967129576, Ulica IV 30A, 22234 Prvić Šepurine</item>
    </derivirana_varijabla>
  </DomainObject.Predmet.ProtuStrankaListFormatedWithAdressOIB>
  <DomainObject.Predmet.ProtuStrankaListNazivFormated>
    <izvorni_sadrzaj>
      <item>PAUK GRADNJA jednostavno društvo s ograničenom odgovornošću za gradnju</item>
    </izvorni_sadrzaj>
    <derivirana_varijabla naziv="DomainObject.Predmet.ProtuStrankaListNazivFormated_1">
      <item>PAUK GRADNJA jednostavno društvo s ograničenom odgovornošću za gradnju</item>
    </derivirana_varijabla>
  </DomainObject.Predmet.ProtuStrankaListNazivFormated>
  <DomainObject.Predmet.ProtuStrankaListNazivFormatedOIB>
    <izvorni_sadrzaj>
      <item>PAUK GRADNJA jednostavno društvo s ograničenom odgovornošću za gradnju, OIB 05967129576</item>
    </izvorni_sadrzaj>
    <derivirana_varijabla naziv="DomainObject.Predmet.ProtuStrankaListNazivFormatedOIB_1">
      <item>PAUK GRADNJA jednostavno društvo s ograničenom odgovornošću za gradnju, OIB 05967129576</item>
    </derivirana_varijabla>
  </DomainObject.Predmet.ProtuStrankaListNazivFormatedOIB>
  <DomainObject.Predmet.OstaliListFormated>
    <izvorni_sadrzaj>
      <item>Ivan Grubelić</item>
    </izvorni_sadrzaj>
    <derivirana_varijabla naziv="DomainObject.Predmet.OstaliListFormated_1">
      <item>Ivan Grubelić</item>
    </derivirana_varijabla>
  </DomainObject.Predmet.OstaliListFormated>
  <DomainObject.Predmet.OstaliListFormatedOIB>
    <izvorni_sadrzaj>
      <item>Ivan Grubelić, OIB 68836361947</item>
    </izvorni_sadrzaj>
    <derivirana_varijabla naziv="DomainObject.Predmet.OstaliListFormatedOIB_1">
      <item>Ivan Grubelić, OIB 68836361947</item>
    </derivirana_varijabla>
  </DomainObject.Predmet.OstaliListFormatedOIB>
  <DomainObject.Predmet.OstaliListFormatedWithAdress>
    <izvorni_sadrzaj>
      <item>Ivan Grubelić, Ulica Iv 30 A, 22234 Prvić Šepurine</item>
    </izvorni_sadrzaj>
    <derivirana_varijabla naziv="DomainObject.Predmet.OstaliListFormatedWithAdress_1">
      <item>Ivan Grubelić, Ulica Iv 30 A, 22234 Prvić Šepurine</item>
    </derivirana_varijabla>
  </DomainObject.Predmet.OstaliListFormatedWithAdress>
  <DomainObject.Predmet.OstaliListFormatedWithAdressOIB>
    <izvorni_sadrzaj>
      <item>Ivan Grubelić, OIB 68836361947, Ulica Iv 30 A, 22234 Prvić Šepurine</item>
    </izvorni_sadrzaj>
    <derivirana_varijabla naziv="DomainObject.Predmet.OstaliListFormatedWithAdressOIB_1">
      <item>Ivan Grubelić, OIB 68836361947, Ulica Iv 30 A, 22234 Prvić Šepurine</item>
    </derivirana_varijabla>
  </DomainObject.Predmet.OstaliListFormatedWithAdressOIB>
  <DomainObject.Predmet.OstaliListNazivFormated>
    <izvorni_sadrzaj>
      <item>Ivan Grubelić</item>
    </izvorni_sadrzaj>
    <derivirana_varijabla naziv="DomainObject.Predmet.OstaliListNazivFormated_1">
      <item>Ivan Grubelić</item>
    </derivirana_varijabla>
  </DomainObject.Predmet.OstaliListNazivFormated>
  <DomainObject.Predmet.OstaliListNazivFormatedOIB>
    <izvorni_sadrzaj>
      <item>Ivan Grubelić, OIB 68836361947</item>
    </izvorni_sadrzaj>
    <derivirana_varijabla naziv="DomainObject.Predmet.OstaliListNazivFormatedOIB_1">
      <item>Ivan Grubelić, OIB 68836361947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PAUK GRADNJA jednostavno društvo s ograničenom odgovornošću za gradnju</izvorni_sadrzaj>
    <derivirana_varijabla naziv="DomainObject.Predmet.ProtustrankaIDrugi_1">PAUK GRADNJA jednostavno društvo s ograničenom odgovornošću za gradnju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PAUK GRADNJA jednostavno društvo s ograničenom odgovornošću za gradnju, OIB 05967129576, Ulica IV 30A, 22234 Prvić Šepurine</izvorni_sadrzaj>
    <derivirana_varijabla naziv="DomainObject.Predmet.ProtustrankaIDrugiAdressOIB_1">PAUK GRADNJA jednostavno društvo s ograničenom odgovornošću za gradnju, OIB 05967129576, Ulica IV 30A, 22234 Prvić Šepurine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PAUK GRADNJA jednostavno društvo s ograničenom odgovornošću za gradnju</item>
      <item>Ivan Grubelić</item>
    </izvorni_sadrzaj>
    <derivirana_varijabla naziv="DomainObject.Predmet.SudioniciListNaziv_1">
      <item>FINA - Podružnica Šibenik</item>
      <item>PAUK GRADNJA jednostavno društvo s ograničenom odgovornošću za gradnju</item>
      <item>Ivan Grubelić</item>
    </derivirana_varijabla>
  </DomainObject.Predmet.SudioniciListNaziv>
  <DomainObject.Predmet.SudioniciListAdressOIB>
    <izvorni_sadrzaj>
      <item>FINA - Podružnica Šibenik, OIB 85821130368, Perivoj L. Marune 1,22000 Šibenik</item>
      <item>PAUK GRADNJA jednostavno društvo s ograničenom odgovornošću za gradnju, OIB 05967129576, Ulica IV 30A,22234 Prvić Šepurine</item>
      <item>Ivan Grubelić, OIB 68836361947, Ulica Iv 30 A,22234 Prvić Šepurine</item>
    </izvorni_sadrzaj>
    <derivirana_varijabla naziv="DomainObject.Predmet.SudioniciListAdressOIB_1">
      <item>FINA - Podružnica Šibenik, OIB 85821130368, Perivoj L. Marune 1,22000 Šibenik</item>
      <item>PAUK GRADNJA jednostavno društvo s ograničenom odgovornošću za gradnju, OIB 05967129576, Ulica IV 30A,22234 Prvić Šepurine</item>
      <item>Ivan Grubelić, OIB 68836361947, Ulica Iv 30 A,22234 Prvić Šepurine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05967129576</item>
      <item>, OIB 68836361947</item>
    </izvorni_sadrzaj>
    <derivirana_varijabla naziv="DomainObject.Predmet.SudioniciListNazivOIB_1">
      <item>, OIB 85821130368</item>
      <item>, OIB 05967129576</item>
      <item>, OIB 68836361947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svibnja 2018.</izvorni_sadrzaj>
    <derivirana_varijabla naziv="DomainObject.Predmet.DatumZadnjeOdrzaneSudskeRadnje_1">14. svibnja 2018.</derivirana_varijabla>
  </DomainObject.Predmet.DatumZadnjeOdrzaneSudskeRadnje>
  <DomainObject.PredzadnjaOdlukaIzPredmeta.DatumDonosenjaOdluke>
    <izvorni_sadrzaj>20. travnja 2018.</izvorni_sadrzaj>
    <derivirana_varijabla naziv="DomainObject.PredzadnjaOdlukaIzPredmeta.DatumDonosenjaOdluke_1">20. travnja 2018.</derivirana_varijabla>
  </DomainObject.PredzadnjaOdlukaIzPredmeta.DatumDonosenjaOdluke>
  <DomainObject.PredzadnjaOdlukaIzPredmeta.Oznaka>
    <izvorni_sadrzaj>St-123/2018-3</izvorni_sadrzaj>
    <derivirana_varijabla naziv="DomainObject.PredzadnjaOdlukaIzPredmeta.Oznaka_1">St-123/2018-3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D6CA65-5BA5-4B23-8FBF-167EA0BFD4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488</properties:Words>
  <properties:Characters>2525</properties:Characters>
  <properties:Lines>85</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2018-11-13T08:30:00Z</dcterms:created>
  <dc:creator>Ardena Bajlo</dc:creator>
  <cp:lastModifiedBy>Ante Rubelj</cp:lastModifiedBy>
  <cp:lastPrinted>2017-10-05T08:12:00Z</cp:lastPrinted>
  <dcterms:modified xmlns:xsi="http://www.w3.org/2001/XMLSchema-instance" xsi:type="dcterms:W3CDTF">2018-11-16T14:01:00Z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st-123-18 -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