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3105" w14:paraId="1c93105" w:rsidRDefault="00AA5237" w:rsidP="00A91121" w:rsidR="00AA5237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024FE0">
        <w:t>605</w:t>
      </w:r>
      <w:r>
        <w:t>/1</w:t>
      </w:r>
      <w:r w:rsidR="00091D5A">
        <w:t>5</w:t>
      </w:r>
      <w:r>
        <w:t>-</w:t>
      </w:r>
      <w:r w:rsidR="002B72E4">
        <w:t>6</w:t>
      </w:r>
    </w:p>
    <w:p w:rsidRDefault="00AA5237" w:rsidP="00BF3D61" w:rsidR="00AA5237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</w:p>
    <w:p w:rsidRDefault="00AA5237" w:rsidP="00952B68" w:rsidR="00AA5237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AA5237" w:rsidP="008D4452" w:rsidR="00AA5237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A01095">
        <w:t>FORTUNAL d.o.o., Zadar, Ivana Viteza od Sredne 17, Zadar, OIB: 17678312328</w:t>
      </w:r>
      <w:r w:rsidRPr="008C3132">
        <w:t xml:space="preserve">, dana </w:t>
      </w:r>
      <w:r w:rsidR="00E41244">
        <w:t>23. veljače</w:t>
      </w:r>
      <w:r>
        <w:t xml:space="preserve"> 2016</w:t>
      </w:r>
      <w:r w:rsidRPr="008C3132">
        <w:t>. godine,</w:t>
      </w:r>
    </w:p>
    <w:p w:rsidRDefault="00AA5237" w:rsidP="00316882" w:rsidR="00AA5237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193657" w:rsidP="00193657" w:rsidR="00193657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stečajni postupak nad stečajnim dužnikom </w:t>
      </w:r>
      <w:r>
        <w:t>FORTUNAL d.o.o., Zadar, Ivana Viteza od Sredne 17, Zadar, OIB: 17678312328</w:t>
      </w:r>
      <w:r w:rsidRPr="002B5AAE">
        <w:t>.</w:t>
      </w:r>
    </w:p>
    <w:p w:rsidRDefault="00193657" w:rsidP="00193657" w:rsidR="00193657" w:rsidRPr="002B5AAE">
      <w:pPr>
        <w:ind w:hanging="705" w:left="705"/>
        <w:jc w:val="both"/>
        <w:rPr>
          <w:b/>
        </w:rPr>
      </w:pPr>
    </w:p>
    <w:p w:rsidRDefault="00193657" w:rsidP="00193657" w:rsidR="00193657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FORTUNAL d.o.o., Zadar, Ivana Viteza od Sredne 17, Zadar, OIB: 17678312328</w:t>
      </w:r>
      <w:r w:rsidRPr="002B5AAE">
        <w:t xml:space="preserve">,  otvara se </w:t>
      </w:r>
      <w:r w:rsidR="00E41244">
        <w:t>23.</w:t>
      </w:r>
      <w:r w:rsidRPr="002B5AAE">
        <w:t xml:space="preserve"> veljače 2016. godine u 14,</w:t>
      </w:r>
      <w:r>
        <w:t>20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193657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B5AAE">
        <w:t xml:space="preserve">Stečajnim upraviteljem imenuje se </w:t>
      </w:r>
      <w:r w:rsidR="00E41244" w:rsidRPr="001B67F2">
        <w:t>Antun Kovačević iz Zadra, P.D.G. Krambergera 13, (OIB 77489220307</w:t>
      </w:r>
      <w:r w:rsidR="00E41244">
        <w:t xml:space="preserve">, osobna </w:t>
      </w:r>
      <w:r w:rsidR="00E41244" w:rsidRPr="001B67F2">
        <w:t>iskaznica broj 102793732, izdana od PU Zadarska, datum rođenja 12.07.1944.)</w:t>
      </w:r>
      <w:r w:rsidR="00E41244">
        <w:t>.</w:t>
      </w:r>
    </w:p>
    <w:p w:rsidRDefault="00E41244" w:rsidP="00E41244" w:rsidR="00E41244" w:rsidRPr="002B5AAE">
      <w:pPr>
        <w:ind w:hanging="705" w:left="705"/>
        <w:jc w:val="both"/>
      </w:pPr>
    </w:p>
    <w:p w:rsidRDefault="00193657" w:rsidP="00193657" w:rsidR="00193657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stečajni postupak nad dužnikom </w:t>
      </w:r>
      <w:r>
        <w:t>FORTUNAL d.o.o., Zadar, Ivana Viteza od Sredne 17, Zadar, OIB: 17678312328</w:t>
      </w:r>
      <w:r w:rsidRPr="002B5AAE">
        <w:t>.</w:t>
      </w:r>
    </w:p>
    <w:p w:rsidRDefault="00193657" w:rsidP="00193657" w:rsidR="00193657">
      <w:pPr>
        <w:ind w:hanging="705" w:left="705"/>
        <w:jc w:val="both"/>
        <w:rPr>
          <w:b/>
        </w:rPr>
      </w:pPr>
    </w:p>
    <w:p w:rsidRDefault="00193657" w:rsidP="00193657" w:rsidR="00193657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 xml:space="preserve"> 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193657" w:rsidR="00193657" w:rsidRPr="002B5AAE">
      <w:pPr>
        <w:ind w:hanging="709" w:left="709"/>
        <w:jc w:val="both"/>
      </w:pPr>
      <w:r w:rsidRPr="002B5AAE">
        <w:t>VI</w:t>
      </w:r>
      <w:r>
        <w:t>I.</w:t>
      </w:r>
      <w:r w:rsidRPr="002B5AAE">
        <w:t xml:space="preserve">   Otvaranje stečajnog postupka i imenovanje stečajnog upravitelja upisat će se u zemljišne knjige, upisnik brodova, upisnik brodova u izgradnji, upisnik zrakoplova i upisnik prava intelektualnog vlasništva.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193657" w:rsidP="00193657" w:rsidR="00193657">
      <w:pPr>
        <w:rPr>
          <w:b/>
        </w:rPr>
      </w:pPr>
    </w:p>
    <w:p w:rsidRDefault="00193657" w:rsidP="00193657" w:rsidR="00193657">
      <w:pPr>
        <w:rPr>
          <w:b/>
        </w:rPr>
      </w:pPr>
    </w:p>
    <w:p w:rsidRDefault="00193657" w:rsidP="00193657" w:rsidR="00193657">
      <w:pPr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193657" w:rsidP="00193657" w:rsidR="00193657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>
        <w:t>11</w:t>
      </w:r>
      <w:r w:rsidRPr="002B5AAE">
        <w:t xml:space="preserve">. studenog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>622</w:t>
      </w:r>
      <w:r w:rsidRPr="002B5AAE">
        <w:t xml:space="preserve"> dan</w:t>
      </w:r>
      <w:r w:rsidR="00D75141">
        <w:t>a</w:t>
      </w:r>
      <w:r w:rsidRPr="002B5AAE">
        <w:t xml:space="preserve"> u ukupnom iznosu od </w:t>
      </w:r>
      <w:r>
        <w:t>6.827,65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193657" w:rsidP="00193657" w:rsidR="00193657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>
        <w:t>29</w:t>
      </w:r>
      <w:r w:rsidRPr="002B5AAE">
        <w:t>. prosinca 2015.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193657" w:rsidP="00193657" w:rsidR="00193657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>, slijedom čega je sud postupio po odredbi čl. 431. st. 2. Stečajnog zakona.</w:t>
      </w:r>
    </w:p>
    <w:p w:rsidRDefault="00193657" w:rsidP="00193657" w:rsidR="00193657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D75141" w:rsidRPr="00D75141">
        <w:t>Antun Kovačević</w:t>
      </w:r>
      <w:r w:rsidRPr="00D75141">
        <w:t xml:space="preserve"> iz  Zadra.</w:t>
      </w:r>
    </w:p>
    <w:p w:rsidRDefault="00193657" w:rsidP="00193657" w:rsidR="00193657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34. st. 3. </w:t>
      </w:r>
      <w:r w:rsidRPr="002B5AAE">
        <w:t>Stečajnog zakona.</w:t>
      </w:r>
    </w:p>
    <w:p w:rsidRDefault="00193657" w:rsidP="00193657" w:rsidR="00193657" w:rsidRPr="002B5AAE">
      <w:pPr>
        <w:jc w:val="both"/>
      </w:pPr>
      <w:r w:rsidRPr="002B5AAE">
        <w:t xml:space="preserve">          Stoga je odlučeno kao u izreci.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40F6B">
      <w:pPr>
        <w:jc w:val="center"/>
      </w:pPr>
      <w:r w:rsidRPr="00240F6B">
        <w:t xml:space="preserve">U Zadru, dana </w:t>
      </w:r>
      <w:r w:rsidR="00D75141">
        <w:t>23.</w:t>
      </w:r>
      <w:r w:rsidRPr="00240F6B">
        <w:t xml:space="preserve"> veljače 2016. </w:t>
      </w:r>
    </w:p>
    <w:p w:rsidRDefault="00193657" w:rsidP="00193657" w:rsidR="00193657" w:rsidRPr="00240F6B">
      <w:pPr>
        <w:jc w:val="both"/>
      </w:pPr>
    </w:p>
    <w:p w:rsidRDefault="00193657" w:rsidP="00193657" w:rsidR="00193657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193657" w:rsidP="00193657" w:rsidR="00193657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193657" w:rsidP="00193657" w:rsidR="00193657" w:rsidRPr="002B5AAE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93657" w:rsidP="00193657" w:rsidR="00193657" w:rsidRPr="00240F6B">
      <w:pPr>
        <w:jc w:val="both"/>
      </w:pPr>
      <w:r w:rsidRPr="00240F6B">
        <w:t>POUKA O PRAVNOM LIJEKU</w:t>
      </w:r>
    </w:p>
    <w:p w:rsidRDefault="00193657" w:rsidP="00193657" w:rsidR="00193657" w:rsidRPr="00240F6B">
      <w:pPr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193657" w:rsidP="00193657" w:rsidR="00193657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93657" w:rsidP="00193657" w:rsidR="00193657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93657" w:rsidP="00193657" w:rsidR="00193657" w:rsidRPr="00240F6B">
      <w:pPr>
        <w:jc w:val="both"/>
      </w:pPr>
      <w:r w:rsidRPr="00240F6B">
        <w:t>DNA: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FINA,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ŽDO - Zadar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lastRenderedPageBreak/>
        <w:t>Poreznoj upravi Zadar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Pisarnica suda-ovdje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u spis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0BD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024FE0">
      <w:t>605</w:t>
    </w:r>
    <w:r w:rsidR="002B72E4"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0BD1"/>
    <w:rsid w:val="00024FE0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C2BC7"/>
    <w:rsid w:val="001C53DB"/>
    <w:rsid w:val="001E5DED"/>
    <w:rsid w:val="00200A63"/>
    <w:rsid w:val="0021518B"/>
    <w:rsid w:val="00254DBF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31A9C"/>
    <w:rsid w:val="005439BE"/>
    <w:rsid w:val="005440C2"/>
    <w:rsid w:val="00571AD1"/>
    <w:rsid w:val="005759FC"/>
    <w:rsid w:val="00583030"/>
    <w:rsid w:val="00584E27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A0EBB"/>
    <w:rsid w:val="006A5EFE"/>
    <w:rsid w:val="006B4E61"/>
    <w:rsid w:val="006B5DE1"/>
    <w:rsid w:val="00722809"/>
    <w:rsid w:val="0072570A"/>
    <w:rsid w:val="0075628E"/>
    <w:rsid w:val="00785980"/>
    <w:rsid w:val="007C0700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61524"/>
    <w:rsid w:val="00C758AA"/>
    <w:rsid w:val="00C84E20"/>
    <w:rsid w:val="00CA3E6B"/>
    <w:rsid w:val="00CA6E9D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20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B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B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B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B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20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B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B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B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B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St-605/2015</izvorni_sadrzaj>
    <derivirana_varijabla naziv="DomainObject.Predmet.OznakaBroj_1">St-605/2015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FORTUNAL društvo s ograničenom odgovornošću za proizvodnju, poljoprivredu, graditeljstvo, trgovinu i usluge</izvorni_sadrzaj>
    <derivirana_varijabla naziv="DomainObject.Predmet.ProtustrankaFormated_1">  FORTUNAL društvo s ograničenom odgovornošću za proizvodnju, poljoprivredu, graditeljstvo, trgovinu i usluge</derivirana_varijabla>
  </DomainObject.Predmet.ProtustrankaFormated>
  <DomainObject.Predmet.ProtustrankaFormatedOIB>
    <izvorni_sadrzaj>  FORTUNAL društvo s ograničenom odgovornošću za proizvodnju, poljoprivredu, graditeljstvo, trgovinu i usluge, OIB 17678312328</izvorni_sadrzaj>
    <derivirana_varijabla naziv="DomainObject.Predmet.ProtustrankaFormatedOIB_1">  FORTUNAL društvo s ograničenom odgovornošću za proizvodnju, poljoprivredu, graditeljstvo, trgovinu i usluge, OIB 17678312328</derivirana_varijabla>
  </DomainObject.Predmet.ProtustrankaFormatedOIB>
  <DomainObject.Predmet.ProtustrankaFormatedWithAdress>
    <izvorni_sadrzaj> FORTUNAL društvo s ograničenom odgovornošću za proizvodnju, poljoprivredu, graditeljstvo, trgovinu i usluge, Ivana Viteza od Sredne  17 , 23000 Zadar</izvorni_sadrzaj>
    <derivirana_varijabla naziv="DomainObject.Predmet.ProtustrankaFormatedWithAdress_1"> FORTUNAL društvo s ograničenom odgovornošću za proizvodnju, poljoprivredu, graditeljstvo, trgovinu i usluge, Ivana Viteza od Sredne  17 , 23000 Zadar</derivirana_varijabla>
  </DomainObject.Predmet.ProtustrankaFormatedWithAdress>
  <DomainObject.Predmet.ProtustrankaFormatedWithAdressOIB>
    <izvorni_sadrzaj> FORTUNAL društvo s ograničenom odgovornošću za proizvodnju, poljoprivredu, graditeljstvo, trgovinu i usluge, OIB 17678312328, Ivana Viteza od Sredne  17 , 23000 Zadar</izvorni_sadrzaj>
    <derivirana_varijabla naziv="DomainObject.Predmet.ProtustrankaFormatedWithAdressOIB_1"> FORTUNAL društvo s ograničenom odgovornošću za proizvodnju, poljoprivredu, graditeljstvo, trgovinu i usluge, OIB 17678312328, Ivana Viteza od Sredne  17 , 23000 Zadar</derivirana_varijabla>
  </DomainObject.Predmet.ProtustrankaFormatedWithAdressOIB>
  <DomainObject.Predmet.ProtustrankaWithAdress>
    <izvorni_sadrzaj>FORTUNAL društvo s ograničenom odgovornošću za proizvodnju, poljoprivredu, graditeljstvo, trgovinu i usluge Ivana Viteza od Sredne  17 , 23000 Zadar</izvorni_sadrzaj>
    <derivirana_varijabla naziv="DomainObject.Predmet.ProtustrankaWithAdress_1">FORTUNAL društvo s ograničenom odgovornošću za proizvodnju, poljoprivredu, graditeljstvo, trgovinu i usluge Ivana Viteza od Sredne  17 , 23000 Zadar</derivirana_varijabla>
  </DomainObject.Predmet.ProtustrankaWithAdress>
  <DomainObject.Predmet.ProtustrankaWithAdressOIB>
    <izvorni_sadrzaj>FORTUNAL društvo s ograničenom odgovornošću za proizvodnju, poljoprivredu, graditeljstvo, trgovinu i usluge, OIB 17678312328, Ivana Viteza od Sredne  17 , 23000 Zadar</izvorni_sadrzaj>
    <derivirana_varijabla naziv="DomainObject.Predmet.ProtustrankaWithAdressOIB_1">FORTUNAL društvo s ograničenom odgovornošću za proizvodnju, poljoprivredu, graditeljstvo, trgovinu i usluge, OIB 17678312328, Ivana Viteza od Sredne  17 , 23000 Zadar</derivirana_varijabla>
  </DomainObject.Predmet.ProtustrankaWithAdressOIB>
  <DomainObject.Predmet.ProtustrankaNazivFormated>
    <izvorni_sadrzaj>FORTUNAL društvo s ograničenom odgovornošću za proizvodnju, poljoprivredu, graditeljstvo, trgovinu i usluge</izvorni_sadrzaj>
    <derivirana_varijabla naziv="DomainObject.Predmet.ProtustrankaNazivFormated_1">FORTUNAL društvo s ograničenom odgovornošću za proizvodnju, poljoprivredu, graditeljstvo, trgovinu i usluge</derivirana_varijabla>
  </DomainObject.Predmet.ProtustrankaNazivFormated>
  <DomainObject.Predmet.ProtustrankaNazivFormatedOIB>
    <izvorni_sadrzaj>FORTUNAL društvo s ograničenom odgovornošću za proizvodnju, poljoprivredu, graditeljstvo, trgovinu i usluge, OIB 17678312328</izvorni_sadrzaj>
    <derivirana_varijabla naziv="DomainObject.Predmet.ProtustrankaNazivFormatedOIB_1">FORTUNAL društvo s ograničenom odgovornošću za proizvodnju, poljoprivredu, graditeljstvo, trgovinu i usluge, OIB 17678312328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6827.65</izvorni_sadrzaj>
    <derivirana_varijabla naziv="DomainObject.Predmet.TrenutnaVrijednost_1">6827.65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FORTUNAL društvo s ograničenom odgovornošću za proizvodnju, poljoprivredu, graditeljstvo, trgovinu i usluge</item>
    </izvorni_sadrzaj>
    <derivirana_varijabla naziv="DomainObject.Predmet.ProtuStrankaListFormated_1">
      <item>FORTUNAL društvo s ograničenom odgovornošću za proizvodnju, poljoprivredu, graditeljstvo, trgovinu i usluge</item>
    </derivirana_varijabla>
  </DomainObject.Predmet.ProtuStrankaListFormated>
  <DomainObject.Predmet.ProtuStrankaListFormatedOIB>
    <izvorni_sadrzaj>
      <item>FORTUNAL društvo s ograničenom odgovornošću za proizvodnju, poljoprivredu, graditeljstvo, trgovinu i usluge, OIB 17678312328</item>
    </izvorni_sadrzaj>
    <derivirana_varijabla naziv="DomainObject.Predmet.ProtuStrankaListFormatedOIB_1">
      <item>FORTUNAL društvo s ograničenom odgovornošću za proizvodnju, poljoprivredu, graditeljstvo, trgovinu i usluge, OIB 17678312328</item>
    </derivirana_varijabla>
  </DomainObject.Predmet.ProtuStrankaListFormatedOIB>
  <DomainObject.Predmet.ProtuStrankaListFormatedWithAdress>
    <izvorni_sadrzaj>
      <item>FORTUNAL društvo s ograničenom odgovornošću za proizvodnju, poljoprivredu, graditeljstvo, trgovinu i usluge, Ivana Viteza od Sredne  17 , 23000 Zadar</item>
    </izvorni_sadrzaj>
    <derivirana_varijabla naziv="DomainObject.Predmet.ProtuStrankaListFormatedWithAdress_1">
      <item>FORTUNAL društvo s ograničenom odgovornošću za proizvodnju, poljoprivredu, graditeljstvo, trgovinu i usluge, Ivana Viteza od Sredne  17 , 23000 Zadar</item>
    </derivirana_varijabla>
  </DomainObject.Predmet.ProtuStrankaListFormatedWithAdress>
  <DomainObject.Predmet.ProtuStrankaListFormatedWithAdressOIB>
    <izvorni_sadrzaj>
      <item>FORTUNAL društvo s ograničenom odgovornošću za proizvodnju, poljoprivredu, graditeljstvo, trgovinu i usluge, OIB 17678312328, Ivana Viteza od Sredne  17 , 23000 Zadar</item>
    </izvorni_sadrzaj>
    <derivirana_varijabla naziv="DomainObject.Predmet.ProtuStrankaListFormatedWithAdressOIB_1">
      <item>FORTUNAL društvo s ograničenom odgovornošću za proizvodnju, poljoprivredu, graditeljstvo, trgovinu i usluge, OIB 17678312328, Ivana Viteza od Sredne  17 , 23000 Zadar</item>
    </derivirana_varijabla>
  </DomainObject.Predmet.ProtuStrankaListFormatedWithAdressOIB>
  <DomainObject.Predmet.ProtuStrankaListNazivFormated>
    <izvorni_sadrzaj>
      <item>FORTUNAL društvo s ograničenom odgovornošću za proizvodnju, poljoprivredu, graditeljstvo, trgovinu i usluge</item>
    </izvorni_sadrzaj>
    <derivirana_varijabla naziv="DomainObject.Predmet.ProtuStrankaListNazivFormated_1">
      <item>FORTUNAL društvo s ograničenom odgovornošću za proizvodnju, poljoprivredu, graditeljstvo, trgovinu i usluge</item>
    </derivirana_varijabla>
  </DomainObject.Predmet.ProtuStrankaListNazivFormated>
  <DomainObject.Predmet.ProtuStrankaListNazivFormatedOIB>
    <izvorni_sadrzaj>
      <item>FORTUNAL društvo s ograničenom odgovornošću za proizvodnju, poljoprivredu, graditeljstvo, trgovinu i usluge, OIB 17678312328</item>
    </izvorni_sadrzaj>
    <derivirana_varijabla naziv="DomainObject.Predmet.ProtuStrankaListNazivFormatedOIB_1">
      <item>FORTUNAL društvo s ograničenom odgovornošću za proizvodnju, poljoprivredu, graditeljstvo, trgovinu i usluge, OIB 17678312328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FORTUNAL društvo s ograničenom odgovornošću za proizvodnju, poljoprivredu, graditeljstvo, trgovinu i usluge</izvorni_sadrzaj>
    <derivirana_varijabla naziv="DomainObject.Predmet.ProtustrankaIDrugi_1">FORTUNAL društvo s ograničenom odgovornošću za proizvodnju, poljoprivredu,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FORTUNAL društvo s ograničenom odgovornošću za proizvodnju, poljoprivredu, graditeljstvo, trgovinu i usluge, OIB 17678312328, Ivana Viteza od Sredne  17 , 23000 Zadar</izvorni_sadrzaj>
    <derivirana_varijabla naziv="DomainObject.Predmet.ProtustrankaIDrugiAdressOIB_1">FORTUNAL društvo s ograničenom odgovornošću za proizvodnju, poljoprivredu, graditeljstvo, trgovinu i usluge, OIB 17678312328, Ivana Viteza od Sredne  17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FORTUNAL društvo s ograničenom odgovornošću za proizvodnju, poljoprivredu, graditeljstvo, trgovinu i usluge</item>
    </izvorni_sadrzaj>
    <derivirana_varijabla naziv="DomainObject.Predmet.SudioniciListNaziv_1">
      <item>FINA</item>
      <item>FORTUNAL društvo s ograničenom odgovornošću za proizvodnju, poljoprivredu, graditeljstvo, trgovinu i usluge</item>
    </derivirana_varijabla>
  </DomainObject.Predmet.SudioniciListNaziv>
  <DomainObject.Predmet.SudioniciListAdressOIB>
    <izvorni_sadrzaj>
      <item>FINA, OIB 85821130368</item>
      <item>FORTUNAL društvo s ograničenom odgovornošću za proizvodnju, poljoprivredu, graditeljstvo, trgovinu i usluge, OIB 17678312328, Ivana Viteza od Sredne  17 ,23000 Zadar</item>
    </izvorni_sadrzaj>
    <derivirana_varijabla naziv="DomainObject.Predmet.SudioniciListAdressOIB_1">
      <item>FINA, OIB 85821130368</item>
      <item>FORTUNAL društvo s ograničenom odgovornošću za proizvodnju, poljoprivredu, graditeljstvo, trgovinu i usluge, OIB 17678312328, Ivana Viteza od Sredne  17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17678312328</item>
    </izvorni_sadrzaj>
    <derivirana_varijabla naziv="DomainObject.Predmet.SudioniciListNazivOIB_1">
      <item>, OIB 85821130368</item>
      <item>, OIB 17678312328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809</properties:Words>
  <properties:Characters>4392</properties:Characters>
  <properties:Lines>114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2016-02-18T10:16:00Z</dcterms:created>
  <dc:creator>Administrator</dc:creator>
  <cp:lastModifiedBy>wsadmin</cp:lastModifiedBy>
  <cp:lastPrinted>2014-07-07T06:53:00Z</cp:lastPrinted>
  <dcterms:modified xmlns:xsi="http://www.w3.org/2001/XMLSchema-instance" xsi:type="dcterms:W3CDTF">2016-02-23T10:16:00Z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