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734d" w14:paraId="3df734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B97C92">
        <w:t>1290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B97C92" w:rsidRPr="00B97C92">
        <w:t>NIKIĆ GRADNJA d.o.o., Horvaćanska cesta 24, Zagreb, MBS: 080634536, OIB: 90032380068</w:t>
      </w:r>
      <w:r w:rsidR="00204EAF" w:rsidRPr="00E658BE">
        <w:t>,</w:t>
      </w:r>
      <w:r w:rsidRPr="00E658BE">
        <w:t xml:space="preserve"> </w:t>
      </w:r>
      <w:r w:rsidR="00B966A0">
        <w:t>dana 13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B97C92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B97C92" w:rsidRPr="00B97C92">
        <w:t>NIKIĆ GRADNJA d.o.o., Horvaćanska cesta 24, Zagreb, MBS: 080634536, OIB: 90032380068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DB1992">
        <w:t xml:space="preserve"> Mateo Erceg iz Zagreba, Radnička cesta 30, OIB: 93602617826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B97C92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B97C92" w:rsidRPr="00B97C92">
        <w:rPr>
          <w:bCs/>
        </w:rPr>
        <w:t>NIKIĆ GRADNJA d.o.o., Horvaćanska cesta 24, Zagreb, MBS: 080634536, OIB: 90032380068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C60DCD">
        <w:t>2</w:t>
      </w:r>
      <w:r w:rsidR="00B97C92">
        <w:t>4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B97C92" w:rsidRPr="00B97C92">
        <w:t>NIKIĆ GRADNJA d.o.o., Horvaćanska cesta 24, Zagreb, MBS: 080634536, OIB: 90032380068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7C92">
        <w:t>16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60DCD">
        <w:t>12</w:t>
      </w:r>
      <w:r w:rsidR="00B97C92">
        <w:t>90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B966A0">
        <w:t>3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7C2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C60DCD">
      <w:t>12</w:t>
    </w:r>
    <w:r w:rsidR="00B97C92">
      <w:t>90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17C2"/>
    <w:rsid w:val="00854B77"/>
    <w:rsid w:val="008845C2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417BA"/>
    <w:rsid w:val="00B46738"/>
    <w:rsid w:val="00B966A0"/>
    <w:rsid w:val="00B97C92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60DCD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B1992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2228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1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1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NIKIĆ GRADNJA d.o.o.</izvorni_sadrzaj>
    <derivirana_varijabla naziv="DomainObject.Predmet.ProtustrankaFormated_1">  NIKIĆ GRADNJA d.o.o.</derivirana_varijabla>
  </DomainObject.Predmet.ProtustrankaFormated>
  <DomainObject.Predmet.ProtustrankaFormatedOIB>
    <izvorni_sadrzaj>  NIKIĆ GRADNJA d.o.o., OIB 90032380068</izvorni_sadrzaj>
    <derivirana_varijabla naziv="DomainObject.Predmet.ProtustrankaFormatedOIB_1">  NIKIĆ GRADNJA d.o.o., OIB 90032380068</derivirana_varijabla>
  </DomainObject.Predmet.ProtustrankaFormatedOIB>
  <DomainObject.Predmet.ProtustrankaFormatedWithAdress>
    <izvorni_sadrzaj> NIKIĆ GRADNJA d.o.o., Horvaćanska cesta 24, 10000 Zagreb</izvorni_sadrzaj>
    <derivirana_varijabla naziv="DomainObject.Predmet.ProtustrankaFormatedWithAdress_1"> NIKIĆ GRADNJA d.o.o., Horvaćanska cesta 24, 10000 Zagreb</derivirana_varijabla>
  </DomainObject.Predmet.ProtustrankaFormatedWithAdress>
  <DomainObject.Predmet.ProtustrankaFormatedWithAdressOIB>
    <izvorni_sadrzaj> NIKIĆ GRADNJA d.o.o., OIB 90032380068, Horvaćanska cesta 24, 10000 Zagreb</izvorni_sadrzaj>
    <derivirana_varijabla naziv="DomainObject.Predmet.ProtustrankaFormatedWithAdressOIB_1"> NIKIĆ GRADNJA d.o.o., OIB 90032380068, Horvaćanska cesta 24, 10000 Zagreb</derivirana_varijabla>
  </DomainObject.Predmet.ProtustrankaFormatedWithAdressOIB>
  <DomainObject.Predmet.ProtustrankaWithAdress>
    <izvorni_sadrzaj>NIKIĆ GRADNJA d.o.o. Horvaćanska cesta 24, 10000 Zagreb</izvorni_sadrzaj>
    <derivirana_varijabla naziv="DomainObject.Predmet.ProtustrankaWithAdress_1">NIKIĆ GRADNJA d.o.o. Horvaćanska cesta 24, 10000 Zagreb</derivirana_varijabla>
  </DomainObject.Predmet.ProtustrankaWithAdress>
  <DomainObject.Predmet.ProtustrankaWithAdressOIB>
    <izvorni_sadrzaj>NIKIĆ GRADNJA d.o.o., OIB 90032380068, Horvaćanska cesta 24, 10000 Zagreb</izvorni_sadrzaj>
    <derivirana_varijabla naziv="DomainObject.Predmet.ProtustrankaWithAdressOIB_1">NIKIĆ GRADNJA d.o.o., OIB 90032380068, Horvaćanska cesta 24, 10000 Zagreb</derivirana_varijabla>
  </DomainObject.Predmet.ProtustrankaWithAdressOIB>
  <DomainObject.Predmet.ProtustrankaNazivFormated>
    <izvorni_sadrzaj>NIKIĆ GRADNJA d.o.o.</izvorni_sadrzaj>
    <derivirana_varijabla naziv="DomainObject.Predmet.ProtustrankaNazivFormated_1">NIKIĆ GRADNJA d.o.o.</derivirana_varijabla>
  </DomainObject.Predmet.ProtustrankaNazivFormated>
  <DomainObject.Predmet.ProtustrankaNazivFormatedOIB>
    <izvorni_sadrzaj>NIKIĆ GRADNJA d.o.o., OIB 90032380068</izvorni_sadrzaj>
    <derivirana_varijabla naziv="DomainObject.Predmet.ProtustrankaNazivFormatedOIB_1">NIKIĆ GRADNJA d.o.o., OIB 90032380068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NIKIĆ GRADNJA d.o.o.</item>
    </izvorni_sadrzaj>
    <derivirana_varijabla naziv="DomainObject.Predmet.ProtuStrankaListFormated_1">
      <item>NIKIĆ GRADNJA d.o.o.</item>
    </derivirana_varijabla>
  </DomainObject.Predmet.ProtuStrankaListFormated>
  <DomainObject.Predmet.ProtuStrankaListFormatedOIB>
    <izvorni_sadrzaj>
      <item>NIKIĆ GRADNJA d.o.o., OIB 90032380068</item>
    </izvorni_sadrzaj>
    <derivirana_varijabla naziv="DomainObject.Predmet.ProtuStrankaListFormatedOIB_1">
      <item>NIKIĆ GRADNJA d.o.o., OIB 90032380068</item>
    </derivirana_varijabla>
  </DomainObject.Predmet.ProtuStrankaListFormatedOIB>
  <DomainObject.Predmet.ProtuStrankaListFormatedWithAdress>
    <izvorni_sadrzaj>
      <item>NIKIĆ GRADNJA d.o.o., Horvaćanska cesta 24, 10000 Zagreb</item>
    </izvorni_sadrzaj>
    <derivirana_varijabla naziv="DomainObject.Predmet.ProtuStrankaListFormatedWithAdress_1">
      <item>NIKIĆ GRADNJA d.o.o., Horvaćanska cesta 24, 10000 Zagreb</item>
    </derivirana_varijabla>
  </DomainObject.Predmet.ProtuStrankaListFormatedWithAdress>
  <DomainObject.Predmet.ProtuStrankaListFormatedWithAdressOIB>
    <izvorni_sadrzaj>
      <item>NIKIĆ GRADNJA d.o.o., OIB 90032380068, Horvaćanska cesta 24, 10000 Zagreb</item>
    </izvorni_sadrzaj>
    <derivirana_varijabla naziv="DomainObject.Predmet.ProtuStrankaListFormatedWithAdressOIB_1">
      <item>NIKIĆ GRADNJA d.o.o., OIB 90032380068, Horvaćanska cesta 24, 10000 Zagreb</item>
    </derivirana_varijabla>
  </DomainObject.Predmet.ProtuStrankaListFormatedWithAdressOIB>
  <DomainObject.Predmet.ProtuStrankaListNazivFormated>
    <izvorni_sadrzaj>
      <item>NIKIĆ GRADNJA d.o.o.</item>
    </izvorni_sadrzaj>
    <derivirana_varijabla naziv="DomainObject.Predmet.ProtuStrankaListNazivFormated_1">
      <item>NIKIĆ GRADNJA d.o.o.</item>
    </derivirana_varijabla>
  </DomainObject.Predmet.ProtuStrankaListNazivFormated>
  <DomainObject.Predmet.ProtuStrankaListNazivFormatedOIB>
    <izvorni_sadrzaj>
      <item>NIKIĆ GRADNJA d.o.o., OIB 90032380068</item>
    </izvorni_sadrzaj>
    <derivirana_varijabla naziv="DomainObject.Predmet.ProtuStrankaListNazivFormatedOIB_1">
      <item>NIKIĆ GRADNJA d.o.o., OIB 90032380068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NIKIĆ GRADNJA d.o.o.</izvorni_sadrzaj>
    <derivirana_varijabla naziv="DomainObject.Predmet.ProtustrankaIDrugi_1">NIKIĆ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NIKIĆ GRADNJA d.o.o., OIB 90032380068, Horvaćanska cesta 24, 10000 Zagreb</izvorni_sadrzaj>
    <derivirana_varijabla naziv="DomainObject.Predmet.ProtustrankaIDrugiAdressOIB_1">NIKIĆ GRADNJA d.o.o., OIB 90032380068, Horvaćanska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NIKIĆ GRADNJA d.o.o.</item>
      <item>FINA Regionalni centar Zagreb</item>
    </izvorni_sadrzaj>
    <derivirana_varijabla naziv="DomainObject.Predmet.SudioniciListNaziv_1">
      <item>NIKIĆ GRADNJA d.o.o.</item>
      <item>FINA Regionalni centar Zagreb</item>
    </derivirana_varijabla>
  </DomainObject.Predmet.SudioniciListNaziv>
  <DomainObject.Predmet.SudioniciListAdressOIB>
    <izvorni_sadrzaj>
      <item>NIKIĆ GRADNJA d.o.o., OIB 90032380068, Horvaćanska cesta 24,10000 Zagreb</item>
      <item>FINA Regionalni centar Zagreb, OIB 85821130368, Trg svibanjskih žrtava 1995. br.1,10000 Zagreb</item>
    </izvorni_sadrzaj>
    <derivirana_varijabla naziv="DomainObject.Predmet.SudioniciListAdressOIB_1">
      <item>NIKIĆ GRADNJA d.o.o., OIB 90032380068, Horvaćanska cesta 24,10000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90032380068</item>
      <item>, OIB 85821130368</item>
    </izvorni_sadrzaj>
    <derivirana_varijabla naziv="DomainObject.Predmet.SudioniciListNazivOIB_1">
      <item>, OIB 90032380068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17813-B31C-4647-95CF-3953A74D9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2875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2016-09-13T06:50:00Z</dcterms:created>
  <dc:creator>wsadmin</dc:creator>
  <cp:lastModifiedBy>Žana Bem</cp:lastModifiedBy>
  <cp:lastPrinted>2016-07-12T08:46:00Z</cp:lastPrinted>
  <dcterms:modified xmlns:xsi="http://www.w3.org/2001/XMLSchema-instance" xsi:type="dcterms:W3CDTF">2016-09-13T07:11:00Z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