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984c" w14:paraId="b41984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7722" w:rsidP="001A7722" w:rsidR="001A772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St-408/2017-2.</w:t>
      </w:r>
    </w:p>
    <w:p w:rsidRDefault="001A7722" w:rsidP="001A7722" w:rsidR="001A7722">
      <w:pPr>
        <w:jc w:val="center"/>
        <w:rPr>
          <w:rFonts w:cs="Arial" w:hAnsi="Arial" w:ascii="Arial"/>
          <w:b/>
          <w:noProof/>
        </w:rPr>
      </w:pPr>
    </w:p>
    <w:p w:rsidRDefault="001A7722" w:rsidP="001A7722" w:rsidR="001A7722">
      <w:pPr>
        <w:jc w:val="center"/>
        <w:rPr>
          <w:rFonts w:cs="Arial" w:hAnsi="Arial" w:ascii="Arial"/>
          <w:b/>
          <w:noProof/>
        </w:rPr>
      </w:pPr>
    </w:p>
    <w:p w:rsidRDefault="001A7722" w:rsidP="001A7722" w:rsidR="001A772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A7722" w:rsidP="001A7722" w:rsidR="001A7722">
      <w:pPr>
        <w:rPr>
          <w:rFonts w:cs="Arial" w:hAnsi="Arial" w:ascii="Arial"/>
          <w:b/>
          <w:noProof/>
        </w:rPr>
      </w:pPr>
    </w:p>
    <w:p w:rsidRDefault="001A7722" w:rsidP="001A7722" w:rsidR="001A772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A7722" w:rsidP="001A7722" w:rsidR="001A7722">
      <w:pPr>
        <w:outlineLvl w:val="0"/>
        <w:rPr>
          <w:rFonts w:cs="Arial" w:hAnsi="Arial" w:ascii="Arial"/>
          <w:noProof/>
        </w:rPr>
      </w:pPr>
    </w:p>
    <w:p w:rsidRDefault="001A7722" w:rsidP="001A7722" w:rsidR="001A77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OBITELJSKO GOSPODARSTVO MARAS j.d.o.o. za ugostiteljstvo i poljoprivredu iz </w:t>
      </w:r>
      <w:proofErr w:type="spellStart"/>
      <w:r>
        <w:rPr>
          <w:rFonts w:cs="Arial" w:hAnsi="Arial" w:ascii="Arial"/>
        </w:rPr>
        <w:t>Cabune</w:t>
      </w:r>
      <w:proofErr w:type="spellEnd"/>
      <w:r>
        <w:rPr>
          <w:rFonts w:cs="Arial" w:hAnsi="Arial" w:ascii="Arial"/>
        </w:rPr>
        <w:t>, Stjepana Radića 24, MBS 010090735, OIB 57208819543, d</w:t>
      </w:r>
      <w:r>
        <w:rPr>
          <w:rFonts w:cs="Arial" w:hAnsi="Arial" w:ascii="Arial"/>
          <w:noProof/>
        </w:rPr>
        <w:t>ana 16. kolovoza 2017. godine</w:t>
      </w:r>
    </w:p>
    <w:p w:rsidRDefault="001A7722" w:rsidP="001A7722" w:rsidR="001A77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A7722" w:rsidP="001A7722" w:rsidR="001A77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A7722" w:rsidP="001A7722" w:rsidR="001A77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OBITELJSKO GOSPODARSTVO MARAS j.d.o.o. za ugostiteljstvo i poljoprivredu iz </w:t>
      </w:r>
      <w:proofErr w:type="spellStart"/>
      <w:r>
        <w:rPr>
          <w:rFonts w:cs="Arial" w:hAnsi="Arial" w:ascii="Arial"/>
        </w:rPr>
        <w:t>Cabune</w:t>
      </w:r>
      <w:proofErr w:type="spellEnd"/>
      <w:r>
        <w:rPr>
          <w:rFonts w:cs="Arial" w:hAnsi="Arial" w:ascii="Arial"/>
        </w:rPr>
        <w:t>, Stjepana Radića 24, MBS 010090735, OIB 57208819543.</w:t>
      </w:r>
    </w:p>
    <w:p w:rsidRDefault="001A7722" w:rsidP="001A7722" w:rsidR="001A77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A7722" w:rsidP="001A7722" w:rsidR="001A77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A7722" w:rsidP="001A7722" w:rsidR="001A772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1A7722" w:rsidP="001A7722" w:rsidR="001A772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Daniel Maras iz Cabune, Stjepana Radića 24.</w:t>
      </w:r>
    </w:p>
    <w:p w:rsidRDefault="001A7722" w:rsidP="001A7722" w:rsidR="001A7722">
      <w:pPr>
        <w:ind w:left="851"/>
        <w:jc w:val="both"/>
        <w:rPr>
          <w:rFonts w:cs="Arial" w:hAnsi="Arial" w:ascii="Arial"/>
          <w:noProof/>
        </w:rPr>
      </w:pPr>
    </w:p>
    <w:p w:rsidRDefault="001A7722" w:rsidP="001A7722" w:rsidR="001A772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A7722" w:rsidP="001A7722" w:rsidR="001A772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1A7722" w:rsidP="001A7722" w:rsidR="001A772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A7722" w:rsidP="001A7722" w:rsidR="001A7722">
      <w:pPr>
        <w:jc w:val="center"/>
        <w:outlineLvl w:val="0"/>
        <w:rPr>
          <w:rFonts w:cs="Arial" w:hAnsi="Arial" w:ascii="Arial"/>
          <w:noProof/>
        </w:rPr>
      </w:pPr>
    </w:p>
    <w:p w:rsidRDefault="001A7722" w:rsidP="001A7722" w:rsidR="001A772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04.07.2017. dužnik u Očevidniku redoslijeda osnova za plaćanje ima evidentirane neizvršene osnove za plaćanje u neprekinutom razdoblju od 120 dana, u ukupnom iznosu od 23.420,39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A7722" w:rsidP="001A7722" w:rsidR="001A772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A7722" w:rsidP="001A7722" w:rsidR="001A77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A7722" w:rsidP="001A7722" w:rsidR="001A77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</w:p>
    <w:p w:rsidRDefault="001A7722" w:rsidP="001A7722" w:rsidR="001A772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</w:p>
    <w:p w:rsidRDefault="001A7722" w:rsidP="001A7722" w:rsidR="001A772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A7722" w:rsidP="001A7722" w:rsidR="001A772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</w:p>
    <w:p w:rsidRDefault="001A7722" w:rsidP="001A7722" w:rsidR="001A772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A7722" w:rsidP="001A7722" w:rsidR="001A77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A7722" w:rsidP="001A7722" w:rsidR="001A772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A7722" w:rsidP="001A7722" w:rsidR="001A772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A7722" w:rsidP="001A7722" w:rsidR="001A77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1A7722" w:rsidP="001A7722" w:rsidR="001A7722">
      <w:pPr>
        <w:rPr>
          <w:rFonts w:cs="Arial" w:hAnsi="Arial" w:ascii="Arial"/>
        </w:rPr>
      </w:pPr>
    </w:p>
    <w:p w:rsidRDefault="001A7722" w:rsidP="001A7722" w:rsidR="001A7722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722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7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St-408/2017-2</izvorni_sadrzaj>
    <derivirana_varijabla naziv="DomainObject.Oznaka_1">St-408/2017-2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GOSPODARSTVO MARAS j.d.o.o. za ugostiteljstvo i poljoprivredu</izvorni_sadrzaj>
    <derivirana_varijabla naziv="DomainObject.Predmet.ProtustrankaFormated_1">  OBITELJSKO GOSPODARSTVO MARAS j.d.o.o. za ugostiteljstvo i poljoprivredu</derivirana_varijabla>
  </DomainObject.Predmet.ProtustrankaFormated>
  <DomainObject.Predmet.ProtustrankaFormatedOIB>
    <izvorni_sadrzaj>  OBITELJSKO GOSPODARSTVO MARAS j.d.o.o. za ugostiteljstvo i poljoprivredu, OIB 57208819543</izvorni_sadrzaj>
    <derivirana_varijabla naziv="DomainObject.Predmet.ProtustrankaFormatedOIB_1">  OBITELJSKO GOSPODARSTVO MARAS j.d.o.o. za ugostiteljstvo i poljoprivredu, OIB 57208819543</derivirana_varijabla>
  </DomainObject.Predmet.ProtustrankaFormatedOIB>
  <DomainObject.Predmet.ProtustrankaFormatedWithAdress>
    <izvorni_sadrzaj> OBITELJSKO GOSPODARSTVO MARAS j.d.o.o. za ugostiteljstvo i poljoprivredu, Stjepana Radića 24, 33410 Cabuna</izvorni_sadrzaj>
    <derivirana_varijabla naziv="DomainObject.Predmet.ProtustrankaFormatedWithAdress_1"> OBITELJSKO GOSPODARSTVO MARAS j.d.o.o. za ugostiteljstvo i poljoprivredu, Stjepana Radića 24, 33410 Cabuna</derivirana_varijabla>
  </DomainObject.Predmet.ProtustrankaFormatedWithAdress>
  <DomainObject.Predmet.ProtustrankaFormatedWithAdressOIB>
    <izvorni_sadrzaj> OBITELJSKO GOSPODARSTVO MARAS j.d.o.o. za ugostiteljstvo i poljoprivredu, OIB 57208819543, Stjepana Radića 24, 33410 Cabuna</izvorni_sadrzaj>
    <derivirana_varijabla naziv="DomainObject.Predmet.ProtustrankaFormatedWithAdressOIB_1"> OBITELJSKO GOSPODARSTVO MARAS j.d.o.o. za ugostiteljstvo i poljoprivredu, OIB 57208819543, Stjepana Radića 24, 33410 Cabuna</derivirana_varijabla>
  </DomainObject.Predmet.ProtustrankaFormatedWithAdressOIB>
  <DomainObject.Predmet.ProtustrankaWithAdress>
    <izvorni_sadrzaj>OBITELJSKO GOSPODARSTVO MARAS j.d.o.o. za ugostiteljstvo i poljoprivredu Stjepana Radića 24, 33410 Cabuna</izvorni_sadrzaj>
    <derivirana_varijabla naziv="DomainObject.Predmet.ProtustrankaWithAdress_1">OBITELJSKO GOSPODARSTVO MARAS j.d.o.o. za ugostiteljstvo i poljoprivredu Stjepana Radića 24, 33410 Cabuna</derivirana_varijabla>
  </DomainObject.Predmet.ProtustrankaWithAdress>
  <DomainObject.Predmet.ProtustrankaWithAdressOIB>
    <izvorni_sadrzaj>OBITELJSKO GOSPODARSTVO MARAS j.d.o.o. za ugostiteljstvo i poljoprivredu, OIB 57208819543, Stjepana Radića 24, 33410 Cabuna</izvorni_sadrzaj>
    <derivirana_varijabla naziv="DomainObject.Predmet.ProtustrankaWithAdressOIB_1">OBITELJSKO GOSPODARSTVO MARAS j.d.o.o. za ugostiteljstvo i poljoprivredu, OIB 57208819543, Stjepana Radića 24, 33410 Cabuna</derivirana_varijabla>
  </DomainObject.Predmet.ProtustrankaWithAdressOIB>
  <DomainObject.Predmet.ProtustrankaNazivFormated>
    <izvorni_sadrzaj>OBITELJSKO GOSPODARSTVO MARAS j.d.o.o. za ugostiteljstvo i poljoprivredu</izvorni_sadrzaj>
    <derivirana_varijabla naziv="DomainObject.Predmet.ProtustrankaNazivFormated_1">OBITELJSKO GOSPODARSTVO MARAS j.d.o.o. za ugostiteljstvo i poljoprivredu</derivirana_varijabla>
  </DomainObject.Predmet.ProtustrankaNazivFormated>
  <DomainObject.Predmet.ProtustrankaNazivFormatedOIB>
    <izvorni_sadrzaj>OBITELJSKO GOSPODARSTVO MARAS j.d.o.o. za ugostiteljstvo i poljoprivredu, OIB 57208819543</izvorni_sadrzaj>
    <derivirana_varijabla naziv="DomainObject.Predmet.ProtustrankaNazivFormatedOIB_1">OBITELJSKO GOSPODARSTVO MARAS j.d.o.o. za ugostiteljstvo i poljoprivredu, OIB 57208819543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OBITELJSKO GOSPODARSTVO MARAS j.d.o.o. za ugostiteljstvo i poljoprivredu</item>
    </izvorni_sadrzaj>
    <derivirana_varijabla naziv="DomainObject.Predmet.ProtuStrankaListFormated_1">
      <item>OBITELJSKO GOSPODARSTVO MARAS j.d.o.o. za ugostiteljstvo i poljoprivredu</item>
    </derivirana_varijabla>
  </DomainObject.Predmet.ProtuStrankaListFormated>
  <DomainObject.Predmet.ProtuStrankaListFormatedOIB>
    <izvorni_sadrzaj>
      <item>OBITELJSKO GOSPODARSTVO MARAS j.d.o.o. za ugostiteljstvo i poljoprivredu, OIB 57208819543</item>
    </izvorni_sadrzaj>
    <derivirana_varijabla naziv="DomainObject.Predmet.ProtuStrankaListFormatedOIB_1">
      <item>OBITELJSKO GOSPODARSTVO MARAS j.d.o.o. za ugostiteljstvo i poljoprivredu, OIB 57208819543</item>
    </derivirana_varijabla>
  </DomainObject.Predmet.ProtuStrankaListFormatedOIB>
  <DomainObject.Predmet.ProtuStrankaListFormatedWithAdress>
    <izvorni_sadrzaj>
      <item>OBITELJSKO GOSPODARSTVO MARAS j.d.o.o. za ugostiteljstvo i poljoprivredu, Stjepana Radića 24, 33410 Cabuna</item>
    </izvorni_sadrzaj>
    <derivirana_varijabla naziv="DomainObject.Predmet.ProtuStrankaListFormatedWithAdress_1">
      <item>OBITELJSKO GOSPODARSTVO MARAS j.d.o.o. za ugostiteljstvo i poljoprivredu, Stjepana Radića 24, 33410 Cabuna</item>
    </derivirana_varijabla>
  </DomainObject.Predmet.ProtuStrankaListFormatedWithAdress>
  <DomainObject.Predmet.ProtuStrankaListFormatedWithAdressOIB>
    <izvorni_sadrzaj>
      <item>OBITELJSKO GOSPODARSTVO MARAS j.d.o.o. za ugostiteljstvo i poljoprivredu, OIB 57208819543, Stjepana Radića 24, 33410 Cabuna</item>
    </izvorni_sadrzaj>
    <derivirana_varijabla naziv="DomainObject.Predmet.ProtuStrankaListFormatedWithAdressOIB_1">
      <item>OBITELJSKO GOSPODARSTVO MARAS j.d.o.o. za ugostiteljstvo i poljoprivredu, OIB 57208819543, Stjepana Radića 24, 33410 Cabuna</item>
    </derivirana_varijabla>
  </DomainObject.Predmet.ProtuStrankaListFormatedWithAdressOIB>
  <DomainObject.Predmet.ProtuStrankaListNazivFormated>
    <izvorni_sadrzaj>
      <item>OBITELJSKO GOSPODARSTVO MARAS j.d.o.o. za ugostiteljstvo i poljoprivredu</item>
    </izvorni_sadrzaj>
    <derivirana_varijabla naziv="DomainObject.Predmet.ProtuStrankaListNazivFormated_1">
      <item>OBITELJSKO GOSPODARSTVO MARAS j.d.o.o. za ugostiteljstvo i poljoprivredu</item>
    </derivirana_varijabla>
  </DomainObject.Predmet.ProtuStrankaListNazivFormated>
  <DomainObject.Predmet.ProtuStrankaListNazivFormatedOIB>
    <izvorni_sadrzaj>
      <item>OBITELJSKO GOSPODARSTVO MARAS j.d.o.o. za ugostiteljstvo i poljoprivredu, OIB 57208819543</item>
    </izvorni_sadrzaj>
    <derivirana_varijabla naziv="DomainObject.Predmet.ProtuStrankaListNazivFormatedOIB_1">
      <item>OBITELJSKO GOSPODARSTVO MARAS j.d.o.o. za ugostiteljstvo i poljoprivredu, OIB 57208819543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St-408/2017-2</izvorni_sadrzaj>
    <derivirana_varijabla naziv="DomainObject.PoslovniBrojDokumenta_1">St-408/2017-2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OBITELJSKO GOSPODARSTVO MARAS j.d.o.o. za ugostiteljstvo i poljoprivredu</izvorni_sadrzaj>
    <derivirana_varijabla naziv="DomainObject.Predmet.ProtustrankaIDrugi_1">OBITELJSKO GOSPODARSTVO MARAS j.d.o.o. za ugostiteljstvo i poljoprivredu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OBITELJSKO GOSPODARSTVO MARAS j.d.o.o. za ugostiteljstvo i poljoprivredu, OIB 57208819543, Stjepana Radića 24, 33410 Cabuna</izvorni_sadrzaj>
    <derivirana_varijabla naziv="DomainObject.Predmet.ProtustrankaIDrugiAdressOIB_1">OBITELJSKO GOSPODARSTVO MARAS j.d.o.o. za ugostiteljstvo i poljoprivredu, OIB 57208819543, Stjepana Radića 24, 33410 Cabuna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OBITELJSKO GOSPODARSTVO MARAS j.d.o.o. za ugostiteljstvo i poljoprivredu</item>
    </izvorni_sadrzaj>
    <derivirana_varijabla naziv="DomainObject.Predmet.SudioniciListNaziv_1">
      <item>FINA, RC ZAGREB, Podružnica BJELOVAR</item>
      <item>OBITELJSKO GOSPODARSTVO MARAS j.d.o.o. za ugostiteljstvo i poljoprivredu</item>
    </derivirana_varijabla>
  </DomainObject.Predmet.SudioniciListNaziv>
  <DomainObject.Predmet.SudioniciListAdressOIB>
    <izvorni_sadrzaj>
      <item>FINA, RC ZAGREB, Podružnica BJELOVAR, OIB 85821130368, F.Supila 4,43000 Bjelovar</item>
      <item>OBITELJSKO GOSPODARSTVO MARAS j.d.o.o. za ugostiteljstvo i poljoprivredu, OIB 57208819543, Stjepana Radića 24,33410 Cabuna</item>
    </izvorni_sadrzaj>
    <derivirana_varijabla naziv="DomainObject.Predmet.SudioniciListAdressOIB_1">
      <item>FINA, RC ZAGREB, Podružnica BJELOVAR, OIB 85821130368, F.Supila 4,43000 Bjelovar</item>
      <item>OBITELJSKO GOSPODARSTVO MARAS j.d.o.o. za ugostiteljstvo i poljoprivredu, OIB 57208819543, Stjepana Radića 24,33410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14AA2-0471-4E2D-9A39-19B91E7CE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2821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