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c025" w14:paraId="bafc025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744861">
        <w:t>3313</w:t>
      </w:r>
      <w:r w:rsidR="00993073">
        <w:t>/16-</w:t>
      </w:r>
      <w:r w:rsidR="008F1E2D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8F1E2D" w:rsidP="0070027B" w:rsidR="008F1E2D" w:rsidRPr="0070027B">
      <w:pPr>
        <w:jc w:val="both"/>
      </w:pPr>
    </w:p>
    <w:p w:rsidRDefault="00744861" w:rsidP="00843BBB" w:rsidR="00843BBB" w:rsidRPr="00EE587F">
      <w:pPr>
        <w:ind w:firstLine="708"/>
        <w:jc w:val="both"/>
      </w:pPr>
      <w:r w:rsidRPr="00B564FE">
        <w:t xml:space="preserve">Trgovački sud u Zagrebu, po sucu Nikolini Dorić Hadžisejdić, </w:t>
      </w:r>
      <w:r w:rsidRPr="00B564FE">
        <w:rPr>
          <w:lang w:val="pt-BR"/>
        </w:rPr>
        <w:t>u stečajnom predmetu u povodu prijedloga predlagatelja</w:t>
      </w:r>
      <w:r w:rsidRPr="00B564FE">
        <w:t xml:space="preserve"> </w:t>
      </w:r>
      <w:r w:rsidRPr="00B564FE">
        <w:rPr>
          <w:lang w:val="pt-BR"/>
        </w:rPr>
        <w:t xml:space="preserve">FINANCIJSKA AGENCIJA, RC Zagreb, </w:t>
      </w:r>
      <w:r w:rsidRPr="00B564FE">
        <w:t>Podružnica Zagreb, Trg svibanjskih žrtava 1995., 1, OIB: 85821130368,</w:t>
      </w:r>
      <w:r w:rsidRPr="00B564FE">
        <w:rPr>
          <w:lang w:val="pt-BR"/>
        </w:rPr>
        <w:t xml:space="preserve"> za otvaranje stečajnog postupka nad dužnikom </w:t>
      </w:r>
      <w:r>
        <w:rPr>
          <w:lang w:val="pt-BR"/>
        </w:rPr>
        <w:t>BRUNELA jednostavno društvo s ograničenom odgovornošću za usluge, OIB: 66591036392, Zagreb, Pakoštanska 5</w:t>
      </w:r>
      <w:r w:rsidR="00843BBB" w:rsidRPr="00B9015B">
        <w:rPr>
          <w:lang w:val="pt-BR"/>
        </w:rPr>
        <w:t xml:space="preserve">, </w:t>
      </w:r>
      <w:r>
        <w:rPr>
          <w:lang w:val="pt-BR"/>
        </w:rPr>
        <w:t>11</w:t>
      </w:r>
      <w:r w:rsidR="00EE587F" w:rsidRPr="00EE587F">
        <w:rPr>
          <w:lang w:val="pt-BR"/>
        </w:rPr>
        <w:t>. prosinca</w:t>
      </w:r>
      <w:r w:rsidR="00843BBB" w:rsidRPr="00EE587F">
        <w:rPr>
          <w:lang w:val="pt-BR"/>
        </w:rPr>
        <w:t xml:space="preserve"> 2017</w:t>
      </w:r>
      <w:r w:rsidR="00843BBB" w:rsidRPr="00EE587F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F1E2D">
      <w:pPr>
        <w:ind w:firstLine="708"/>
        <w:jc w:val="both"/>
      </w:pPr>
      <w:r w:rsidRPr="00A93839">
        <w:t xml:space="preserve">I. Otvara se stečajni postupak nad dužnikom </w:t>
      </w:r>
      <w:r w:rsidR="00744861">
        <w:rPr>
          <w:lang w:val="pt-BR"/>
        </w:rPr>
        <w:t>BRUNELA jednostavno društvo s ograničenom odgovornošću za usluge, OIB: 66591036392, Zagreb, Pakoštanska 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EE587F">
        <w:t xml:space="preserve">Zagrebu </w:t>
      </w:r>
      <w:r w:rsidR="008F1E2D">
        <w:t>11</w:t>
      </w:r>
      <w:r w:rsidR="00EE587F" w:rsidRPr="008F1E2D">
        <w:t>. prosinca</w:t>
      </w:r>
      <w:r w:rsidRPr="008F1E2D">
        <w:rPr>
          <w:lang w:val="pt-BR"/>
        </w:rPr>
        <w:t xml:space="preserve"> 201</w:t>
      </w:r>
      <w:r w:rsidR="00993073" w:rsidRPr="008F1E2D">
        <w:rPr>
          <w:lang w:val="pt-BR"/>
        </w:rPr>
        <w:t>7</w:t>
      </w:r>
      <w:r w:rsidRPr="008F1E2D">
        <w:t xml:space="preserve">. u </w:t>
      </w:r>
      <w:r w:rsidR="008F1E2D" w:rsidRPr="008F1E2D">
        <w:t>12</w:t>
      </w:r>
      <w:r w:rsidR="00C70ACC" w:rsidRPr="008F1E2D">
        <w:t>.</w:t>
      </w:r>
      <w:r w:rsidR="008F1E2D" w:rsidRPr="008F1E2D">
        <w:t>00</w:t>
      </w:r>
      <w:r w:rsidRPr="008F1E2D">
        <w:t xml:space="preserve"> sati.</w:t>
      </w:r>
    </w:p>
    <w:p w:rsidRDefault="00A93839" w:rsidP="008F1E2D" w:rsidR="00A93839" w:rsidRPr="00EE587F">
      <w:pPr>
        <w:ind w:firstLine="708"/>
        <w:jc w:val="both"/>
      </w:pPr>
      <w:r w:rsidRPr="00DC7C75">
        <w:t xml:space="preserve">II. Za stečajnog upravitelja imenuje se </w:t>
      </w:r>
      <w:r w:rsidR="008F1E2D" w:rsidRPr="00A21608">
        <w:t>Nina Markovinović Belamarić, OIB: 49920167790, Zagreb, Kralja Držislava 10</w:t>
      </w:r>
      <w:r w:rsidR="009B6435" w:rsidRPr="00EE587F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744861">
        <w:t xml:space="preserve"> stečajni postupak nad dužnikom </w:t>
      </w:r>
      <w:r w:rsidR="00744861">
        <w:rPr>
          <w:lang w:val="pt-BR"/>
        </w:rPr>
        <w:t>BRUNELA jednostavno društvo s ograničenom odgovornošću za usluge, OIB: 66591036392, Zagreb, Pakoštanska 5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8F1E2D" w:rsidP="0023149C" w:rsidR="008F1E2D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744861" w:rsidP="00744861" w:rsidR="00744861" w:rsidRPr="00B564FE">
      <w:pPr>
        <w:pStyle w:val="Tijeloteksta"/>
        <w:ind w:firstLine="708"/>
        <w:rPr>
          <w:lang w:val="pt-BR"/>
        </w:rPr>
      </w:pPr>
      <w:r w:rsidRPr="00B564FE">
        <w:t xml:space="preserve">Financijska agencija, Regionalni centar Zagreb, podnijela je ovom sudu prijedlog za otvaranje stečajnog postupka nad dužnikom </w:t>
      </w:r>
      <w:r>
        <w:rPr>
          <w:lang w:val="pt-BR"/>
        </w:rPr>
        <w:t>BRUNELA jednostavno društvo s ograničenom odgovornošću za usluge, OIB: 66591036392, Zagreb, Pakoštanska 5</w:t>
      </w:r>
      <w:r w:rsidRPr="00B564FE">
        <w:rPr>
          <w:lang w:val="pt-BR"/>
        </w:rPr>
        <w:t xml:space="preserve">, temeljem čl. 444. stavka 2. </w:t>
      </w:r>
      <w:r w:rsidRPr="00B564FE">
        <w:t>Stečajnog zakona („Narodne novine“ broj 71/15, dalje: SZ)</w:t>
      </w:r>
    </w:p>
    <w:p w:rsidRDefault="00744861" w:rsidP="00744861" w:rsidR="00744861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478 </w:t>
      </w:r>
      <w:r w:rsidRPr="00070D63">
        <w:t xml:space="preserve">dana, u ukupnom iznosu od </w:t>
      </w:r>
      <w:r>
        <w:t xml:space="preserve">14.539,92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744861" w:rsidP="00744861" w:rsidR="00744861" w:rsidRPr="00B564FE">
      <w:pPr>
        <w:pStyle w:val="Tijeloteksta"/>
        <w:ind w:firstLine="708"/>
      </w:pPr>
      <w:r w:rsidRPr="00B564FE">
        <w:lastRenderedPageBreak/>
        <w:t xml:space="preserve">Sud je rješenjem pokrenuo prethodni postupak nad dužnikom. Zastupnik po zakonu dužnika uredno je primio navedeno rješenje i zaključak od 22. svibnja 2017., kojim je pozvan na ročište dana 5. rujna 2017., a na koje ročište nije pristupio te nije osporio predlagateljeve tvrdnje o postojanju stečajnog razloga nesposobnosti za plaćanje. Spisu prileži podnesak Ministarstva financija, Porezna uprave, Područni ured Zagreb, Zagreb, Albrechtova 42, Služba za naplatu i ovrhu od </w:t>
      </w:r>
      <w:r>
        <w:t>26</w:t>
      </w:r>
      <w:r w:rsidRPr="00B564FE">
        <w:t xml:space="preserve">. svibnja 2017. (list 15 spisa) </w:t>
      </w:r>
      <w:r>
        <w:t xml:space="preserve">iz kojeg proizlazi da je uvdiom </w:t>
      </w:r>
      <w:r w:rsidRPr="00B564FE">
        <w:t>u informacijsk</w:t>
      </w:r>
      <w:r>
        <w:t>i</w:t>
      </w:r>
      <w:r w:rsidRPr="00B564FE">
        <w:t xml:space="preserve"> sustav Porezne uprave te evidencije PBZO-a </w:t>
      </w:r>
      <w:r>
        <w:t>utvrđeno da su nadležne institucije dostavile podatak da dužnik ne posjeduje pokretnu odnosno nepokretnu imovinu.</w:t>
      </w:r>
      <w:r w:rsidRPr="00B564FE">
        <w:t>.</w:t>
      </w:r>
    </w:p>
    <w:p w:rsidRDefault="00744861" w:rsidP="00744861" w:rsidR="00744861">
      <w:pPr>
        <w:jc w:val="both"/>
      </w:pPr>
      <w:r>
        <w:tab/>
      </w:r>
      <w:r w:rsidR="007770F1" w:rsidRPr="002F1A1A">
        <w:t xml:space="preserve">Uvidom u </w:t>
      </w:r>
      <w:r>
        <w:t>dopis FINE od 15. svibnja 2017. (list 6 spisa) utvrđeno je da dužnik na dan 10. svibnja 2017. u Očevidniku redoslijeda osnova za plaćanje imao neizvršene osnove za plaćanje u neprekinutom razdoblju od 1095 dana u ukupnom iznosu od 7.310,84 kn.</w:t>
      </w:r>
    </w:p>
    <w:p w:rsidRDefault="007770F1" w:rsidP="007770F1" w:rsidR="007770F1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3B7505">
        <w:t>5</w:t>
      </w:r>
      <w:r w:rsidR="000E455D">
        <w:t xml:space="preserve">. </w:t>
      </w:r>
      <w:r w:rsidR="003B7505">
        <w:t>rujna</w:t>
      </w:r>
      <w:r w:rsidR="000E455D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D5868">
        <w:t>5</w:t>
      </w:r>
      <w:r w:rsidR="000E455D">
        <w:t xml:space="preserve">. </w:t>
      </w:r>
      <w:r w:rsidR="009D5868">
        <w:t>rujna</w:t>
      </w:r>
      <w:r w:rsidR="000E455D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 xml:space="preserve">Ministarstva financija, Porezna uprava, </w:t>
      </w:r>
      <w:r w:rsidR="003B7505" w:rsidRPr="00B564FE">
        <w:t>Područni ured Zagreb, Zagreb, Albrechtova 42, Služba za naplatu i ovrhu</w:t>
      </w:r>
      <w:r w:rsidR="003B7505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3B7505">
        <w:t>11</w:t>
      </w:r>
      <w:r w:rsidR="00EE587F" w:rsidRPr="00EE587F">
        <w:t>. prosinca</w:t>
      </w:r>
      <w:r w:rsidR="000E455D" w:rsidRPr="00EE587F">
        <w:t xml:space="preserve"> </w:t>
      </w:r>
      <w:r w:rsidR="006A7E02" w:rsidRPr="00EE587F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27778">
        <w:t>,v.r.</w:t>
      </w:r>
    </w:p>
    <w:p w:rsidRDefault="00B15477" w:rsidP="00C6375B" w:rsidR="00B15477">
      <w:pPr>
        <w:jc w:val="right"/>
      </w:pPr>
    </w:p>
    <w:p w:rsidRDefault="00B15477" w:rsidP="00C6375B" w:rsidR="00B15477">
      <w:pPr>
        <w:jc w:val="right"/>
      </w:pPr>
    </w:p>
    <w:p w:rsidRDefault="008F1E2D" w:rsidP="00C6375B" w:rsidR="008F1E2D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727778" w:rsidP="00C359B6" w:rsidR="00727778">
      <w:pPr>
        <w:pStyle w:val="Bezproreda"/>
        <w:ind w:left="4956"/>
        <w:jc w:val="right"/>
      </w:pPr>
      <w:r>
        <w:t>Za točnost otpravka - ovlašteni službenik</w:t>
      </w:r>
    </w:p>
    <w:p w:rsidRDefault="00727778" w:rsidP="00C359B6" w:rsidR="00727778">
      <w:pPr>
        <w:pStyle w:val="Bezproreda"/>
        <w:ind w:left="4956"/>
        <w:jc w:val="right"/>
      </w:pPr>
      <w:r>
        <w:t>Karmela Dolenc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7AE" w:rsidP="00B15477" w:rsidR="004467AE">
      <w:r>
        <w:separator/>
      </w:r>
    </w:p>
  </w:endnote>
  <w:endnote w:id="0" w:type="continuationSeparator">
    <w:p w:rsidRDefault="004467AE" w:rsidP="00B15477" w:rsidR="00446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7AE" w:rsidP="00B15477" w:rsidR="004467AE">
      <w:r>
        <w:separator/>
      </w:r>
    </w:p>
  </w:footnote>
  <w:footnote w:id="0" w:type="continuationSeparator">
    <w:p w:rsidRDefault="004467AE" w:rsidP="00B15477" w:rsidR="004467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27778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3B2522">
          <w:t>3</w:t>
        </w:r>
        <w:r w:rsidR="003B7505">
          <w:t>313</w:t>
        </w:r>
        <w:r w:rsidR="00993073">
          <w:t>/16</w:t>
        </w:r>
        <w:r w:rsidR="006A7E02">
          <w:t>-</w:t>
        </w:r>
        <w:r w:rsidR="008F1E2D">
          <w:t>16</w:t>
        </w:r>
      </w:p>
    </w:sdtContent>
  </w:sdt>
  <w:p w:rsidRDefault="00B15477" w:rsidP="008F1E2D" w:rsidR="00B1547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E455D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B2522"/>
    <w:rsid w:val="003B7505"/>
    <w:rsid w:val="003E7BA5"/>
    <w:rsid w:val="00410190"/>
    <w:rsid w:val="00413C3F"/>
    <w:rsid w:val="00422789"/>
    <w:rsid w:val="004467AE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27778"/>
    <w:rsid w:val="00744861"/>
    <w:rsid w:val="007770F1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1E2D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D5868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379D7"/>
    <w:rsid w:val="00E46026"/>
    <w:rsid w:val="00E67E76"/>
    <w:rsid w:val="00EB51F8"/>
    <w:rsid w:val="00ED0205"/>
    <w:rsid w:val="00EE587F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7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7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7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St-3313/2016</izvorni_sadrzaj>
    <derivirana_varijabla naziv="DomainObject.Predmet.OznakaBroj_1">St-3313/2016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BRUNELA jednostavno društvo s ograničenom odgovornošću za usluge zastupanog po punomoćniku Bruna Mijakić</izvorni_sadrzaj>
    <derivirana_varijabla naziv="DomainObject.Predmet.ProtustrankaFormated_1">  BRUNELA jednostavno društvo s ograničenom odgovornošću za usluge zastupanog po punomoćniku Bruna Mijakić</derivirana_varijabla>
  </DomainObject.Predmet.ProtustrankaFormated>
  <DomainObject.Predmet.ProtustrankaFormatedOIB>
    <izvorni_sadrzaj>  BRUNELA jednostavno društvo s ograničenom odgovornošću za usluge, OIB 66591036392 zastupanog po punomoćniku Bruna Mijakić</izvorni_sadrzaj>
    <derivirana_varijabla naziv="DomainObject.Predmet.ProtustrankaFormatedOIB_1">  BRUNELA jednostavno društvo s ograničenom odgovornošću za usluge, OIB 66591036392 zastupanog po punomoćniku Bruna Mijakić</derivirana_varijabla>
  </DomainObject.Predmet.ProtustrankaFormatedOIB>
  <DomainObject.Predmet.ProtustrankaFormatedWithAdress>
    <izvorni_sadrzaj> BRUNELA jednostavno društvo s ograničenom odgovornošću za usluge, Pakoštanska 5, 10000 Zagreb zastupanog po punomoćniku Bruna Mijakić</izvorni_sadrzaj>
    <derivirana_varijabla naziv="DomainObject.Predmet.ProtustrankaFormatedWithAdress_1"> BRUNELA jednostavno društvo s ograničenom odgovornošću za usluge, Pakoštanska 5, 10000 Zagreb zastupanog po punomoćniku Bruna Mijakić</derivirana_varijabla>
  </DomainObject.Predmet.ProtustrankaFormatedWithAdress>
  <DomainObject.Predmet.ProtustrankaFormatedWithAdressOIB>
    <izvorni_sadrzaj> BRUNELA jednostavno društvo s ograničenom odgovornošću za usluge, OIB 66591036392, Pakoštanska 5, 10000 Zagreb zastupanog po punomoćniku Bruna Mijakić</izvorni_sadrzaj>
    <derivirana_varijabla naziv="DomainObject.Predmet.ProtustrankaFormatedWithAdressOIB_1"> BRUNELA jednostavno društvo s ograničenom odgovornošću za usluge, OIB 66591036392, Pakoštanska 5, 10000 Zagreb zastupanog po punomoćniku Bruna Mijakić</derivirana_varijabla>
  </DomainObject.Predmet.ProtustrankaFormatedWithAdressOIB>
  <DomainObject.Predmet.ProtustrankaWithAdress>
    <izvorni_sadrzaj>BRUNELA jednostavno društvo s ograničenom odgovornošću za usluge Pakoštanska 5, 10000 Zagreb</izvorni_sadrzaj>
    <derivirana_varijabla naziv="DomainObject.Predmet.ProtustrankaWithAdress_1">BRUNELA jednostavno društvo s ograničenom odgovornošću za usluge Pakoštanska 5, 10000 Zagreb</derivirana_varijabla>
  </DomainObject.Predmet.ProtustrankaWithAdress>
  <DomainObject.Predmet.ProtustrankaWithAdressOIB>
    <izvorni_sadrzaj>BRUNELA jednostavno društvo s ograničenom odgovornošću za usluge, OIB 66591036392, Pakoštanska 5, 10000 Zagreb</izvorni_sadrzaj>
    <derivirana_varijabla naziv="DomainObject.Predmet.ProtustrankaWithAdressOIB_1">BRUNELA jednostavno društvo s ograničenom odgovornošću za usluge, OIB 66591036392, Pakoštanska 5, 10000 Zagreb</derivirana_varijabla>
  </DomainObject.Predmet.ProtustrankaWithAdressOIB>
  <DomainObject.Predmet.ProtustrankaNazivFormated>
    <izvorni_sadrzaj>BRUNELA jednostavno društvo s ograničenom odgovornošću za usluge</izvorni_sadrzaj>
    <derivirana_varijabla naziv="DomainObject.Predmet.ProtustrankaNazivFormated_1">BRUNELA jednostavno društvo s ograničenom odgovornošću za usluge</derivirana_varijabla>
  </DomainObject.Predmet.ProtustrankaNazivFormated>
  <DomainObject.Predmet.ProtustrankaNazivFormatedOIB>
    <izvorni_sadrzaj>BRUNELA jednostavno društvo s ograničenom odgovornošću za usluge, OIB 66591036392</izvorni_sadrzaj>
    <derivirana_varijabla naziv="DomainObject.Predmet.ProtustrankaNazivFormatedOIB_1">BRUNELA jednostavno društvo s ograničenom odgovornošću za usluge, OIB 66591036392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Bruna Mijakić</izvorni_sadrzaj>
    <derivirana_varijabla naziv="DomainObject.Predmet.StrankaFormated_1">  FINA Regionalni centar Zagreb; Bruna Mijakić</derivirana_varijabla>
  </DomainObject.Predmet.StrankaFormated>
  <DomainObject.Predmet.StrankaFormatedOIB>
    <izvorni_sadrzaj>  FINA Regionalni centar Zagreb, OIB 85821130368; Bruna Mijakić, OIB 67235938485</izvorni_sadrzaj>
    <derivirana_varijabla naziv="DomainObject.Predmet.StrankaFormatedOIB_1">  FINA Regionalni centar Zagreb, OIB 85821130368; Bruna Mijakić, OIB 67235938485</derivirana_varijabla>
  </DomainObject.Predmet.StrankaFormatedOIB>
  <DomainObject.Predmet.StrankaFormatedWithAdress>
    <izvorni_sadrzaj> FINA Regionalni centar Zagreb, Trg svibanjskih žrtava 1995. br. 1, 10000 Zagreb; Bruna Mijakić, Ulica Vida Došena 22, 10000 Zagreb</izvorni_sadrzaj>
    <derivirana_varijabla naziv="DomainObject.Predmet.StrankaFormatedWithAdress_1"> FINA Regionalni centar Zagreb, Trg svibanjskih žrtava 1995. br. 1, 10000 Zagreb; Bruna Mijakić, Ulica Vida Došena 22, 10000 Zagreb</derivirana_varijabla>
  </DomainObject.Predmet.StrankaFormatedWithAdress>
  <DomainObject.Predmet.StrankaFormatedWithAdressOIB>
    <izvorni_sadrzaj> FINA Regionalni centar Zagreb, OIB 85821130368, Trg svibanjskih žrtava 1995. br. 1, 10000 Zagreb; Bruna Mijakić, OIB 67235938485, Ulica Vida Došena 22, 10000 Zagreb</izvorni_sadrzaj>
    <derivirana_varijabla naziv="DomainObject.Predmet.StrankaFormatedWithAdressOIB_1"> FINA Regionalni centar Zagreb, OIB 85821130368, Trg svibanjskih žrtava 1995. br. 1, 10000 Zagreb; Bruna Mijakić, OIB 67235938485, Ulica Vida Došena 22, 10000 Zagreb</derivirana_varijabla>
  </DomainObject.Predmet.StrankaFormatedWithAdressOIB>
  <DomainObject.Predmet.StrankaWithAdress>
    <izvorni_sadrzaj>FINA Regionalni centar Zagreb Trg svibanjskih žrtava 1995. br. 1,10000 Zagreb,Bruna Mijakić Ulica Vida Došena 22,10000 Zagreb</izvorni_sadrzaj>
    <derivirana_varijabla naziv="DomainObject.Predmet.StrankaWithAdress_1">FINA Regionalni centar Zagreb Trg svibanjskih žrtava 1995. br. 1,10000 Zagreb,Bruna Mijakić Ulica Vida Došena 22,10000 Zagreb</derivirana_varijabla>
  </DomainObject.Predmet.StrankaWithAdress>
  <DomainObject.Predmet.StrankaWithAdressOIB>
    <izvorni_sadrzaj>FINA Regionalni centar Zagreb, OIB 85821130368, Trg svibanjskih žrtava 1995. br. 1,10000 Zagreb,Bruna Mijakić, OIB 67235938485, Ulica Vida Došena 22,10000 Zagreb</izvorni_sadrzaj>
    <derivirana_varijabla naziv="DomainObject.Predmet.StrankaWithAdressOIB_1">FINA Regionalni centar Zagreb, OIB 85821130368, Trg svibanjskih žrtava 1995. br. 1,10000 Zagreb,Bruna Mijakić, OIB 67235938485, Ulica Vida Došena 22,10000 Zagreb</derivirana_varijabla>
  </DomainObject.Predmet.StrankaWithAdressOIB>
  <DomainObject.Predmet.StrankaNazivFormated>
    <izvorni_sadrzaj>FINA Regionalni centar Zagreb,Bruna Mijakić</izvorni_sadrzaj>
    <derivirana_varijabla naziv="DomainObject.Predmet.StrankaNazivFormated_1">FINA Regionalni centar Zagreb,Bruna Mijakić</derivirana_varijabla>
  </DomainObject.Predmet.StrankaNazivFormated>
  <DomainObject.Predmet.StrankaNazivFormatedOIB>
    <izvorni_sadrzaj>FINA Regionalni centar Zagreb, OIB 85821130368,Bruna Mijakić, OIB 67235938485</izvorni_sadrzaj>
    <derivirana_varijabla naziv="DomainObject.Predmet.StrankaNazivFormatedOIB_1">FINA Regionalni centar Zagreb, OIB 85821130368,Bruna Mijakić, OIB 67235938485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Bruna Mijakić</item>
    </izvorni_sadrzaj>
    <derivirana_varijabla naziv="DomainObject.Predmet.StrankaListFormated_1">
      <item>FINA Regionalni centar Zagreb</item>
      <item>Bruna Mijakić</item>
    </derivirana_varijabla>
  </DomainObject.Predmet.StrankaListFormated>
  <DomainObject.Predmet.StrankaListFormatedOIB>
    <izvorni_sadrzaj>
      <item>FINA Regionalni centar Zagreb, OIB 85821130368</item>
      <item>Bruna Mijakić, OIB 67235938485</item>
    </izvorni_sadrzaj>
    <derivirana_varijabla naziv="DomainObject.Predmet.StrankaListFormatedOIB_1">
      <item>FINA Regionalni centar Zagreb, OIB 85821130368</item>
      <item>Bruna Mijakić, OIB 67235938485</item>
    </derivirana_varijabla>
  </DomainObject.Predmet.StrankaListFormatedOIB>
  <DomainObject.Predmet.StrankaListFormatedWithAdress>
    <izvorni_sadrzaj>
      <item>FINA Regionalni centar Zagreb, Trg svibanjskih žrtava 1995. br. 1, 10000 Zagreb</item>
      <item>Bruna Mijakić, Ulica Vida Došena 22, 10000 Zagreb</item>
    </izvorni_sadrzaj>
    <derivirana_varijabla naziv="DomainObject.Predmet.StrankaListFormatedWithAdress_1">
      <item>FINA Regionalni centar Zagreb, Trg svibanjskih žrtava 1995. br. 1, 10000 Zagreb</item>
      <item>Bruna Mijakić, Ulica Vida Došena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Bruna Mijakić, OIB 67235938485, Ulica Vida Došena 22, 10000 Zagreb</item>
    </izvorni_sadrzaj>
    <derivirana_varijabla naziv="DomainObject.Predmet.StrankaListFormatedWithAdressOIB_1">
      <item>FINA Regionalni centar Zagreb, OIB 85821130368, Trg svibanjskih žrtava 1995. br. 1, 10000 Zagreb</item>
      <item>Bruna Mijakić, OIB 67235938485, Ulica Vida Došena 22, 10000 Zagreb</item>
    </derivirana_varijabla>
  </DomainObject.Predmet.StrankaListFormatedWithAdressOIB>
  <DomainObject.Predmet.StrankaListNazivFormated>
    <izvorni_sadrzaj>
      <item>FINA Regionalni centar Zagreb</item>
      <item>Bruna Mijakić</item>
    </izvorni_sadrzaj>
    <derivirana_varijabla naziv="DomainObject.Predmet.StrankaListNazivFormated_1">
      <item>FINA Regionalni centar Zagreb</item>
      <item>Bruna Mijakić</item>
    </derivirana_varijabla>
  </DomainObject.Predmet.StrankaListNazivFormated>
  <DomainObject.Predmet.StrankaListNazivFormatedOIB>
    <izvorni_sadrzaj>
      <item>FINA Regionalni centar Zagreb, OIB 85821130368</item>
      <item>Bruna Mijakić, OIB 67235938485</item>
    </izvorni_sadrzaj>
    <derivirana_varijabla naziv="DomainObject.Predmet.StrankaListNazivFormatedOIB_1">
      <item>FINA Regionalni centar Zagreb, OIB 85821130368</item>
      <item>Bruna Mijakić, OIB 67235938485</item>
    </derivirana_varijabla>
  </DomainObject.Predmet.StrankaListNazivFormatedOIB>
  <DomainObject.Predmet.ProtuStrankaListFormated>
    <izvorni_sadrzaj>
      <item>BRUNELA jednostavno društvo s ograničenom odgovornošću za usluge zastupanog po punomoćniku Bruna Mijakić</item>
    </izvorni_sadrzaj>
    <derivirana_varijabla naziv="DomainObject.Predmet.ProtuStrankaListFormated_1">
      <item>BRUNELA jednostavno društvo s ograničenom odgovornošću za usluge zastupanog po punomoćniku Bruna Mijakić</item>
    </derivirana_varijabla>
  </DomainObject.Predmet.ProtuStrankaListFormated>
  <DomainObject.Predmet.ProtuStrankaListFormatedOIB>
    <izvorni_sadrzaj>
      <item>BRUNELA jednostavno društvo s ograničenom odgovornošću za usluge, OIB 66591036392 zastupanog po punomoćniku Bruna Mijakić</item>
    </izvorni_sadrzaj>
    <derivirana_varijabla naziv="DomainObject.Predmet.ProtuStrankaListFormatedOIB_1">
      <item>BRUNELA jednostavno društvo s ograničenom odgovornošću za usluge, OIB 66591036392 zastupanog po punomoćniku Bruna Mijakić</item>
    </derivirana_varijabla>
  </DomainObject.Predmet.ProtuStrankaListFormatedOIB>
  <DomainObject.Predmet.ProtuStrankaListFormatedWithAdress>
    <izvorni_sadrzaj>
      <item>BRUNELA jednostavno društvo s ograničenom odgovornošću za usluge, Pakoštanska 5, 10000 Zagreb zastupanog po punomoćniku Bruna Mijakić</item>
    </izvorni_sadrzaj>
    <derivirana_varijabla naziv="DomainObject.Predmet.ProtuStrankaListFormatedWithAdress_1">
      <item>BRUNELA jednostavno društvo s ograničenom odgovornošću za usluge, Pakoštanska 5, 10000 Zagreb zastupanog po punomoćniku Bruna Mijakić</item>
    </derivirana_varijabla>
  </DomainObject.Predmet.ProtuStrankaListFormatedWithAdress>
  <DomainObject.Predmet.ProtuStrankaListFormatedWithAdressOIB>
    <izvorni_sadrzaj>
      <item>BRUNELA jednostavno društvo s ograničenom odgovornošću za usluge, OIB 66591036392, Pakoštanska 5, 10000 Zagreb zastupanog po punomoćniku Bruna Mijakić</item>
    </izvorni_sadrzaj>
    <derivirana_varijabla naziv="DomainObject.Predmet.ProtuStrankaListFormatedWithAdressOIB_1">
      <item>BRUNELA jednostavno društvo s ograničenom odgovornošću za usluge, OIB 66591036392, Pakoštanska 5, 10000 Zagreb zastupanog po punomoćniku Bruna Mijakić</item>
    </derivirana_varijabla>
  </DomainObject.Predmet.ProtuStrankaListFormatedWithAdressOIB>
  <DomainObject.Predmet.ProtuStrankaListNazivFormated>
    <izvorni_sadrzaj>
      <item>BRUNELA jednostavno društvo s ograničenom odgovornošću za usluge</item>
    </izvorni_sadrzaj>
    <derivirana_varijabla naziv="DomainObject.Predmet.ProtuStrankaListNazivFormated_1">
      <item>BRUNELA jednostavno društvo s ograničenom odgovornošću za usluge</item>
    </derivirana_varijabla>
  </DomainObject.Predmet.ProtuStrankaListNazivFormated>
  <DomainObject.Predmet.ProtuStrankaListNazivFormatedOIB>
    <izvorni_sadrzaj>
      <item>BRUNELA jednostavno društvo s ograničenom odgovornošću za usluge, OIB 66591036392</item>
    </izvorni_sadrzaj>
    <derivirana_varijabla naziv="DomainObject.Predmet.ProtuStrankaListNazivFormatedOIB_1">
      <item>BRUNELA jednostavno društvo s ograničenom odgovornošću za usluge, OIB 66591036392</item>
    </derivirana_varijabla>
  </DomainObject.Predmet.ProtuStrankaListNazivFormatedOIB>
  <DomainObject.Predmet.OstaliListFormated>
    <izvorni_sadrzaj>
      <item>Bruna Mijakić punomoćnik sudionika u postupku BRUNELA jednostavno društvo s ograničenom odgovornošću za usluge</item>
    </izvorni_sadrzaj>
    <derivirana_varijabla naziv="DomainObject.Predmet.OstaliListFormated_1">
      <item>Bruna Mijakić punomoćnik sudionika u postupku BRUNELA jednostavno društvo s ograničenom odgovornošću za usluge</item>
    </derivirana_varijabla>
  </DomainObject.Predmet.OstaliListFormated>
  <DomainObject.Predmet.OstaliListFormatedOIB>
    <izvorni_sadrzaj>
      <item>Bruna Mijakić, OIB 67235938485 punomoćnik sudionika u postupku BRUNELA jednostavno društvo s ograničenom odgovornošću za usluge</item>
    </izvorni_sadrzaj>
    <derivirana_varijabla naziv="DomainObject.Predmet.OstaliListFormatedOIB_1">
      <item>Bruna Mijakić, OIB 67235938485 punomoćnik sudionika u postupku BRUNELA jednostavno društvo s ograničenom odgovornošću za usluge</item>
    </derivirana_varijabla>
  </DomainObject.Predmet.OstaliListFormatedOIB>
  <DomainObject.Predmet.OstaliListFormatedWithAdress>
    <izvorni_sadrzaj>
      <item>Bruna Mijakić, Ulica Vida Došena 22, 10000 Zagreb punomoćnik sudionika u postupku BRUNELA jednostavno društvo s ograničenom odgovornošću za usluge</item>
    </izvorni_sadrzaj>
    <derivirana_varijabla naziv="DomainObject.Predmet.OstaliListFormatedWithAdress_1">
      <item>Bruna Mijakić, Ulica Vida Došena 22, 10000 Zagreb punomoćnik sudionika u postupku BRUNELA jednostavno društvo s ograničenom odgovornošću za usluge</item>
    </derivirana_varijabla>
  </DomainObject.Predmet.OstaliListFormatedWithAdress>
  <DomainObject.Predmet.OstaliListFormatedWithAdressOIB>
    <izvorni_sadrzaj>
      <item>Bruna Mijakić, OIB 67235938485, Ulica Vida Došena 22, 10000 Zagreb punomoćnik sudionika u postupku BRUNELA jednostavno društvo s ograničenom odgovornošću za usluge</item>
    </izvorni_sadrzaj>
    <derivirana_varijabla naziv="DomainObject.Predmet.OstaliListFormatedWithAdressOIB_1">
      <item>Bruna Mijakić, OIB 67235938485, Ulica Vida Došena 22, 10000 Zagreb punomoćnik sudionika u postupku BRUNELA jednostavno društvo s ograničenom odgovornošću za usluge</item>
    </derivirana_varijabla>
  </DomainObject.Predmet.OstaliListFormatedWithAdressOIB>
  <DomainObject.Predmet.OstaliListNazivFormated>
    <izvorni_sadrzaj>
      <item>Bruna Mijakić</item>
    </izvorni_sadrzaj>
    <derivirana_varijabla naziv="DomainObject.Predmet.OstaliListNazivFormated_1">
      <item>Bruna Mijakić</item>
    </derivirana_varijabla>
  </DomainObject.Predmet.OstaliListNazivFormated>
  <DomainObject.Predmet.OstaliListNazivFormatedOIB>
    <izvorni_sadrzaj>
      <item>Bruna Mijakić, OIB 67235938485</item>
    </izvorni_sadrzaj>
    <derivirana_varijabla naziv="DomainObject.Predmet.OstaliListNazivFormatedOIB_1">
      <item>Bruna Mijakić, OIB 67235938485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BRUNELA jednostavno društvo s ograničenom odgovornošću za usluge</izvorni_sadrzaj>
    <derivirana_varijabla naziv="DomainObject.Predmet.ProtustrankaIDrugi_1">BRUNELA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BRUNELA jednostavno društvo s ograničenom odgovornošću za usluge, OIB 66591036392, Pakoštanska 5, 10000 Zagreb</izvorni_sadrzaj>
    <derivirana_varijabla naziv="DomainObject.Predmet.ProtustrankaIDrugiAdressOIB_1">BRUNELA jednostavno društvo s ograničenom odgovornošću za usluge, OIB 66591036392,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BRUNELA jednostavno društvo s ograničenom odgovornošću za usluge</item>
      <item>Bruna Mijakić</item>
      <item>Bruna Mijakić</item>
    </izvorni_sadrzaj>
    <derivirana_varijabla naziv="DomainObject.Predmet.SudioniciListNaziv_1">
      <item>FINA Regionalni centar Zagreb</item>
      <item>BRUNELA jednostavno društvo s ograničenom odgovornošću za usluge</item>
      <item>Bruna Mijakić</item>
      <item>Bruna Mijakić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BRUNELA jednostavno društvo s ograničenom odgovornošću za usluge, OIB 66591036392, Pakoštanska 5,10000 Zagreb</item>
      <item>Bruna Mijakić, OIB 67235938485, Ulica Vida Došena 22,10000 Zagreb</item>
      <item>Bruna Mijakić, OIB 67235938485, Ulica Vida Došena 22,10000 Zagreb</item>
    </izvorni_sadrzaj>
    <derivirana_varijabla naziv="DomainObject.Predmet.SudioniciListAdressOIB_1">
      <item>FINA Regionalni centar Zagreb, OIB 85821130368, Trg svibanjskih žrtava 1995. br. 1,10000 Zagreb</item>
      <item>BRUNELA jednostavno društvo s ograničenom odgovornošću za usluge, OIB 66591036392, Pakoštanska 5,10000 Zagreb</item>
      <item>Bruna Mijakić, OIB 67235938485, Ulica Vida Došena 22,10000 Zagreb</item>
      <item>Bruna Mijakić, OIB 67235938485, Ulica Vida Došena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66591036392</item>
      <item>, OIB 67235938485</item>
      <item>, OIB 67235938485</item>
    </izvorni_sadrzaj>
    <derivirana_varijabla naziv="DomainObject.Predmet.SudioniciListNazivOIB_1">
      <item>, OIB 85821130368</item>
      <item>, OIB 66591036392</item>
      <item>, OIB 67235938485</item>
      <item>, OIB 67235938485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02821-D911-42F7-96B8-C288D05CF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900</properties:Words>
  <properties:Characters>5040</properties:Characters>
  <properties:Lines>101</properties:Lines>
  <properties:Paragraphs>30</properties:Paragraphs>
  <properties:TotalTime>468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2017-12-11T10:53:00Z</cp:lastPrinted>
  <dcterms:modified xmlns:xsi="http://www.w3.org/2001/XMLSchema-instance" xsi:type="dcterms:W3CDTF">2017-12-11T10:53:00Z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