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4f2d" w14:paraId="f154f2d" w:rsidRDefault="008C01C5" w:rsidP="008C01C5" w:rsidR="008C01C5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  7 </w:t>
      </w:r>
      <w:proofErr w:type="spellStart"/>
      <w:r>
        <w:rPr>
          <w:rFonts w:hAnsi="Arial" w:ascii="Arial"/>
        </w:rPr>
        <w:t>Stpn</w:t>
      </w:r>
      <w:proofErr w:type="spellEnd"/>
      <w:r>
        <w:rPr>
          <w:rFonts w:hAnsi="Arial" w:ascii="Arial"/>
        </w:rPr>
        <w:t>-39/2015-10.</w:t>
      </w:r>
    </w:p>
    <w:p w:rsidRDefault="008C01C5" w:rsidP="008C01C5" w:rsidR="008C01C5">
      <w:pPr>
        <w:rPr>
          <w:rFonts w:hAnsi="Arial" w:ascii="Arial"/>
          <w:b/>
        </w:rPr>
      </w:pPr>
    </w:p>
    <w:p w:rsidRDefault="008C01C5" w:rsidP="008C01C5" w:rsidR="008C01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8C01C5" w:rsidP="008C01C5" w:rsidR="008C01C5">
      <w:pPr>
        <w:jc w:val="center"/>
        <w:rPr>
          <w:rFonts w:hAnsi="Arial" w:ascii="Arial"/>
          <w:b/>
        </w:rPr>
      </w:pPr>
    </w:p>
    <w:p w:rsidRDefault="008C01C5" w:rsidP="008C01C5" w:rsidR="008C01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8C01C5" w:rsidP="008C01C5" w:rsidR="008C01C5">
      <w:pPr>
        <w:jc w:val="both"/>
        <w:rPr>
          <w:rFonts w:hAnsi="Arial" w:ascii="Arial"/>
        </w:rPr>
      </w:pPr>
    </w:p>
    <w:p w:rsidRDefault="008C01C5" w:rsidP="008C01C5" w:rsidR="008C01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postupku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nad dužnikom Grafički obrt N DESING, vlasnika Dragutina Novak iz Bjelovara, Baranjska 10/a, OIB 57907153613, dana 08. ožujka 2016. godine</w:t>
      </w:r>
    </w:p>
    <w:p w:rsidRDefault="008C01C5" w:rsidP="008C01C5" w:rsidR="008C01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C01C5" w:rsidP="008C01C5" w:rsidR="008C01C5">
      <w:pPr>
        <w:rPr>
          <w:rFonts w:hAnsi="Arial" w:ascii="Arial"/>
          <w:b/>
        </w:rPr>
      </w:pPr>
    </w:p>
    <w:p w:rsidRDefault="008C01C5" w:rsidP="008C01C5" w:rsidR="008C01C5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Ročište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u stečajnom predmetu nad dužnikom Grafički obrt N DESING, vlasnika Dragutina Novak iz Bjelovara, Trg Eugena Kvaternika 6, OIB 57907153613, određuje se za dan </w:t>
      </w:r>
    </w:p>
    <w:p w:rsidRDefault="008C01C5" w:rsidP="008C01C5" w:rsidR="008C01C5">
      <w:pPr>
        <w:ind w:left="720"/>
        <w:jc w:val="both"/>
        <w:rPr>
          <w:rFonts w:hAnsi="Arial" w:ascii="Arial"/>
        </w:rPr>
      </w:pPr>
    </w:p>
    <w:p w:rsidRDefault="008C01C5" w:rsidP="008C01C5" w:rsidR="008C01C5">
      <w:pPr>
        <w:jc w:val="center"/>
        <w:rPr>
          <w:rFonts w:hAnsi="Arial" w:ascii="Arial"/>
        </w:rPr>
      </w:pPr>
      <w:r>
        <w:rPr>
          <w:rFonts w:hAnsi="Arial" w:ascii="Arial"/>
          <w:b/>
        </w:rPr>
        <w:t>14. travnja 2016. godine u 09,30 sati</w:t>
      </w:r>
      <w:r>
        <w:rPr>
          <w:rFonts w:hAnsi="Arial" w:ascii="Arial"/>
        </w:rPr>
        <w:t xml:space="preserve"> </w:t>
      </w:r>
    </w:p>
    <w:p w:rsidRDefault="008C01C5" w:rsidP="008C01C5" w:rsidR="008C01C5">
      <w:pPr>
        <w:jc w:val="center"/>
        <w:rPr>
          <w:rFonts w:hAnsi="Arial" w:ascii="Arial"/>
        </w:rPr>
      </w:pPr>
    </w:p>
    <w:p w:rsidRDefault="008C01C5" w:rsidP="008C01C5" w:rsidR="008C01C5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u zgradi Trgovačkog suda u Bjelovaru,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sobi broj 2.</w:t>
      </w:r>
    </w:p>
    <w:p w:rsidRDefault="008C01C5" w:rsidP="008C01C5" w:rsidR="008C01C5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Na ročište se pozivaju vjerovnici i dužnik.</w:t>
      </w:r>
    </w:p>
    <w:p w:rsidRDefault="008C01C5" w:rsidP="008C01C5" w:rsidR="008C01C5">
      <w:pPr>
        <w:ind w:left="720"/>
        <w:jc w:val="both"/>
        <w:rPr>
          <w:rFonts w:hAnsi="Arial" w:ascii="Arial"/>
        </w:rPr>
      </w:pPr>
    </w:p>
    <w:p w:rsidRDefault="008C01C5" w:rsidP="008C01C5" w:rsidR="008C01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C01C5" w:rsidP="008C01C5" w:rsidR="008C01C5">
      <w:pPr>
        <w:jc w:val="center"/>
        <w:rPr>
          <w:rFonts w:hAnsi="Arial" w:ascii="Arial"/>
        </w:rPr>
      </w:pPr>
    </w:p>
    <w:p w:rsidRDefault="008C01C5" w:rsidP="008C01C5" w:rsidR="008C01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Dužnik Grafički obrt N DESING, vlasnika Dragutina Novak iz Bjelovara, Trg Eugena Kvaternika 6, OIB 57907153613 je dana 02. studenog 2015. godine, dostavio ovom sudu dokumentaciju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 s privicima koji su navedeni u članku </w:t>
      </w:r>
      <w:smartTag w:element="metricconverter" w:uri="urn:schemas-microsoft-com:office:smarttags">
        <w:smartTagPr>
          <w:attr w:val="66. st" w:name="ProductID"/>
        </w:smartTagPr>
        <w:r>
          <w:rPr>
            <w:rFonts w:hAnsi="Arial" w:ascii="Arial"/>
          </w:rPr>
          <w:t>66. st</w:t>
        </w:r>
      </w:smartTag>
      <w:r>
        <w:rPr>
          <w:rFonts w:hAnsi="Arial" w:ascii="Arial"/>
        </w:rPr>
        <w:t xml:space="preserve">.2.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nagodbi.</w:t>
      </w:r>
    </w:p>
    <w:p w:rsidRDefault="008C01C5" w:rsidP="008C01C5" w:rsidR="008C01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Uvidom u prijedlog i dostavljene isprave, sud je utvrdio da su ispunjene pretpostavke za sklapanje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nagodbe, pa je stoga temeljem čl.66. st.3. istog zakona riješio kao u izreci.</w:t>
      </w:r>
    </w:p>
    <w:p w:rsidRDefault="008C01C5" w:rsidP="008C01C5" w:rsidR="008C01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U Bjelovaru, 08. ožujka 2016. godine</w:t>
      </w:r>
    </w:p>
    <w:p w:rsidRDefault="008C01C5" w:rsidP="008C01C5" w:rsidR="008C01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8C01C5" w:rsidP="008C01C5" w:rsidR="008C01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8C01C5" w:rsidP="008C01C5" w:rsidR="008C01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POUKA O PRAVNOM LIJEKU:Protiv ovog rješenja nije dopuštena žalba (čl.278.st.2.Zakona o parničnom postupku (Narodne novine broj 53/91, 91/92, 112/99, 117/03, 84/08, 123/08, 57/11 i 25/13, u vezi sa čl.66.st.15. Zakona o financijskom poslovanju i </w:t>
      </w:r>
      <w:proofErr w:type="spellStart"/>
      <w:r>
        <w:rPr>
          <w:rFonts w:hAnsi="Arial" w:ascii="Arial"/>
        </w:rPr>
        <w:t>predstečajnoj</w:t>
      </w:r>
      <w:proofErr w:type="spellEnd"/>
      <w:r>
        <w:rPr>
          <w:rFonts w:hAnsi="Arial" w:ascii="Arial"/>
        </w:rPr>
        <w:t xml:space="preserve"> nagodbi, (Narodne novine broj 108/12, 144/12, 81713, 112713, 71/15 i 78/15).</w:t>
      </w:r>
    </w:p>
    <w:p w:rsidRDefault="008C01C5" w:rsidP="008C01C5" w:rsidR="008C01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8C01C5" w:rsidP="008C01C5" w:rsidR="008C01C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C01C5" w:rsidP="008C01C5" w:rsidR="008C01C5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 i putem pošte</w:t>
      </w:r>
    </w:p>
    <w:p w:rsidRDefault="008C01C5" w:rsidP="008C01C5" w:rsidR="008C01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 oglas radi objave na web stranicama</w:t>
      </w:r>
    </w:p>
    <w:p w:rsidRDefault="008C01C5" w:rsidP="008C01C5" w:rsidR="008C01C5">
      <w:pPr>
        <w:jc w:val="both"/>
        <w:rPr>
          <w:rFonts w:hAnsi="Arial" w:ascii="Arial"/>
        </w:rPr>
      </w:pPr>
      <w:r>
        <w:rPr>
          <w:rFonts w:hAnsi="Arial" w:ascii="Arial"/>
        </w:rPr>
        <w:t>Kal. ročište</w:t>
      </w:r>
    </w:p>
    <w:p w:rsidRDefault="008C01C5" w:rsidP="008C01C5" w:rsidR="008C01C5">
      <w:pPr>
        <w:jc w:val="both"/>
        <w:rPr>
          <w:rFonts w:hAnsi="Arial" w:ascii="Arial"/>
        </w:rPr>
      </w:pPr>
      <w:r>
        <w:rPr>
          <w:rFonts w:hAnsi="Arial" w:ascii="Arial"/>
        </w:rPr>
        <w:t>Bj.08.3.2016.g.</w:t>
      </w:r>
    </w:p>
    <w:p w:rsidRDefault="008C01C5" w:rsidP="008C01C5" w:rsidR="008C01C5">
      <w:pPr>
        <w:jc w:val="both"/>
        <w:rPr>
          <w:rFonts w:hAnsi="Arial" w:ascii="Arial"/>
        </w:rPr>
      </w:pPr>
    </w:p>
    <w:p w:rsidRDefault="008C01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1C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6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Stpn-39/2015-3</izvorni_sadrzaj>
    <derivirana_varijabla naziv="DomainObject.Oznaka_1">Stpn-39/2015-3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NOVAK, BJELOVAR</izvorni_sadrzaj>
    <derivirana_varijabla naziv="DomainObject.Predmet.StrankaFormated_1">  DRAGUTIN NOVAK, BJELOVAR</derivirana_varijabla>
  </DomainObject.Predmet.StrankaFormated>
  <DomainObject.Predmet.StrankaFormatedOIB>
    <izvorni_sadrzaj>  DRAGUTIN NOVAK, BJELOVAR, OIB 57907153613</izvorni_sadrzaj>
    <derivirana_varijabla naziv="DomainObject.Predmet.StrankaFormatedOIB_1">  DRAGUTIN NOVAK, BJELOVAR, OIB 57907153613</derivirana_varijabla>
  </DomainObject.Predmet.StrankaFormatedOIB>
  <DomainObject.Predmet.StrankaFormatedWithAdress>
    <izvorni_sadrzaj> DRAGUTIN NOVAK, BJELOVAR, Baranjska 10a, 43000 Bjelovar</izvorni_sadrzaj>
    <derivirana_varijabla naziv="DomainObject.Predmet.StrankaFormatedWithAdress_1"> DRAGUTIN NOVAK, BJELOVAR, Baranjska 10a, 43000 Bjelovar</derivirana_varijabla>
  </DomainObject.Predmet.StrankaFormatedWithAdress>
  <DomainObject.Predmet.StrankaFormatedWithAdressOIB>
    <izvorni_sadrzaj> DRAGUTIN NOVAK, BJELOVAR, OIB 57907153613, Baranjska 10a, 43000 Bjelovar</izvorni_sadrzaj>
    <derivirana_varijabla naziv="DomainObject.Predmet.StrankaFormatedWithAdressOIB_1"> DRAGUTIN NOVAK, BJELOVAR, OIB 57907153613, Baranjska 10a, 43000 Bjelovar</derivirana_varijabla>
  </DomainObject.Predmet.StrankaFormatedWithAdressOIB>
  <DomainObject.Predmet.StrankaWithAdress>
    <izvorni_sadrzaj>DRAGUTIN NOVAK, BJELOVAR Baranjska 10a,43000 Bjelovar</izvorni_sadrzaj>
    <derivirana_varijabla naziv="DomainObject.Predmet.StrankaWithAdress_1">DRAGUTIN NOVAK, BJELOVAR Baranjska 10a,43000 Bjelovar</derivirana_varijabla>
  </DomainObject.Predmet.StrankaWithAdress>
  <DomainObject.Predmet.StrankaWithAdressOIB>
    <izvorni_sadrzaj>DRAGUTIN NOVAK, BJELOVAR, OIB 57907153613, Baranjska 10a,43000 Bjelovar</izvorni_sadrzaj>
    <derivirana_varijabla naziv="DomainObject.Predmet.StrankaWithAdressOIB_1">DRAGUTIN NOVAK, BJELOVAR, OIB 57907153613, Baranjska 10a,43000 Bjelovar</derivirana_varijabla>
  </DomainObject.Predmet.StrankaWithAdressOIB>
  <DomainObject.Predmet.StrankaNazivFormated>
    <izvorni_sadrzaj>DRAGUTIN NOVAK, BJELOVAR</izvorni_sadrzaj>
    <derivirana_varijabla naziv="DomainObject.Predmet.StrankaNazivFormated_1">DRAGUTIN NOVAK, BJELOVAR</derivirana_varijabla>
  </DomainObject.Predmet.StrankaNazivFormated>
  <DomainObject.Predmet.StrankaNazivFormatedOIB>
    <izvorni_sadrzaj>DRAGUTIN NOVAK, BJELOVAR, OIB 57907153613</izvorni_sadrzaj>
    <derivirana_varijabla naziv="DomainObject.Predmet.StrankaNazivFormatedOIB_1">DRAGUTIN NOVAK, BJELOVAR, OIB 57907153613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DRAGUTIN NOVAK, BJELOVAR</item>
    </izvorni_sadrzaj>
    <derivirana_varijabla naziv="DomainObject.Predmet.StrankaListFormated_1">
      <item>DRAGUTIN NOVAK, BJELOVAR</item>
    </derivirana_varijabla>
  </DomainObject.Predmet.StrankaListFormated>
  <DomainObject.Predmet.StrankaListFormatedOIB>
    <izvorni_sadrzaj>
      <item>DRAGUTIN NOVAK, BJELOVAR, OIB 57907153613</item>
    </izvorni_sadrzaj>
    <derivirana_varijabla naziv="DomainObject.Predmet.StrankaListFormatedOIB_1">
      <item>DRAGUTIN NOVAK, BJELOVAR, OIB 57907153613</item>
    </derivirana_varijabla>
  </DomainObject.Predmet.StrankaListFormatedOIB>
  <DomainObject.Predmet.StrankaListFormatedWithAdress>
    <izvorni_sadrzaj>
      <item>DRAGUTIN NOVAK, BJELOVAR, Baranjska 10a, 43000 Bjelovar</item>
    </izvorni_sadrzaj>
    <derivirana_varijabla naziv="DomainObject.Predmet.StrankaListFormatedWithAdress_1">
      <item>DRAGUTIN NOVAK, BJELOVAR, Baranjska 10a, 43000 Bjelovar</item>
    </derivirana_varijabla>
  </DomainObject.Predmet.StrankaListFormatedWithAdress>
  <DomainObject.Predmet.StrankaListFormatedWithAdressOIB>
    <izvorni_sadrzaj>
      <item>DRAGUTIN NOVAK, BJELOVAR, OIB 57907153613, Baranjska 10a, 43000 Bjelovar</item>
    </izvorni_sadrzaj>
    <derivirana_varijabla naziv="DomainObject.Predmet.StrankaListFormatedWithAdressOIB_1">
      <item>DRAGUTIN NOVAK, BJELOVAR, OIB 57907153613, Baranjska 10a, 43000 Bjelovar</item>
    </derivirana_varijabla>
  </DomainObject.Predmet.StrankaListFormatedWithAdressOIB>
  <DomainObject.Predmet.StrankaListNazivFormated>
    <izvorni_sadrzaj>
      <item>DRAGUTIN NOVAK, BJELOVAR</item>
    </izvorni_sadrzaj>
    <derivirana_varijabla naziv="DomainObject.Predmet.StrankaListNazivFormated_1">
      <item>DRAGUTIN NOVAK, BJELOVAR</item>
    </derivirana_varijabla>
  </DomainObject.Predmet.StrankaListNazivFormated>
  <DomainObject.Predmet.StrankaListNazivFormatedOIB>
    <izvorni_sadrzaj>
      <item>DRAGUTIN NOVAK, BJELOVAR, OIB 57907153613</item>
    </izvorni_sadrzaj>
    <derivirana_varijabla naziv="DomainObject.Predmet.StrankaListNazivFormatedOIB_1">
      <item>DRAGUTIN NOVAK, BJELOVAR, OIB 57907153613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Stpn-39/2015-3</izvorni_sadrzaj>
    <derivirana_varijabla naziv="DomainObject.PoslovniBrojDokumenta_1">Stpn-39/2015-3</derivirana_varijabla>
  </DomainObject.PoslovniBrojDokumenta>
  <DomainObject.Predmet.StrankaIDrugi>
    <izvorni_sadrzaj>DRAGUTIN NOVAK, BJELOVAR</izvorni_sadrzaj>
    <derivirana_varijabla naziv="DomainObject.Predmet.StrankaIDrugi_1">DRAGUTIN NOVAK, BJELOVAR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DRAGUTIN NOVAK, BJELOVAR, OIB 57907153613, Baranjska 10a, 43000 Bjelovar</izvorni_sadrzaj>
    <derivirana_varijabla naziv="DomainObject.Predmet.StrankaIDrugiAdressOIB_1">DRAGUTIN NOVAK, BJELOVAR, OIB 57907153613, Baranjska 10a,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DRAGUTIN NOVAK, BJELOVAR</item>
    </izvorni_sadrzaj>
    <derivirana_varijabla naziv="DomainObject.Predmet.SudioniciListNaziv_1">
      <item>DRAGUTIN NOVAK, BJELOVAR</item>
    </derivirana_varijabla>
  </DomainObject.Predmet.SudioniciListNaziv>
  <DomainObject.Predmet.SudioniciListAdressOIB>
    <izvorni_sadrzaj>
      <item>DRAGUTIN NOVAK, BJELOVAR, OIB 57907153613, Baranjska 10a,43000 Bjelovar</item>
    </izvorni_sadrzaj>
    <derivirana_varijabla naziv="DomainObject.Predmet.SudioniciListAdressOIB_1">
      <item>DRAGUTIN NOVAK, BJELOVAR, OIB 57907153613, Baranjska 10a,43000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06800-C639-4244-8685-E08D51398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1475</properties:Characters>
  <properties:Lines>52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2016-03-08T07:54:00Z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