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bff2" w14:paraId="31bbff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66A48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St-7646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873BF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6A48" w:rsidRPr="00266A48">
        <w:rPr>
          <w:rFonts w:cs="Times New Roman" w:eastAsia="Times New Roman" w:hAnsi="Times New Roman" w:ascii="Times New Roman"/>
          <w:sz w:val="24"/>
          <w:szCs w:val="24"/>
          <w:lang w:eastAsia="hr-HR"/>
        </w:rPr>
        <w:t>KIM UGOSTITELJSTVO d.o.o.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6A48" w:rsidRPr="00266A48">
        <w:rPr>
          <w:rFonts w:cs="Times New Roman" w:eastAsia="Times New Roman" w:hAnsi="Times New Roman" w:ascii="Times New Roman"/>
          <w:sz w:val="24"/>
          <w:szCs w:val="24"/>
          <w:lang w:eastAsia="hr-HR"/>
        </w:rPr>
        <w:t>Lupoglav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6A48" w:rsidRPr="00266A4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Zagrebačka 50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266A48" w:rsidRPr="00266A48">
        <w:rPr>
          <w:rFonts w:cs="Times New Roman" w:eastAsia="Times New Roman" w:hAnsi="Times New Roman" w:ascii="Times New Roman"/>
          <w:sz w:val="24"/>
          <w:szCs w:val="24"/>
          <w:lang w:eastAsia="hr-HR"/>
        </w:rPr>
        <w:t>080253436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66A48" w:rsidRPr="00266A48">
        <w:rPr>
          <w:rFonts w:cs="Times New Roman" w:eastAsia="Times New Roman" w:hAnsi="Times New Roman" w:ascii="Times New Roman"/>
          <w:sz w:val="24"/>
          <w:szCs w:val="24"/>
          <w:lang w:eastAsia="hr-HR"/>
        </w:rPr>
        <w:t>56563411496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5404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25. listopada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6A48" w:rsidRPr="00266A48">
        <w:rPr>
          <w:rFonts w:cs="Times New Roman" w:eastAsia="Times New Roman" w:hAnsi="Times New Roman" w:ascii="Times New Roman"/>
          <w:sz w:val="24"/>
          <w:szCs w:val="24"/>
          <w:lang w:eastAsia="hr-HR"/>
        </w:rPr>
        <w:t>KIM UGOSTITELJSTVO d.o.o., Lupoglav, Zagrebačka 50, MBS: 080253436, OIB: 56563411496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454462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54462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5446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1006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Snježana Drenški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006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Samobor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0068C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Sunčani put 8</w:t>
      </w:r>
      <w:r w:rsidR="009664C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0068C">
        <w:rPr>
          <w:rFonts w:cs="Times New Roman" w:eastAsia="Times New Roman" w:hAnsi="Times New Roman" w:ascii="Times New Roman"/>
          <w:sz w:val="24"/>
          <w:szCs w:val="24"/>
          <w:lang w:eastAsia="hr-HR"/>
        </w:rPr>
        <w:t>91456479037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6A48" w:rsidRPr="00266A48">
        <w:rPr>
          <w:rFonts w:cs="Times New Roman" w:hAnsi="Times New Roman" w:ascii="Times New Roman"/>
          <w:sz w:val="24"/>
          <w:szCs w:val="24"/>
        </w:rPr>
        <w:t>KIM UGOSTITELJSTVO d.o.o., Lupoglav, Zagrebačka 50, MBS: 080253436, OIB: 56563411496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66A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66A4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825F00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54462">
        <w:rPr>
          <w:rFonts w:cs="Times New Roman" w:eastAsia="Times New Roman" w:hAnsi="Times New Roman" w:ascii="Times New Roman"/>
          <w:sz w:val="24"/>
          <w:szCs w:val="20"/>
          <w:lang w:eastAsia="hr-HR"/>
        </w:rPr>
        <w:t>25. listopada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ED1A07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Velika Gorica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3E5" w:rsidP="00BA36F5" w:rsidR="00E413E5">
      <w:pPr>
        <w:spacing w:lineRule="auto" w:line="240" w:after="0"/>
      </w:pPr>
      <w:r>
        <w:separator/>
      </w:r>
    </w:p>
  </w:endnote>
  <w:endnote w:id="0" w:type="continuationSeparator">
    <w:p w:rsidRDefault="00E413E5" w:rsidP="00BA36F5" w:rsidR="00E413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3E5" w:rsidP="00BA36F5" w:rsidR="00E413E5">
      <w:pPr>
        <w:spacing w:lineRule="auto" w:line="240" w:after="0"/>
      </w:pPr>
      <w:r>
        <w:separator/>
      </w:r>
    </w:p>
  </w:footnote>
  <w:footnote w:id="0" w:type="continuationSeparator">
    <w:p w:rsidRDefault="00E413E5" w:rsidP="00BA36F5" w:rsidR="00E413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412FE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266A48">
      <w:rPr>
        <w:rFonts w:cs="Times New Roman" w:hAnsi="Times New Roman" w:ascii="Times New Roman"/>
        <w:sz w:val="24"/>
        <w:szCs w:val="24"/>
      </w:rPr>
      <w:tab/>
      <w:t>24. St-7646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81294"/>
    <w:rsid w:val="000F3A15"/>
    <w:rsid w:val="000F55D7"/>
    <w:rsid w:val="0010068C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66A48"/>
    <w:rsid w:val="0028717D"/>
    <w:rsid w:val="002B5FFE"/>
    <w:rsid w:val="002D5756"/>
    <w:rsid w:val="00342C52"/>
    <w:rsid w:val="003442E0"/>
    <w:rsid w:val="00393011"/>
    <w:rsid w:val="003A1F20"/>
    <w:rsid w:val="003C0253"/>
    <w:rsid w:val="003D19E7"/>
    <w:rsid w:val="003F2428"/>
    <w:rsid w:val="004131D5"/>
    <w:rsid w:val="00454462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604F51"/>
    <w:rsid w:val="00614847"/>
    <w:rsid w:val="00624C94"/>
    <w:rsid w:val="006412FE"/>
    <w:rsid w:val="00654040"/>
    <w:rsid w:val="00660329"/>
    <w:rsid w:val="00684DE5"/>
    <w:rsid w:val="006873BF"/>
    <w:rsid w:val="006A28DA"/>
    <w:rsid w:val="006A7C4C"/>
    <w:rsid w:val="006D0FD4"/>
    <w:rsid w:val="0070453A"/>
    <w:rsid w:val="00717D7B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6110"/>
    <w:rsid w:val="00851F31"/>
    <w:rsid w:val="00872421"/>
    <w:rsid w:val="008C316D"/>
    <w:rsid w:val="008D776D"/>
    <w:rsid w:val="00905947"/>
    <w:rsid w:val="00912C77"/>
    <w:rsid w:val="00915B22"/>
    <w:rsid w:val="009341C9"/>
    <w:rsid w:val="00957793"/>
    <w:rsid w:val="009664C3"/>
    <w:rsid w:val="0097744B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D4C85"/>
    <w:rsid w:val="00AE482B"/>
    <w:rsid w:val="00AE5B6E"/>
    <w:rsid w:val="00B228D8"/>
    <w:rsid w:val="00B61965"/>
    <w:rsid w:val="00B621A2"/>
    <w:rsid w:val="00B66A36"/>
    <w:rsid w:val="00BA36F5"/>
    <w:rsid w:val="00BD6799"/>
    <w:rsid w:val="00BE3395"/>
    <w:rsid w:val="00BF0F60"/>
    <w:rsid w:val="00C537FD"/>
    <w:rsid w:val="00C64D92"/>
    <w:rsid w:val="00C7209C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DF7C0F"/>
    <w:rsid w:val="00E01338"/>
    <w:rsid w:val="00E27545"/>
    <w:rsid w:val="00E3781F"/>
    <w:rsid w:val="00E413E5"/>
    <w:rsid w:val="00E52990"/>
    <w:rsid w:val="00E6639B"/>
    <w:rsid w:val="00E7010B"/>
    <w:rsid w:val="00E737E4"/>
    <w:rsid w:val="00E87F27"/>
    <w:rsid w:val="00EA0462"/>
    <w:rsid w:val="00EC61CA"/>
    <w:rsid w:val="00ED1A07"/>
    <w:rsid w:val="00ED300E"/>
    <w:rsid w:val="00ED3E26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41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F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412F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412F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412F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41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412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412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412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7646</izvorni_sadrzaj>
    <derivirana_varijabla naziv="DomainObject.Predmet.Broj_1">7646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St-7646/2015</izvorni_sadrzaj>
    <derivirana_varijabla naziv="DomainObject.Predmet.OznakaBroj_1">St-7646/2015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 UGOSTITELJSTVO d.o.o. zastupanog po punomoćniku Milan Prebeg</izvorni_sadrzaj>
    <derivirana_varijabla naziv="DomainObject.Predmet.ProtustrankaFormated_1">  KIM UGOSTITELJSTVO d.o.o. zastupanog po punomoćniku Milan Prebeg</derivirana_varijabla>
  </DomainObject.Predmet.ProtustrankaFormated>
  <DomainObject.Predmet.ProtustrankaFormatedOIB>
    <izvorni_sadrzaj>  KIM UGOSTITELJSTVO d.o.o., OIB 56563411496 zastupanog po punomoćniku Milan Prebeg</izvorni_sadrzaj>
    <derivirana_varijabla naziv="DomainObject.Predmet.ProtustrankaFormatedOIB_1">  KIM UGOSTITELJSTVO d.o.o., OIB 56563411496 zastupanog po punomoćniku Milan Prebeg</derivirana_varijabla>
  </DomainObject.Predmet.ProtustrankaFormatedOIB>
  <DomainObject.Predmet.ProtustrankaFormatedWithAdress>
    <izvorni_sadrzaj> KIM UGOSTITELJSTVO d.o.o., Zagrebačka 50, 10370 Lupoglav zastupanog po punomoćniku Milan Prebeg</izvorni_sadrzaj>
    <derivirana_varijabla naziv="DomainObject.Predmet.ProtustrankaFormatedWithAdress_1"> KIM UGOSTITELJSTVO d.o.o., Zagrebačka 50, 10370 Lupoglav zastupanog po punomoćniku Milan Prebeg</derivirana_varijabla>
  </DomainObject.Predmet.ProtustrankaFormatedWithAdress>
  <DomainObject.Predmet.ProtustrankaFormatedWithAdressOIB>
    <izvorni_sadrzaj> KIM UGOSTITELJSTVO d.o.o., OIB 56563411496, Zagrebačka 50, 10370 Lupoglav zastupanog po punomoćniku Milan Prebeg</izvorni_sadrzaj>
    <derivirana_varijabla naziv="DomainObject.Predmet.ProtustrankaFormatedWithAdressOIB_1"> KIM UGOSTITELJSTVO d.o.o., OIB 56563411496, Zagrebačka 50, 10370 Lupoglav zastupanog po punomoćniku Milan Prebeg</derivirana_varijabla>
  </DomainObject.Predmet.ProtustrankaFormatedWithAdressOIB>
  <DomainObject.Predmet.ProtustrankaWithAdress>
    <izvorni_sadrzaj>KIM UGOSTITELJSTVO d.o.o. Zagrebačka 50, 10370 Lupoglav</izvorni_sadrzaj>
    <derivirana_varijabla naziv="DomainObject.Predmet.ProtustrankaWithAdress_1">KIM UGOSTITELJSTVO d.o.o. Zagrebačka 50, 10370 Lupoglav</derivirana_varijabla>
  </DomainObject.Predmet.ProtustrankaWithAdress>
  <DomainObject.Predmet.ProtustrankaWithAdressOIB>
    <izvorni_sadrzaj>KIM UGOSTITELJSTVO d.o.o., OIB 56563411496, Zagrebačka 50, 10370 Lupoglav</izvorni_sadrzaj>
    <derivirana_varijabla naziv="DomainObject.Predmet.ProtustrankaWithAdressOIB_1">KIM UGOSTITELJSTVO d.o.o., OIB 56563411496, Zagrebačka 50, 10370 Lupoglav</derivirana_varijabla>
  </DomainObject.Predmet.ProtustrankaWithAdressOIB>
  <DomainObject.Predmet.ProtustrankaNazivFormated>
    <izvorni_sadrzaj>KIM UGOSTITELJSTVO d.o.o.</izvorni_sadrzaj>
    <derivirana_varijabla naziv="DomainObject.Predmet.ProtustrankaNazivFormated_1">KIM UGOSTITELJSTVO d.o.o.</derivirana_varijabla>
  </DomainObject.Predmet.ProtustrankaNazivFormated>
  <DomainObject.Predmet.ProtustrankaNazivFormatedOIB>
    <izvorni_sadrzaj>KIM UGOSTITELJSTVO d.o.o., OIB 56563411496</izvorni_sadrzaj>
    <derivirana_varijabla naziv="DomainObject.Predmet.ProtustrankaNazivFormatedOIB_1">KIM UGOSTITELJSTVO d.o.o., OIB 56563411496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 UGOSTITELJSTVO d.o.o. zastupanog po punomoćniku Milan Prebeg</item>
    </izvorni_sadrzaj>
    <derivirana_varijabla naziv="DomainObject.Predmet.ProtuStrankaListFormated_1">
      <item>KIM UGOSTITELJSTVO d.o.o. zastupanog po punomoćniku Milan Prebeg</item>
    </derivirana_varijabla>
  </DomainObject.Predmet.ProtuStrankaListFormated>
  <DomainObject.Predmet.ProtuStrankaListFormatedOIB>
    <izvorni_sadrzaj>
      <item>KIM UGOSTITELJSTVO d.o.o., OIB 56563411496 zastupanog po punomoćniku Milan Prebeg</item>
    </izvorni_sadrzaj>
    <derivirana_varijabla naziv="DomainObject.Predmet.ProtuStrankaListFormatedOIB_1">
      <item>KIM UGOSTITELJSTVO d.o.o., OIB 56563411496 zastupanog po punomoćniku Milan Prebeg</item>
    </derivirana_varijabla>
  </DomainObject.Predmet.ProtuStrankaListFormatedOIB>
  <DomainObject.Predmet.ProtuStrankaListFormatedWithAdress>
    <izvorni_sadrzaj>
      <item>KIM UGOSTITELJSTVO d.o.o., Zagrebačka 50, 10370 Lupoglav zastupanog po punomoćniku Milan Prebeg</item>
    </izvorni_sadrzaj>
    <derivirana_varijabla naziv="DomainObject.Predmet.ProtuStrankaListFormatedWithAdress_1">
      <item>KIM UGOSTITELJSTVO d.o.o., Zagrebačka 50, 10370 Lupoglav zastupanog po punomoćniku Milan Prebeg</item>
    </derivirana_varijabla>
  </DomainObject.Predmet.ProtuStrankaListFormatedWithAdress>
  <DomainObject.Predmet.ProtuStrankaListFormatedWithAdressOIB>
    <izvorni_sadrzaj>
      <item>KIM UGOSTITELJSTVO d.o.o., OIB 56563411496, Zagrebačka 50, 10370 Lupoglav zastupanog po punomoćniku Milan Prebeg</item>
    </izvorni_sadrzaj>
    <derivirana_varijabla naziv="DomainObject.Predmet.ProtuStrankaListFormatedWithAdressOIB_1">
      <item>KIM UGOSTITELJSTVO d.o.o., OIB 56563411496, Zagrebačka 50, 10370 Lupoglav zastupanog po punomoćniku Milan Prebeg</item>
    </derivirana_varijabla>
  </DomainObject.Predmet.ProtuStrankaListFormatedWithAdressOIB>
  <DomainObject.Predmet.ProtuStrankaListNazivFormated>
    <izvorni_sadrzaj>
      <item>KIM UGOSTITELJSTVO d.o.o.</item>
    </izvorni_sadrzaj>
    <derivirana_varijabla naziv="DomainObject.Predmet.ProtuStrankaListNazivFormated_1">
      <item>KIM UGOSTITELJSTVO d.o.o.</item>
    </derivirana_varijabla>
  </DomainObject.Predmet.ProtuStrankaListNazivFormated>
  <DomainObject.Predmet.ProtuStrankaListNazivFormatedOIB>
    <izvorni_sadrzaj>
      <item>KIM UGOSTITELJSTVO d.o.o., OIB 56563411496</item>
    </izvorni_sadrzaj>
    <derivirana_varijabla naziv="DomainObject.Predmet.ProtuStrankaListNazivFormatedOIB_1">
      <item>KIM UGOSTITELJSTVO d.o.o., OIB 56563411496</item>
    </derivirana_varijabla>
  </DomainObject.Predmet.ProtuStrankaListNazivFormatedOIB>
  <DomainObject.Predmet.OstaliListFormated>
    <izvorni_sadrzaj>
      <item>Milan Prebeg punomoćnik sudionika u postupku KIM UGOSTITELJSTVO d.o.o.</item>
    </izvorni_sadrzaj>
    <derivirana_varijabla naziv="DomainObject.Predmet.OstaliListFormated_1">
      <item>Milan Prebeg punomoćnik sudionika u postupku KIM UGOSTITELJSTVO d.o.o.</item>
    </derivirana_varijabla>
  </DomainObject.Predmet.OstaliListFormated>
  <DomainObject.Predmet.OstaliListFormatedOIB>
    <izvorni_sadrzaj>
      <item>Milan Prebeg, OIB 18692290958 punomoćnik sudionika u postupku KIM UGOSTITELJSTVO d.o.o.</item>
    </izvorni_sadrzaj>
    <derivirana_varijabla naziv="DomainObject.Predmet.OstaliListFormatedOIB_1">
      <item>Milan Prebeg, OIB 18692290958 punomoćnik sudionika u postupku KIM UGOSTITELJSTVO d.o.o.</item>
    </derivirana_varijabla>
  </DomainObject.Predmet.OstaliListFormatedOIB>
  <DomainObject.Predmet.OstaliListFormatedWithAdress>
    <izvorni_sadrzaj>
      <item>Milan Prebeg, Zagrebačka 50, 52426 Lupoglav punomoćnik sudionika u postupku KIM UGOSTITELJSTVO d.o.o.</item>
    </izvorni_sadrzaj>
    <derivirana_varijabla naziv="DomainObject.Predmet.OstaliListFormatedWithAdress_1">
      <item>Milan Prebeg, Zagrebačka 50, 52426 Lupoglav punomoćnik sudionika u postupku KIM UGOSTITELJSTVO d.o.o.</item>
    </derivirana_varijabla>
  </DomainObject.Predmet.OstaliListFormatedWithAdress>
  <DomainObject.Predmet.OstaliListFormatedWithAdressOIB>
    <izvorni_sadrzaj>
      <item>Milan Prebeg, OIB 18692290958, Zagrebačka 50, 52426 Lupoglav punomoćnik sudionika u postupku KIM UGOSTITELJSTVO d.o.o.</item>
    </izvorni_sadrzaj>
    <derivirana_varijabla naziv="DomainObject.Predmet.OstaliListFormatedWithAdressOIB_1">
      <item>Milan Prebeg, OIB 18692290958, Zagrebačka 50, 52426 Lupoglav punomoćnik sudionika u postupku KIM UGOSTITELJSTVO d.o.o.</item>
    </derivirana_varijabla>
  </DomainObject.Predmet.OstaliListFormatedWithAdressOIB>
  <DomainObject.Predmet.OstaliListNazivFormated>
    <izvorni_sadrzaj>
      <item>Milan Prebeg</item>
    </izvorni_sadrzaj>
    <derivirana_varijabla naziv="DomainObject.Predmet.OstaliListNazivFormated_1">
      <item>Milan Prebeg</item>
    </derivirana_varijabla>
  </DomainObject.Predmet.OstaliListNazivFormated>
  <DomainObject.Predmet.OstaliListNazivFormatedOIB>
    <izvorni_sadrzaj>
      <item>Milan Prebeg, OIB 18692290958</item>
    </izvorni_sadrzaj>
    <derivirana_varijabla naziv="DomainObject.Predmet.OstaliListNazivFormatedOIB_1">
      <item>Milan Prebeg, OIB 18692290958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 UGOSTITELJSTVO d.o.o.</izvorni_sadrzaj>
    <derivirana_varijabla naziv="DomainObject.Predmet.ProtustrankaIDrugi_1">KIM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KIM UGOSTITELJSTVO d.o.o., OIB 56563411496, Zagrebačka 50, 10370 Lupoglav</izvorni_sadrzaj>
    <derivirana_varijabla naziv="DomainObject.Predmet.ProtustrankaIDrugiAdressOIB_1">KIM UGOSTITELJSTVO d.o.o., OIB 56563411496, Zagrebačka 50, 10370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KIM UGOSTITELJSTVO d.o.o.</item>
      <item>Milan Prebeg</item>
    </izvorni_sadrzaj>
    <derivirana_varijabla naziv="DomainObject.Predmet.SudioniciListNaziv_1">
      <item>FINA Regionalni centar Zagreb</item>
      <item>KIM UGOSTITELJSTVO d.o.o.</item>
      <item>Milan Prebeg</item>
    </derivirana_varijabla>
  </DomainObject.Predmet.SudioniciListNaziv>
  <DomainObject.Predmet.SudioniciListAdressOIB>
    <izvorni_sadrzaj>
      <item>FINA Regionalni centar Zagreb, OIB 85821130368, Trg svibanjskih žrtava 1995. 1,10000 Zagreb</item>
      <item>KIM UGOSTITELJSTVO d.o.o., OIB 56563411496, Zagrebačka 50,10370 Lupoglav</item>
      <item>Milan Prebeg, OIB 18692290958, Zagrebačka 50,52426 Lupoglav</item>
    </izvorni_sadrzaj>
    <derivirana_varijabla naziv="DomainObject.Predmet.SudioniciListAdressOIB_1">
      <item>FINA Regionalni centar Zagreb, OIB 85821130368, Trg svibanjskih žrtava 1995. 1,10000 Zagreb</item>
      <item>KIM UGOSTITELJSTVO d.o.o., OIB 56563411496, Zagrebačka 50,10370 Lupoglav</item>
      <item>Milan Prebeg, OIB 18692290958, Zagrebačka 50,52426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56563411496</item>
      <item>, OIB 18692290958</item>
    </izvorni_sadrzaj>
    <derivirana_varijabla naziv="DomainObject.Predmet.SudioniciListNazivOIB_1">
      <item>, OIB 85821130368</item>
      <item>, OIB 56563411496</item>
      <item>, OIB 18692290958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2789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2016-10-25T07:29:00Z</dcterms:created>
  <dc:creator>Ivan Turčić</dc:creator>
  <cp:lastModifiedBy>Lovro Tomičić</cp:lastModifiedBy>
  <dcterms:modified xmlns:xsi="http://www.w3.org/2001/XMLSchema-instance" xsi:type="dcterms:W3CDTF">2016-10-25T07:35:00Z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