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791c" w14:paraId="c6b791c" w:rsidRDefault="00156D10" w:rsidP="00910611" w:rsidR="00156D1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6D10" w:rsidP="00910611" w:rsidR="00156D10">
      <w:r>
        <w:rPr>
          <w:rFonts w:eastAsia="MS Mincho"/>
        </w:rPr>
        <w:t xml:space="preserve">   REPUBLIKA HRVATSKA</w:t>
      </w:r>
    </w:p>
    <w:p w:rsidRDefault="00156D10" w:rsidP="00910611" w:rsidR="00156D10">
      <w:r>
        <w:rPr>
          <w:rFonts w:eastAsia="MS Mincho"/>
        </w:rPr>
        <w:t>TRGOVAČKI SUD U RIJECI</w:t>
      </w:r>
    </w:p>
    <w:p w:rsidRDefault="00156D10" w:rsidR="00156D1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56D10" w:rsidP="00910611" w:rsidR="00156D10" w:rsidRPr="00910611"/>
    <w:p w:rsidRDefault="009800B7" w:rsidP="006C16FD" w:rsidR="009800B7" w:rsidRPr="00E766A2"/>
    <w:p w:rsidRDefault="006C16FD" w:rsidP="006C16FD" w:rsidR="006C16FD" w:rsidRPr="00E766A2"/>
    <w:p w:rsidRDefault="00624F4A" w:rsidP="00902ABA" w:rsidR="006C16FD" w:rsidRPr="00902ABA">
      <w:pPr>
        <w:jc w:val="right"/>
      </w:pPr>
      <w:r>
        <w:t>Poslovni broj 15 St-</w:t>
      </w:r>
      <w:r w:rsidR="00563271">
        <w:t>101</w:t>
      </w:r>
      <w:r w:rsidR="00D22390">
        <w:t>/18</w:t>
      </w:r>
      <w:r>
        <w:t>-</w:t>
      </w:r>
      <w:r w:rsidR="00563271">
        <w:t>9</w:t>
      </w:r>
    </w:p>
    <w:p w:rsidRDefault="00624F4A" w:rsidP="0067732E" w:rsidR="00624F4A">
      <w:pPr>
        <w:jc w:val="center"/>
        <w:rPr>
          <w:b/>
        </w:rPr>
      </w:pPr>
    </w:p>
    <w:p w:rsidRDefault="0067732E" w:rsidP="0067732E" w:rsidR="009800B7" w:rsidRPr="00403C4D">
      <w:pPr>
        <w:jc w:val="center"/>
      </w:pPr>
      <w:r w:rsidRPr="00403C4D">
        <w:t>R E P U B L I K A    H R V A T S K A</w:t>
      </w:r>
    </w:p>
    <w:p w:rsidRDefault="0067732E" w:rsidP="0067732E" w:rsidR="0067732E" w:rsidRPr="00403C4D">
      <w:pPr>
        <w:jc w:val="center"/>
      </w:pPr>
    </w:p>
    <w:p w:rsidRDefault="0067732E" w:rsidP="0067732E" w:rsidR="009800B7" w:rsidRPr="00403C4D">
      <w:pPr>
        <w:jc w:val="center"/>
      </w:pPr>
      <w:r w:rsidRPr="00403C4D">
        <w:t>Z A K L J U Č A K</w:t>
      </w:r>
    </w:p>
    <w:p w:rsidRDefault="006C16FD" w:rsidP="006C16FD" w:rsidR="006C16FD" w:rsidRPr="00E766A2">
      <w:pPr>
        <w:jc w:val="center"/>
      </w:pPr>
      <w:r w:rsidRPr="00E766A2">
        <w:tab/>
      </w:r>
      <w:r w:rsidRPr="00E766A2">
        <w:tab/>
      </w:r>
    </w:p>
    <w:p w:rsidRDefault="006C16FD" w:rsidP="006C16FD" w:rsidR="006C16FD" w:rsidRPr="00E766A2">
      <w:pPr>
        <w:jc w:val="both"/>
      </w:pPr>
    </w:p>
    <w:p w:rsidRDefault="00563271" w:rsidP="00563271" w:rsidR="00563271" w:rsidRPr="00563271">
      <w:pPr>
        <w:jc w:val="both"/>
        <w:rPr>
          <w:lang w:eastAsia="en-US"/>
        </w:rPr>
      </w:pPr>
      <w:r>
        <w:rPr>
          <w:lang w:eastAsia="en-US"/>
        </w:rPr>
        <w:tab/>
      </w:r>
      <w:r w:rsidRPr="00563271">
        <w:rPr>
          <w:lang w:eastAsia="en-US"/>
        </w:rPr>
        <w:t>Trgovački sud u Rijeci, OIB 88785964957, po sucu pojedincu Danieli Korlević, odlučujući o prijedlogu Financijske agencije, Regionalni centar Rijeka, F. Kurelca 8 za otvaranje stečajnog postupka nad dužnikom trgovačkim društvom</w:t>
      </w:r>
      <w:r w:rsidRPr="00563271">
        <w:rPr>
          <w:b/>
          <w:lang w:eastAsia="en-US"/>
        </w:rPr>
        <w:t xml:space="preserve"> ZAM MODUS d.o.o. za ugostiteljstvo, trgovinu i graditeljstvo, Gospić, Kaniža Gospićka, Kaniža 44a, OIB 35276977883</w:t>
      </w:r>
      <w:r w:rsidRPr="00563271">
        <w:rPr>
          <w:lang w:eastAsia="en-US"/>
        </w:rPr>
        <w:t xml:space="preserve">, dana 26. ožujka 2018.  </w:t>
      </w:r>
    </w:p>
    <w:p w:rsidRDefault="00563271" w:rsidP="00563271" w:rsidR="00563271" w:rsidRPr="00563271">
      <w:pPr>
        <w:jc w:val="center"/>
        <w:rPr>
          <w:b/>
          <w:bCs/>
          <w:lang w:eastAsia="en-US"/>
        </w:rPr>
      </w:pPr>
    </w:p>
    <w:p w:rsidRDefault="0067732E" w:rsidP="00902ABA" w:rsidR="0067732E">
      <w:pPr>
        <w:jc w:val="both"/>
        <w:rPr>
          <w:b/>
          <w:bCs/>
        </w:rPr>
      </w:pPr>
    </w:p>
    <w:p w:rsidRDefault="006C16FD" w:rsidP="006C16FD" w:rsidR="006C16FD" w:rsidRPr="009F025E">
      <w:pPr>
        <w:jc w:val="center"/>
        <w:rPr>
          <w:bCs/>
        </w:rPr>
      </w:pPr>
      <w:r w:rsidRPr="009F025E">
        <w:rPr>
          <w:bCs/>
        </w:rPr>
        <w:t xml:space="preserve">z a k l j u č i o </w:t>
      </w:r>
      <w:r w:rsidR="007C16BB" w:rsidRPr="009F025E">
        <w:rPr>
          <w:bCs/>
        </w:rPr>
        <w:t xml:space="preserve">  </w:t>
      </w:r>
      <w:r w:rsidRPr="009F025E">
        <w:rPr>
          <w:bCs/>
        </w:rPr>
        <w:t xml:space="preserve">  j e</w:t>
      </w:r>
    </w:p>
    <w:p w:rsidRDefault="0067732E" w:rsidP="006C16FD" w:rsidR="0067732E" w:rsidRPr="00E766A2">
      <w:pPr>
        <w:jc w:val="both"/>
      </w:pPr>
    </w:p>
    <w:p w:rsidRDefault="006C16FD" w:rsidP="0067732E" w:rsidR="009F025E" w:rsidRPr="00563271">
      <w:pPr>
        <w:jc w:val="both"/>
      </w:pPr>
      <w:r w:rsidRPr="00E766A2">
        <w:tab/>
      </w:r>
      <w:r w:rsidR="00BF20AF">
        <w:t xml:space="preserve">Poziva se </w:t>
      </w:r>
      <w:r w:rsidR="00563271">
        <w:t xml:space="preserve">privremeni stečajni upravitelj </w:t>
      </w:r>
      <w:r w:rsidR="00BF20AF">
        <w:t xml:space="preserve">u roku od osam dana od dana dostave ovog zaključka specificirati </w:t>
      </w:r>
      <w:r w:rsidR="00563271">
        <w:t>i argumentirati stvarne</w:t>
      </w:r>
      <w:r w:rsidR="00BF20AF">
        <w:t xml:space="preserve"> troškove </w:t>
      </w:r>
      <w:r w:rsidR="00563271">
        <w:t xml:space="preserve">koje je imao u prethodnom postupku radi utvrđivanja pretpostavki za otvaranje </w:t>
      </w:r>
      <w:r w:rsidR="00BF20AF">
        <w:t xml:space="preserve">stečajnog postupka nad </w:t>
      </w:r>
      <w:r w:rsidR="00563271">
        <w:t>dužnikom</w:t>
      </w:r>
      <w:r w:rsidR="00BF20AF">
        <w:t xml:space="preserve"> </w:t>
      </w:r>
      <w:r w:rsidR="00563271" w:rsidRPr="00563271">
        <w:rPr>
          <w:lang w:eastAsia="en-US"/>
        </w:rPr>
        <w:t>ZAM MODUS d.o.o. za ugostiteljstvo, trgovinu i graditeljstvo, Gospić, Kaniža Gospićka, Kaniža 44a, OIB 35276977883</w:t>
      </w:r>
      <w:r w:rsidR="009F025E" w:rsidRPr="00563271">
        <w:t>.</w:t>
      </w:r>
    </w:p>
    <w:p w:rsidRDefault="009F025E" w:rsidP="0067732E" w:rsidR="00DD272D" w:rsidRPr="00563271">
      <w:pPr>
        <w:jc w:val="both"/>
      </w:pPr>
      <w:r w:rsidRPr="00563271">
        <w:t xml:space="preserve"> </w:t>
      </w:r>
    </w:p>
    <w:p w:rsidRDefault="006C16FD" w:rsidP="00624F4A" w:rsidR="00624F4A">
      <w:pPr>
        <w:jc w:val="center"/>
      </w:pPr>
      <w:r w:rsidRPr="00E766A2">
        <w:t>U Rijeci,</w:t>
      </w:r>
      <w:r w:rsidR="007C16BB" w:rsidRPr="00E766A2">
        <w:t xml:space="preserve"> </w:t>
      </w:r>
      <w:r w:rsidR="00563271">
        <w:t>26</w:t>
      </w:r>
      <w:r w:rsidR="00902ABA">
        <w:t xml:space="preserve">. </w:t>
      </w:r>
      <w:r w:rsidR="00F60451">
        <w:t>ožujka</w:t>
      </w:r>
      <w:r w:rsidR="00902ABA">
        <w:t xml:space="preserve"> 2018.</w:t>
      </w:r>
    </w:p>
    <w:p w:rsidRDefault="00624F4A" w:rsidP="00624F4A" w:rsidR="006C16FD" w:rsidRPr="00E766A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62352D">
        <w:t>S</w:t>
      </w:r>
      <w:r w:rsidR="006C16FD" w:rsidRPr="00E766A2">
        <w:t>udac</w:t>
      </w:r>
    </w:p>
    <w:p w:rsidRDefault="006C16FD" w:rsidP="00563271" w:rsidR="001C7C50" w:rsidRPr="00636EE2">
      <w:pPr>
        <w:ind w:firstLine="708" w:left="1416"/>
        <w:jc w:val="right"/>
      </w:pP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="007A113A">
        <w:rPr>
          <w:b/>
        </w:rPr>
        <w:t xml:space="preserve">       </w:t>
      </w:r>
      <w:r w:rsidRPr="00E766A2">
        <w:rPr>
          <w:b/>
        </w:rPr>
        <w:tab/>
      </w:r>
      <w:r w:rsidR="007A113A">
        <w:rPr>
          <w:b/>
        </w:rPr>
        <w:t xml:space="preserve">           </w:t>
      </w:r>
      <w:r w:rsidR="007A113A">
        <w:t>D</w:t>
      </w:r>
      <w:r w:rsidRPr="00E766A2">
        <w:t>aniela Korlević</w:t>
      </w:r>
      <w:r w:rsidR="006F7AE6">
        <w:t xml:space="preserve"> </w:t>
      </w:r>
    </w:p>
    <w:p w:rsidRDefault="00902ABA" w:rsidP="00855594" w:rsidR="00902ABA">
      <w:pPr>
        <w:ind w:left="2160"/>
        <w:jc w:val="right"/>
      </w:pPr>
    </w:p>
    <w:p w:rsidRDefault="009F025E" w:rsidP="00855594" w:rsidR="009F025E">
      <w:pPr>
        <w:ind w:left="2160"/>
        <w:jc w:val="right"/>
      </w:pPr>
    </w:p>
    <w:p w:rsidRDefault="007A113A" w:rsidP="00855594" w:rsidR="006C16FD" w:rsidRPr="00E766A2">
      <w:pPr>
        <w:ind w:left="2160"/>
        <w:jc w:val="right"/>
        <w:rPr>
          <w:b/>
        </w:rPr>
      </w:pPr>
      <w:r>
        <w:t xml:space="preserve"> </w:t>
      </w:r>
      <w:r w:rsidR="00F265B9">
        <w:t xml:space="preserve"> </w:t>
      </w:r>
    </w:p>
    <w:p w:rsidRDefault="006C16FD" w:rsidP="00624F4A" w:rsidR="006C16FD" w:rsidRPr="00403C4D">
      <w:pPr>
        <w:ind w:hanging="2160" w:left="2160"/>
        <w:jc w:val="both"/>
      </w:pPr>
      <w:r w:rsidRPr="00403C4D">
        <w:t>UPUTA O PRAVNOM LIJEKU:</w:t>
      </w:r>
    </w:p>
    <w:p w:rsidRDefault="006C16FD" w:rsidP="006C16FD" w:rsidR="006C16FD" w:rsidRPr="00E766A2">
      <w:r w:rsidRPr="00E766A2">
        <w:tab/>
      </w:r>
      <w:r w:rsidR="0062352D">
        <w:t>Protiv zaključka nije dopušten pravni lijek</w:t>
      </w:r>
      <w:r w:rsidR="007E785B">
        <w:t xml:space="preserve"> </w:t>
      </w:r>
      <w:r w:rsidRPr="00E766A2">
        <w:t>(čl.</w:t>
      </w:r>
      <w:r w:rsidR="0062352D">
        <w:t>19. st.7</w:t>
      </w:r>
      <w:r w:rsidRPr="00E766A2">
        <w:t>. SZ)</w:t>
      </w:r>
      <w:r w:rsidRPr="00E766A2">
        <w:tab/>
      </w:r>
    </w:p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R="006C16FD" w:rsidRPr="00E766A2"/>
    <w:sectPr w:rsidR="006C16FD" w:rsidRPr="00E766A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FCB" w:rsidR="00612FCB">
      <w:r>
        <w:separator/>
      </w:r>
    </w:p>
  </w:endnote>
  <w:endnote w:id="0" w:type="continuationSeparator">
    <w:p w:rsidRDefault="00612FCB" w:rsidR="00612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D1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FCB" w:rsidR="00612FCB">
      <w:r>
        <w:separator/>
      </w:r>
    </w:p>
  </w:footnote>
  <w:footnote w:id="0" w:type="continuationSeparator">
    <w:p w:rsidRDefault="00612FCB" w:rsidR="00612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102759" w:rsidR="007C16BB" w:rsidRPr="007A113A">
    <w:pPr>
      <w:pStyle w:val="Zaglavlje"/>
      <w:jc w:val="right"/>
      <w:rPr>
        <w:b/>
      </w:rPr>
    </w:pPr>
    <w:r w:rsidRPr="007A113A">
      <w:rPr>
        <w:b/>
      </w:rPr>
      <w:tab/>
    </w:r>
    <w:r w:rsidR="00902ABA">
      <w:rPr>
        <w:b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6FD"/>
    <w:rsid w:val="00033594"/>
    <w:rsid w:val="00066AA2"/>
    <w:rsid w:val="00102759"/>
    <w:rsid w:val="00156D10"/>
    <w:rsid w:val="001A4287"/>
    <w:rsid w:val="001B3298"/>
    <w:rsid w:val="001C7C50"/>
    <w:rsid w:val="001E3636"/>
    <w:rsid w:val="00251D71"/>
    <w:rsid w:val="00252CA8"/>
    <w:rsid w:val="002E5389"/>
    <w:rsid w:val="002F6CF3"/>
    <w:rsid w:val="003422A4"/>
    <w:rsid w:val="00397FBF"/>
    <w:rsid w:val="00403C4D"/>
    <w:rsid w:val="00440BF7"/>
    <w:rsid w:val="004C203E"/>
    <w:rsid w:val="005354A9"/>
    <w:rsid w:val="00563271"/>
    <w:rsid w:val="00612FCB"/>
    <w:rsid w:val="0062352D"/>
    <w:rsid w:val="00624F4A"/>
    <w:rsid w:val="00636EE2"/>
    <w:rsid w:val="0067732E"/>
    <w:rsid w:val="006C16FD"/>
    <w:rsid w:val="006F7AE6"/>
    <w:rsid w:val="007403D8"/>
    <w:rsid w:val="007A113A"/>
    <w:rsid w:val="007C16BB"/>
    <w:rsid w:val="007D76A2"/>
    <w:rsid w:val="007E1A24"/>
    <w:rsid w:val="007E600D"/>
    <w:rsid w:val="007E785B"/>
    <w:rsid w:val="00855594"/>
    <w:rsid w:val="00902ABA"/>
    <w:rsid w:val="00944FBB"/>
    <w:rsid w:val="009800B7"/>
    <w:rsid w:val="009F025E"/>
    <w:rsid w:val="00A34973"/>
    <w:rsid w:val="00A67663"/>
    <w:rsid w:val="00BD5D66"/>
    <w:rsid w:val="00BF20AF"/>
    <w:rsid w:val="00C056AA"/>
    <w:rsid w:val="00C3663A"/>
    <w:rsid w:val="00C37ECA"/>
    <w:rsid w:val="00C65532"/>
    <w:rsid w:val="00CD5423"/>
    <w:rsid w:val="00D22390"/>
    <w:rsid w:val="00D75197"/>
    <w:rsid w:val="00DD272D"/>
    <w:rsid w:val="00DF64BA"/>
    <w:rsid w:val="00E265A3"/>
    <w:rsid w:val="00E311D4"/>
    <w:rsid w:val="00E766A2"/>
    <w:rsid w:val="00EE2309"/>
    <w:rsid w:val="00EF1BE1"/>
    <w:rsid w:val="00EF3642"/>
    <w:rsid w:val="00EF60C8"/>
    <w:rsid w:val="00F125F2"/>
    <w:rsid w:val="00F265B9"/>
    <w:rsid w:val="00F26D02"/>
    <w:rsid w:val="00F55437"/>
    <w:rsid w:val="00F60451"/>
    <w:rsid w:val="00F8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16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D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D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D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D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16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D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D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D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D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2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05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93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ZAM MODUS d.o.o.</izvorni_sadrzaj>
    <derivirana_varijabla naziv="DomainObject.Predmet.ProtustrankaFormated_1">  ZAM MODUS d.o.o.</derivirana_varijabla>
  </DomainObject.Predmet.ProtustrankaFormated>
  <DomainObject.Predmet.ProtustrankaFormatedOIB>
    <izvorni_sadrzaj>  ZAM MODUS d.o.o., OIB 35276977883</izvorni_sadrzaj>
    <derivirana_varijabla naziv="DomainObject.Predmet.ProtustrankaFormatedOIB_1">  ZAM MODUS d.o.o., OIB 35276977883</derivirana_varijabla>
  </DomainObject.Predmet.ProtustrankaFormatedOIB>
  <DomainObject.Predmet.ProtustrankaFormatedWithAdress>
    <izvorni_sadrzaj> ZAM MODUS d.o.o., Kaniža 44a, 53000 Gospić</izvorni_sadrzaj>
    <derivirana_varijabla naziv="DomainObject.Predmet.ProtustrankaFormatedWithAdress_1"> ZAM MODUS d.o.o., Kaniža 44a, 53000 Gospić</derivirana_varijabla>
  </DomainObject.Predmet.ProtustrankaFormatedWithAdress>
  <DomainObject.Predmet.ProtustrankaFormatedWithAdressOIB>
    <izvorni_sadrzaj> ZAM MODUS d.o.o., OIB 35276977883, Kaniža 44a, 53000 Gospić</izvorni_sadrzaj>
    <derivirana_varijabla naziv="DomainObject.Predmet.ProtustrankaFormatedWithAdressOIB_1"> ZAM MODUS d.o.o., OIB 35276977883, Kaniža 44a, 53000 Gospić</derivirana_varijabla>
  </DomainObject.Predmet.ProtustrankaFormatedWithAdressOIB>
  <DomainObject.Predmet.ProtustrankaWithAdress>
    <izvorni_sadrzaj>ZAM MODUS d.o.o. Kaniža 44a, 53000 Gospić</izvorni_sadrzaj>
    <derivirana_varijabla naziv="DomainObject.Predmet.ProtustrankaWithAdress_1">ZAM MODUS d.o.o. Kaniža 44a, 53000 Gospić</derivirana_varijabla>
  </DomainObject.Predmet.ProtustrankaWithAdress>
  <DomainObject.Predmet.ProtustrankaWithAdressOIB>
    <izvorni_sadrzaj>ZAM MODUS d.o.o., OIB 35276977883, Kaniža 44a, 53000 Gospić</izvorni_sadrzaj>
    <derivirana_varijabla naziv="DomainObject.Predmet.ProtustrankaWithAdressOIB_1">ZAM MODUS d.o.o., OIB 35276977883, Kaniža 44a, 53000 Gospić</derivirana_varijabla>
  </DomainObject.Predmet.ProtustrankaWithAdressOIB>
  <DomainObject.Predmet.ProtustrankaNazivFormated>
    <izvorni_sadrzaj>ZAM MODUS d.o.o.</izvorni_sadrzaj>
    <derivirana_varijabla naziv="DomainObject.Predmet.ProtustrankaNazivFormated_1">ZAM MODUS d.o.o.</derivirana_varijabla>
  </DomainObject.Predmet.ProtustrankaNazivFormated>
  <DomainObject.Predmet.ProtustrankaNazivFormatedOIB>
    <izvorni_sadrzaj>ZAM MODUS d.o.o., OIB 35276977883</izvorni_sadrzaj>
    <derivirana_varijabla naziv="DomainObject.Predmet.ProtustrankaNazivFormatedOIB_1">ZAM MODUS d.o.o., OIB 35276977883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ZAM MODUS d.o.o.</item>
    </izvorni_sadrzaj>
    <derivirana_varijabla naziv="DomainObject.Predmet.ProtuStrankaListFormated_1">
      <item>ZAM MODUS d.o.o.</item>
    </derivirana_varijabla>
  </DomainObject.Predmet.ProtuStrankaListFormated>
  <DomainObject.Predmet.ProtuStrankaListFormatedOIB>
    <izvorni_sadrzaj>
      <item>ZAM MODUS d.o.o., OIB 35276977883</item>
    </izvorni_sadrzaj>
    <derivirana_varijabla naziv="DomainObject.Predmet.ProtuStrankaListFormatedOIB_1">
      <item>ZAM MODUS d.o.o., OIB 35276977883</item>
    </derivirana_varijabla>
  </DomainObject.Predmet.ProtuStrankaListFormatedOIB>
  <DomainObject.Predmet.ProtuStrankaListFormatedWithAdress>
    <izvorni_sadrzaj>
      <item>ZAM MODUS d.o.o., Kaniža 44a, 53000 Gospić</item>
    </izvorni_sadrzaj>
    <derivirana_varijabla naziv="DomainObject.Predmet.ProtuStrankaListFormatedWithAdress_1">
      <item>ZAM MODUS d.o.o., Kaniža 44a, 53000 Gospić</item>
    </derivirana_varijabla>
  </DomainObject.Predmet.ProtuStrankaListFormatedWithAdress>
  <DomainObject.Predmet.ProtuStrankaListFormatedWithAdressOIB>
    <izvorni_sadrzaj>
      <item>ZAM MODUS d.o.o., OIB 35276977883, Kaniža 44a, 53000 Gospić</item>
    </izvorni_sadrzaj>
    <derivirana_varijabla naziv="DomainObject.Predmet.ProtuStrankaListFormatedWithAdressOIB_1">
      <item>ZAM MODUS d.o.o., OIB 35276977883, Kaniža 44a, 53000 Gospić</item>
    </derivirana_varijabla>
  </DomainObject.Predmet.ProtuStrankaListFormatedWithAdressOIB>
  <DomainObject.Predmet.ProtuStrankaListNazivFormated>
    <izvorni_sadrzaj>
      <item>ZAM MODUS d.o.o.</item>
    </izvorni_sadrzaj>
    <derivirana_varijabla naziv="DomainObject.Predmet.ProtuStrankaListNazivFormated_1">
      <item>ZAM MODUS d.o.o.</item>
    </derivirana_varijabla>
  </DomainObject.Predmet.ProtuStrankaListNazivFormated>
  <DomainObject.Predmet.ProtuStrankaListNazivFormatedOIB>
    <izvorni_sadrzaj>
      <item>ZAM MODUS d.o.o., OIB 35276977883</item>
    </izvorni_sadrzaj>
    <derivirana_varijabla naziv="DomainObject.Predmet.ProtuStrankaListNazivFormatedOIB_1">
      <item>ZAM MODUS d.o.o., OIB 35276977883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ZAM MODUS d.o.o.</izvorni_sadrzaj>
    <derivirana_varijabla naziv="DomainObject.Predmet.ProtustrankaIDrugi_1">ZAM MODUS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ZAM MODUS d.o.o., OIB 35276977883, Kaniža 44a, 53000 Gospić</izvorni_sadrzaj>
    <derivirana_varijabla naziv="DomainObject.Predmet.ProtustrankaIDrugiAdressOIB_1">ZAM MODUS d.o.o., OIB 35276977883, Kaniža 44a,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ZAM MODUS d.o.o.</item>
    </izvorni_sadrzaj>
    <derivirana_varijabla naziv="DomainObject.Predmet.SudioniciListNaziv_1">
      <item>FINA  Rijeka</item>
      <item>ZAM MODUS d.o.o.</item>
    </derivirana_varijabla>
  </DomainObject.Predmet.SudioniciListNaziv>
  <DomainObject.Predmet.SudioniciListAdressOIB>
    <izvorni_sadrzaj>
      <item>FINA  Rijeka, OIB 85821130368, Frana Kurelca 8,51000 Rijeka</item>
      <item>ZAM MODUS d.o.o., OIB 35276977883, Kaniža 44a,53000 Gospić</item>
    </izvorni_sadrzaj>
    <derivirana_varijabla naziv="DomainObject.Predmet.SudioniciListAdressOIB_1">
      <item>FINA  Rijeka, OIB 85821130368, Frana Kurelca 8,51000 Rijeka</item>
      <item>ZAM MODUS d.o.o., OIB 35276977883, Kaniža 44a,53000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35276977883</item>
    </izvorni_sadrzaj>
    <derivirana_varijabla naziv="DomainObject.Predmet.SudioniciListNazivOIB_1">
      <item>, OIB 85821130368</item>
      <item>, OIB 35276977883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862</properties:Characters>
  <properties:Lines>41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2018-03-26T07:32:00Z</dcterms:created>
  <dc:creator>skrapic</dc:creator>
  <cp:lastModifiedBy>Jasna Radulović</cp:lastModifiedBy>
  <cp:lastPrinted>2018-03-15T10:37:00Z</cp:lastPrinted>
  <dcterms:modified xmlns:xsi="http://www.w3.org/2001/XMLSchema-instance" xsi:type="dcterms:W3CDTF">2018-03-26T07:39:00Z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(101-18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