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e4dc" w14:paraId="6e9e4dc" w:rsidRDefault="00101F25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t xml:space="preserve">       </w:t>
      </w:r>
      <w:r w:rsidR="00B64F31" w:rsidRPr="00B64F3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33B"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091EBE">
        <w:rPr>
          <w:rFonts w:cs="Times New Roman"/>
          <w:szCs w:val="24"/>
        </w:rPr>
        <w:t>90. St-4597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941BEB">
        <w:rPr>
          <w:rFonts w:cs="Times New Roman"/>
          <w:szCs w:val="24"/>
        </w:rPr>
        <w:t xml:space="preserve">08. veljače 2016. </w:t>
      </w:r>
      <w:r w:rsidRPr="00D7239E">
        <w:rPr>
          <w:rFonts w:cs="Times New Roman"/>
          <w:szCs w:val="24"/>
        </w:rPr>
        <w:t>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091EBE" w:rsidR="008F133B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941BEB">
        <w:rPr>
          <w:rFonts w:cs="Times New Roman"/>
          <w:szCs w:val="24"/>
        </w:rPr>
        <w:t xml:space="preserve"> </w:t>
      </w:r>
      <w:r w:rsidR="00091EBE">
        <w:rPr>
          <w:rFonts w:cs="Times New Roman"/>
          <w:szCs w:val="24"/>
        </w:rPr>
        <w:t xml:space="preserve"> </w:t>
      </w:r>
      <w:r w:rsidR="00091EBE">
        <w:t xml:space="preserve">EDUKACIJSKA INICIJATIVA – CENTAR ZA UNAPREĐENJE EDUKACIJE I RAZVOJ POTENCIJALA U LIKVIDACIJI, Zagreb, Lavoslava Ružičke 32, OIB: 20999860998.  </w:t>
      </w:r>
    </w:p>
    <w:p w:rsidRDefault="00091EBE" w:rsidP="00091EBE" w:rsidR="00091EBE" w:rsidRPr="00D7239E">
      <w:pPr>
        <w:spacing w:after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         Iznos duga evidentiran na temelju neizvršenih</w:t>
      </w:r>
      <w:r w:rsidR="00091EBE">
        <w:rPr>
          <w:rFonts w:cs="Times New Roman"/>
          <w:szCs w:val="24"/>
        </w:rPr>
        <w:t xml:space="preserve"> osnova za plaćanje je 310.663,67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941BEB" w:rsidP="008F133B" w:rsidR="008F133B" w:rsidRPr="00D7239E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08. veljače </w:t>
      </w:r>
      <w:r w:rsidR="008F133B"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941BEB" w:rsidP="00941BEB" w:rsidR="00941BEB">
      <w:pPr>
        <w:spacing w:after="0"/>
        <w:rPr>
          <w:rFonts w:cs="Times New Roman"/>
          <w:szCs w:val="24"/>
        </w:rPr>
      </w:pPr>
    </w:p>
    <w:p w:rsidRDefault="008F133B" w:rsidP="00941BE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4F0CF9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91EBE"/>
    <w:rsid w:val="00101F25"/>
    <w:rsid w:val="001F77C0"/>
    <w:rsid w:val="002910D1"/>
    <w:rsid w:val="003331AD"/>
    <w:rsid w:val="0039584E"/>
    <w:rsid w:val="00442FFA"/>
    <w:rsid w:val="004F0CF9"/>
    <w:rsid w:val="007C151B"/>
    <w:rsid w:val="00856A9B"/>
    <w:rsid w:val="008F133B"/>
    <w:rsid w:val="00941BEB"/>
    <w:rsid w:val="00960515"/>
    <w:rsid w:val="00AD2B42"/>
    <w:rsid w:val="00B64F31"/>
    <w:rsid w:val="00CE38A9"/>
    <w:rsid w:val="00D1720C"/>
    <w:rsid w:val="00D7239E"/>
    <w:rsid w:val="00E70296"/>
    <w:rsid w:val="00FC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5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151B"/>
    <w:rPr>
      <w:rFonts w:cs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15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15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5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151B"/>
    <w:rPr>
      <w:rFonts w:cs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15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15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4597</izvorni_sadrzaj>
    <derivirana_varijabla naziv="DomainObject.Predmet.Broj_1">4597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St-4597/2015</izvorni_sadrzaj>
    <derivirana_varijabla naziv="DomainObject.Predmet.OznakaBroj_1">St-4597/2015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EDUKACIJSKA INICIJATIVA - CENTAR ZA UNAPREĐENJE EDUKACIJE I RAZVOJ POTENCIJALA U LIKVIDACIJI</izvorni_sadrzaj>
    <derivirana_varijabla naziv="DomainObject.Predmet.ProtustrankaFormated_1">  EDUKACIJSKA INICIJATIVA - CENTAR ZA UNAPREĐENJE EDUKACIJE I RAZVOJ POTENCIJALA U LIKVIDACIJI</derivirana_varijabla>
  </DomainObject.Predmet.ProtustrankaFormated>
  <DomainObject.Predmet.ProtustrankaFormatedOIB>
    <izvorni_sadrzaj>  EDUKACIJSKA INICIJATIVA - CENTAR ZA UNAPREĐENJE EDUKACIJE I RAZVOJ POTENCIJALA U LIKVIDACIJI, OIB 20999860998</izvorni_sadrzaj>
    <derivirana_varijabla naziv="DomainObject.Predmet.ProtustrankaFormatedOIB_1">  EDUKACIJSKA INICIJATIVA - CENTAR ZA UNAPREĐENJE EDUKACIJE I RAZVOJ POTENCIJALA U LIKVIDACIJI, OIB 20999860998</derivirana_varijabla>
  </DomainObject.Predmet.ProtustrankaFormatedOIB>
  <DomainObject.Predmet.ProtustrankaFormatedWithAdress>
    <izvorni_sadrzaj> EDUKACIJSKA INICIJATIVA - CENTAR ZA UNAPREĐENJE EDUKACIJE I RAZVOJ POTENCIJALA U LIKVIDACIJI, Lavoslava Ružičke 32, 10000 Zagreb</izvorni_sadrzaj>
    <derivirana_varijabla naziv="DomainObject.Predmet.ProtustrankaFormatedWithAdress_1"> EDUKACIJSKA INICIJATIVA - CENTAR ZA UNAPREĐENJE EDUKACIJE I RAZVOJ POTENCIJALA U LIKVIDACIJI, Lavoslava Ružičke 32, 10000 Zagreb</derivirana_varijabla>
  </DomainObject.Predmet.ProtustrankaFormatedWithAdress>
  <DomainObject.Predmet.ProtustrankaFormatedWithAdressOIB>
    <izvorni_sadrzaj> EDUKACIJSKA INICIJATIVA - CENTAR ZA UNAPREĐENJE EDUKACIJE I RAZVOJ POTENCIJALA U LIKVIDACIJI, OIB 20999860998, Lavoslava Ružičke 32, 10000 Zagreb</izvorni_sadrzaj>
    <derivirana_varijabla naziv="DomainObject.Predmet.ProtustrankaFormatedWithAdressOIB_1"> EDUKACIJSKA INICIJATIVA - CENTAR ZA UNAPREĐENJE EDUKACIJE I RAZVOJ POTENCIJALA U LIKVIDACIJI, OIB 20999860998, Lavoslava Ružičke 32, 10000 Zagreb</derivirana_varijabla>
  </DomainObject.Predmet.ProtustrankaFormatedWithAdressOIB>
  <DomainObject.Predmet.ProtustrankaWithAdress>
    <izvorni_sadrzaj>EDUKACIJSKA INICIJATIVA - CENTAR ZA UNAPREĐENJE EDUKACIJE I RAZVOJ POTENCIJALA U LIKVIDACIJI Lavoslava Ružičke 32, 10000 Zagreb</izvorni_sadrzaj>
    <derivirana_varijabla naziv="DomainObject.Predmet.ProtustrankaWithAdress_1">EDUKACIJSKA INICIJATIVA - CENTAR ZA UNAPREĐENJE EDUKACIJE I RAZVOJ POTENCIJALA U LIKVIDACIJI Lavoslava Ružičke 32, 10000 Zagreb</derivirana_varijabla>
  </DomainObject.Predmet.ProtustrankaWithAdress>
  <DomainObject.Predmet.ProtustrankaWithAdressOIB>
    <izvorni_sadrzaj>EDUKACIJSKA INICIJATIVA - CENTAR ZA UNAPREĐENJE EDUKACIJE I RAZVOJ POTENCIJALA U LIKVIDACIJI, OIB 20999860998, Lavoslava Ružičke 32, 10000 Zagreb</izvorni_sadrzaj>
    <derivirana_varijabla naziv="DomainObject.Predmet.ProtustrankaWithAdressOIB_1">EDUKACIJSKA INICIJATIVA - CENTAR ZA UNAPREĐENJE EDUKACIJE I RAZVOJ POTENCIJALA U LIKVIDACIJI, OIB 20999860998, Lavoslava Ružičke 32, 10000 Zagreb</derivirana_varijabla>
  </DomainObject.Predmet.ProtustrankaWithAdressOIB>
  <DomainObject.Predmet.ProtustrankaNazivFormated>
    <izvorni_sadrzaj>EDUKACIJSKA INICIJATIVA - CENTAR ZA UNAPREĐENJE EDUKACIJE I RAZVOJ POTENCIJALA U LIKVIDACIJI</izvorni_sadrzaj>
    <derivirana_varijabla naziv="DomainObject.Predmet.ProtustrankaNazivFormated_1">EDUKACIJSKA INICIJATIVA - CENTAR ZA UNAPREĐENJE EDUKACIJE I RAZVOJ POTENCIJALA U LIKVIDACIJI</derivirana_varijabla>
  </DomainObject.Predmet.ProtustrankaNazivFormated>
  <DomainObject.Predmet.ProtustrankaNazivFormatedOIB>
    <izvorni_sadrzaj>EDUKACIJSKA INICIJATIVA - CENTAR ZA UNAPREĐENJE EDUKACIJE I RAZVOJ POTENCIJALA U LIKVIDACIJI, OIB 20999860998</izvorni_sadrzaj>
    <derivirana_varijabla naziv="DomainObject.Predmet.ProtustrankaNazivFormatedOIB_1">EDUKACIJSKA INICIJATIVA - CENTAR ZA UNAPREĐENJE EDUKACIJE I RAZVOJ POTENCIJALA U LIKVIDACIJI, OIB 20999860998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EDUKACIJSKA INICIJATIVA - CENTAR ZA UNAPREĐENJE EDUKACIJE I RAZVOJ POTENCIJALA U LIKVIDACIJI</item>
    </izvorni_sadrzaj>
    <derivirana_varijabla naziv="DomainObject.Predmet.ProtuStrankaListFormated_1">
      <item>EDUKACIJSKA INICIJATIVA - CENTAR ZA UNAPREĐENJE EDUKACIJE I RAZVOJ POTENCIJALA U LIKVIDACIJI</item>
    </derivirana_varijabla>
  </DomainObject.Predmet.ProtuStrankaListFormated>
  <DomainObject.Predmet.ProtuStrankaListFormatedOIB>
    <izvorni_sadrzaj>
      <item>EDUKACIJSKA INICIJATIVA - CENTAR ZA UNAPREĐENJE EDUKACIJE I RAZVOJ POTENCIJALA U LIKVIDACIJI, OIB 20999860998</item>
    </izvorni_sadrzaj>
    <derivirana_varijabla naziv="DomainObject.Predmet.ProtuStrankaListFormatedOIB_1">
      <item>EDUKACIJSKA INICIJATIVA - CENTAR ZA UNAPREĐENJE EDUKACIJE I RAZVOJ POTENCIJALA U LIKVIDACIJI, OIB 20999860998</item>
    </derivirana_varijabla>
  </DomainObject.Predmet.ProtuStrankaListFormatedOIB>
  <DomainObject.Predmet.ProtuStrankaListFormatedWithAdress>
    <izvorni_sadrzaj>
      <item>EDUKACIJSKA INICIJATIVA - CENTAR ZA UNAPREĐENJE EDUKACIJE I RAZVOJ POTENCIJALA U LIKVIDACIJI, Lavoslava Ružičke 32, 10000 Zagreb</item>
    </izvorni_sadrzaj>
    <derivirana_varijabla naziv="DomainObject.Predmet.ProtuStrankaListFormatedWithAdress_1">
      <item>EDUKACIJSKA INICIJATIVA - CENTAR ZA UNAPREĐENJE EDUKACIJE I RAZVOJ POTENCIJALA U LIKVIDACIJI, Lavoslava Ružičke 32, 10000 Zagreb</item>
    </derivirana_varijabla>
  </DomainObject.Predmet.ProtuStrankaListFormatedWithAdress>
  <DomainObject.Predmet.ProtuStrankaListFormatedWithAdressOIB>
    <izvorni_sadrzaj>
      <item>EDUKACIJSKA INICIJATIVA - CENTAR ZA UNAPREĐENJE EDUKACIJE I RAZVOJ POTENCIJALA U LIKVIDACIJI, OIB 20999860998, Lavoslava Ružičke 32, 10000 Zagreb</item>
    </izvorni_sadrzaj>
    <derivirana_varijabla naziv="DomainObject.Predmet.ProtuStrankaListFormatedWithAdressOIB_1">
      <item>EDUKACIJSKA INICIJATIVA - CENTAR ZA UNAPREĐENJE EDUKACIJE I RAZVOJ POTENCIJALA U LIKVIDACIJI, OIB 20999860998, Lavoslava Ružičke 32, 10000 Zagreb</item>
    </derivirana_varijabla>
  </DomainObject.Predmet.ProtuStrankaListFormatedWithAdressOIB>
  <DomainObject.Predmet.ProtuStrankaListNazivFormated>
    <izvorni_sadrzaj>
      <item>EDUKACIJSKA INICIJATIVA - CENTAR ZA UNAPREĐENJE EDUKACIJE I RAZVOJ POTENCIJALA U LIKVIDACIJI</item>
    </izvorni_sadrzaj>
    <derivirana_varijabla naziv="DomainObject.Predmet.ProtuStrankaListNazivFormated_1">
      <item>EDUKACIJSKA INICIJATIVA - CENTAR ZA UNAPREĐENJE EDUKACIJE I RAZVOJ POTENCIJALA U LIKVIDACIJI</item>
    </derivirana_varijabla>
  </DomainObject.Predmet.ProtuStrankaListNazivFormated>
  <DomainObject.Predmet.ProtuStrankaListNazivFormatedOIB>
    <izvorni_sadrzaj>
      <item>EDUKACIJSKA INICIJATIVA - CENTAR ZA UNAPREĐENJE EDUKACIJE I RAZVOJ POTENCIJALA U LIKVIDACIJI, OIB 20999860998</item>
    </izvorni_sadrzaj>
    <derivirana_varijabla naziv="DomainObject.Predmet.ProtuStrankaListNazivFormatedOIB_1">
      <item>EDUKACIJSKA INICIJATIVA - CENTAR ZA UNAPREĐENJE EDUKACIJE I RAZVOJ POTENCIJALA U LIKVIDACIJI, OIB 20999860998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EDUKACIJSKA INICIJATIVA - CENTAR ZA UNAPREĐENJE EDUKACIJE I RAZVOJ POTENCIJALA U LIKVIDACIJI</izvorni_sadrzaj>
    <derivirana_varijabla naziv="DomainObject.Predmet.ProtustrankaIDrugi_1">EDUKACIJSKA INICIJATIVA - CENTAR ZA UNAPREĐENJE EDUKACIJE I RAZVOJ POTENCIJALA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EDUKACIJSKA INICIJATIVA - CENTAR ZA UNAPREĐENJE EDUKACIJE I RAZVOJ POTENCIJALA U LIKVIDACIJI, OIB 20999860998, Lavoslava Ružičke 32, 10000 Zagreb</izvorni_sadrzaj>
    <derivirana_varijabla naziv="DomainObject.Predmet.ProtustrankaIDrugiAdressOIB_1">EDUKACIJSKA INICIJATIVA - CENTAR ZA UNAPREĐENJE EDUKACIJE I RAZVOJ POTENCIJALA U LIKVIDACIJI, OIB 20999860998, Lavoslava Ružičke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EDUKACIJSKA INICIJATIVA - CENTAR ZA UNAPREĐENJE EDUKACIJE I RAZVOJ POTENCIJALA U LIKVIDACIJI</item>
      <item>FINA Regionalni centar Zagreb</item>
    </izvorni_sadrzaj>
    <derivirana_varijabla naziv="DomainObject.Predmet.SudioniciListNaziv_1">
      <item>EDUKACIJSKA INICIJATIVA - CENTAR ZA UNAPREĐENJE EDUKACIJE I RAZVOJ POTENCIJALA U LIKVIDACIJI</item>
      <item>FINA Regionalni centar Zagreb</item>
    </derivirana_varijabla>
  </DomainObject.Predmet.SudioniciListNaziv>
  <DomainObject.Predmet.SudioniciListAdressOIB>
    <izvorni_sadrzaj>
      <item>EDUKACIJSKA INICIJATIVA - CENTAR ZA UNAPREĐENJE EDUKACIJE I RAZVOJ POTENCIJALA U LIKVIDACIJI, OIB 20999860998, Lavoslava Ružičke 32,10000 Zagreb</item>
      <item>FINA Regionalni centar Zagreb, OIB 85821130368, Trg svibanjskih žrtava 1995. 1,10000 Zagreb</item>
    </izvorni_sadrzaj>
    <derivirana_varijabla naziv="DomainObject.Predmet.SudioniciListAdressOIB_1">
      <item>EDUKACIJSKA INICIJATIVA - CENTAR ZA UNAPREĐENJE EDUKACIJE I RAZVOJ POTENCIJALA U LIKVIDACIJI, OIB 20999860998, Lavoslava Ružičke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20999860998</item>
      <item>, OIB 85821130368</item>
    </izvorni_sadrzaj>
    <derivirana_varijabla naziv="DomainObject.Predmet.SudioniciListNazivOIB_1">
      <item>, OIB 20999860998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2016-02-08T12:26:00Z</dcterms:created>
  <dc:creator>Sandra Rotar Vogrin</dc:creator>
  <cp:lastModifiedBy>Zlatka Plivelić</cp:lastModifiedBy>
  <dcterms:modified xmlns:xsi="http://www.w3.org/2001/XMLSchema-instance" xsi:type="dcterms:W3CDTF">2016-02-08T13:16:00Z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