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7dec" w14:paraId="dc47dec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4C6A28">
        <w:t>10</w:t>
      </w:r>
      <w:r w:rsidR="001A7AA7">
        <w:t xml:space="preserve">. </w:t>
      </w:r>
      <w:r w:rsidR="004C6A28">
        <w:t>listopada</w:t>
      </w:r>
      <w:r w:rsidR="00022569">
        <w:t xml:space="preserve"> </w:t>
      </w:r>
      <w:r w:rsidR="00145838">
        <w:t>2017</w:t>
      </w:r>
      <w:r w:rsidR="00D42DE7" w:rsidRPr="00C74552">
        <w:t>., povodom prijedloga za otvaranje stečajnog postupka nad dužnikom</w:t>
      </w:r>
      <w:r w:rsidR="000A3F9F" w:rsidRPr="00C74552">
        <w:t xml:space="preserve"> </w:t>
      </w:r>
      <w:r w:rsidR="004C6A28">
        <w:t>PRIRODA I DRUŠTVO d.o.o., Skradin, Fra Luje Maruna 17, OIB:</w:t>
      </w:r>
      <w:r w:rsidR="004C6A28">
        <w:rPr>
          <w:rFonts w:cs="Arial" w:hAnsi="Arial" w:ascii="Arial"/>
          <w:color w:val="003366"/>
          <w:sz w:val="18"/>
          <w:szCs w:val="18"/>
        </w:rPr>
        <w:t xml:space="preserve"> </w:t>
      </w:r>
      <w:r w:rsidR="004C6A28">
        <w:t>08103126444</w:t>
      </w:r>
      <w:r w:rsidR="00BB6DE5" w:rsidRPr="00DE4EDD">
        <w:t>,</w:t>
      </w:r>
      <w:r w:rsidR="00BB6DE5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145838" w:rsidP="006525A1" w:rsidR="006525A1" w:rsidRPr="00C74552">
      <w:pPr>
        <w:jc w:val="both"/>
      </w:pPr>
      <w:r>
        <w:t>Marijana Žuža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0115DE">
        <w:t>8</w:t>
      </w:r>
      <w:r w:rsidR="00AA0EBA">
        <w:t>,</w:t>
      </w:r>
      <w:r w:rsidR="004C6A28">
        <w:t>50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95475A" w:rsidP="0095475A" w:rsidR="0095475A">
      <w:pPr>
        <w:jc w:val="both"/>
      </w:pPr>
      <w:r>
        <w:t xml:space="preserve">Za stečajnog dužnika: </w:t>
      </w:r>
      <w:r w:rsidR="004C6A28">
        <w:t>nitko</w:t>
      </w:r>
    </w:p>
    <w:p w:rsidRDefault="001F6446" w:rsidP="0095475A" w:rsidR="001F6446">
      <w:pPr>
        <w:jc w:val="both"/>
      </w:pPr>
    </w:p>
    <w:p w:rsidRDefault="001F6446" w:rsidP="0095475A" w:rsidR="001F6446">
      <w:pPr>
        <w:jc w:val="both"/>
      </w:pPr>
      <w:r>
        <w:t xml:space="preserve">Dana 9. listopada 2017. zaprimljen je e-mail Gorana </w:t>
      </w:r>
      <w:proofErr w:type="spellStart"/>
      <w:r>
        <w:t>Hrapovića</w:t>
      </w:r>
      <w:proofErr w:type="spellEnd"/>
      <w:r>
        <w:t xml:space="preserve">, zakonskog zastupnika dužnika kojim isti ispričava svoj nedolazak na današnje ročište zbog zdravstvenog stanja slijedom čega moli da mu se odredi drugi termin za ročište. </w:t>
      </w:r>
    </w:p>
    <w:p w:rsidRDefault="001F6446" w:rsidP="0095475A" w:rsidR="001F6446">
      <w:pPr>
        <w:jc w:val="both"/>
      </w:pPr>
    </w:p>
    <w:p w:rsidRDefault="001F6446" w:rsidP="0095475A" w:rsidR="001F6446">
      <w:pPr>
        <w:jc w:val="both"/>
      </w:pPr>
    </w:p>
    <w:p w:rsidRDefault="001F6446" w:rsidP="001F6446" w:rsidR="001F6446" w:rsidRPr="00211D24">
      <w:pPr>
        <w:jc w:val="both"/>
        <w:rPr>
          <w:b/>
        </w:rPr>
      </w:pPr>
      <w:r w:rsidRPr="00211D24">
        <w:rPr>
          <w:b/>
        </w:rPr>
        <w:t xml:space="preserve">Sud donosi </w:t>
      </w:r>
    </w:p>
    <w:p w:rsidRDefault="001F6446" w:rsidP="001F6446" w:rsidR="001F6446" w:rsidRPr="00211D24">
      <w:pPr>
        <w:jc w:val="center"/>
        <w:rPr>
          <w:b/>
        </w:rPr>
      </w:pPr>
      <w:r w:rsidRPr="00211D24">
        <w:rPr>
          <w:b/>
        </w:rPr>
        <w:t>r j e š e n</w:t>
      </w:r>
      <w:r>
        <w:rPr>
          <w:b/>
        </w:rPr>
        <w:t xml:space="preserve"> </w:t>
      </w:r>
      <w:r w:rsidRPr="00211D24">
        <w:rPr>
          <w:b/>
        </w:rPr>
        <w:t xml:space="preserve">j e </w:t>
      </w:r>
    </w:p>
    <w:p w:rsidRDefault="001F6446" w:rsidP="001F6446" w:rsidR="001F6446" w:rsidRPr="00211D24">
      <w:pPr>
        <w:jc w:val="center"/>
      </w:pPr>
    </w:p>
    <w:p w:rsidRDefault="001F6446" w:rsidP="001F6446" w:rsidR="001F6446">
      <w:pPr>
        <w:jc w:val="both"/>
      </w:pPr>
      <w:r w:rsidRPr="00211D24">
        <w:t>Današnje ročište se odgađa</w:t>
      </w:r>
      <w:r>
        <w:t>, a</w:t>
      </w:r>
      <w:r w:rsidRPr="00211D24">
        <w:t xml:space="preserve"> slijedeće se određuje za dan </w:t>
      </w:r>
      <w:r>
        <w:t>16</w:t>
      </w:r>
      <w:r w:rsidRPr="00211D24">
        <w:t xml:space="preserve">. </w:t>
      </w:r>
      <w:r>
        <w:t>studenog</w:t>
      </w:r>
      <w:r w:rsidRPr="00211D24">
        <w:t xml:space="preserve"> 2017. u </w:t>
      </w:r>
      <w:r>
        <w:t>8</w:t>
      </w:r>
      <w:r w:rsidRPr="00211D24">
        <w:t>,</w:t>
      </w:r>
      <w:r>
        <w:t>20 sati, sudnica 14/I, a na koje ročište će se ponovno pozvati zastupnik dužnika po zakonu.</w:t>
      </w:r>
    </w:p>
    <w:p w:rsidRDefault="001F6446" w:rsidP="001F6446" w:rsidR="001F6446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>
      <w:pPr>
        <w:jc w:val="center"/>
      </w:pPr>
      <w:r>
        <w:t>Dovršeno u 8,55 sati</w:t>
      </w:r>
    </w:p>
    <w:p w:rsidRDefault="001F6446" w:rsidP="001F6446" w:rsidR="001F6446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 w:rsidRPr="00D1017A">
      <w:pPr>
        <w:jc w:val="both"/>
      </w:pPr>
      <w:r>
        <w:t xml:space="preserve">                                                                  </w:t>
      </w:r>
      <w:r w:rsidRPr="00D1017A">
        <w:t>Sutkinja</w:t>
      </w:r>
      <w:r w:rsidRPr="002930D3">
        <w:t xml:space="preserve"> </w:t>
      </w:r>
      <w:r>
        <w:t xml:space="preserve">                      </w:t>
      </w:r>
    </w:p>
    <w:p w:rsidRDefault="001F6446" w:rsidP="001F6446" w:rsidR="001F6446" w:rsidRPr="00D1017A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 w:rsidRPr="00D1017A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>
      <w:pPr>
        <w:tabs>
          <w:tab w:pos="6532" w:val="left"/>
        </w:tabs>
        <w:jc w:val="both"/>
      </w:pPr>
      <w:r>
        <w:t xml:space="preserve">                                                                 </w:t>
      </w:r>
      <w:r w:rsidRPr="00D1017A">
        <w:t>Zapisničar</w:t>
      </w:r>
      <w:r>
        <w:tab/>
      </w:r>
    </w:p>
    <w:p w:rsidRDefault="001F6446" w:rsidP="001F6446" w:rsidR="001F6446"/>
    <w:p w:rsidRDefault="00C72CA7" w:rsidP="0095475A" w:rsidR="00C72CA7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3F2D68" w:rsidP="008E2FC4" w:rsidR="003F2D68" w:rsidRPr="00C74552"/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P="00BB6DE5" w:rsidR="00274B29">
    <w:pPr>
      <w:pStyle w:val="Zaglavlje"/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 w:rsidR="00BB6DE5">
      <w:t>Poslovni broj: 2</w:t>
    </w:r>
    <w:r w:rsidR="00145838">
      <w:t xml:space="preserve"> St-</w:t>
    </w:r>
    <w:r w:rsidR="004C6A28">
      <w:t>277</w:t>
    </w:r>
    <w:r w:rsidR="00145838">
      <w:t>/</w:t>
    </w:r>
    <w:r w:rsidR="0037389C">
      <w:t>17</w:t>
    </w:r>
    <w:r w:rsidR="00145838">
      <w:t>-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4C6A28">
      <w:t>277</w:t>
    </w:r>
    <w:r w:rsidR="001B1552">
      <w:t>/</w:t>
    </w:r>
    <w:r w:rsidR="0037389C">
      <w:t>17</w:t>
    </w:r>
    <w:r w:rsidR="00C72CA7">
      <w:t>-</w:t>
    </w:r>
    <w:r w:rsidR="001F644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6446"/>
    <w:rsid w:val="001F79AB"/>
    <w:rsid w:val="0020196C"/>
    <w:rsid w:val="002123B6"/>
    <w:rsid w:val="00242C9A"/>
    <w:rsid w:val="00246714"/>
    <w:rsid w:val="00253BEE"/>
    <w:rsid w:val="002561F2"/>
    <w:rsid w:val="002610A1"/>
    <w:rsid w:val="00274B29"/>
    <w:rsid w:val="0027738E"/>
    <w:rsid w:val="00277A6F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94F21"/>
    <w:rsid w:val="003A1F19"/>
    <w:rsid w:val="003B66E1"/>
    <w:rsid w:val="003C0B04"/>
    <w:rsid w:val="003C2701"/>
    <w:rsid w:val="003C29A0"/>
    <w:rsid w:val="003C39C0"/>
    <w:rsid w:val="003C6D29"/>
    <w:rsid w:val="003D7E7A"/>
    <w:rsid w:val="003F2D68"/>
    <w:rsid w:val="003F6101"/>
    <w:rsid w:val="003F6389"/>
    <w:rsid w:val="0040725A"/>
    <w:rsid w:val="00413A80"/>
    <w:rsid w:val="0041694A"/>
    <w:rsid w:val="00417DC7"/>
    <w:rsid w:val="00422542"/>
    <w:rsid w:val="00425B15"/>
    <w:rsid w:val="004353EF"/>
    <w:rsid w:val="00460820"/>
    <w:rsid w:val="00465349"/>
    <w:rsid w:val="00471128"/>
    <w:rsid w:val="004820D4"/>
    <w:rsid w:val="00486B49"/>
    <w:rsid w:val="00491A3A"/>
    <w:rsid w:val="004A0A12"/>
    <w:rsid w:val="004C6A28"/>
    <w:rsid w:val="004D5D97"/>
    <w:rsid w:val="004E2232"/>
    <w:rsid w:val="004E3771"/>
    <w:rsid w:val="004E4D4E"/>
    <w:rsid w:val="004F1F7C"/>
    <w:rsid w:val="004F7CC1"/>
    <w:rsid w:val="0050552F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A72E0"/>
    <w:rsid w:val="007C0742"/>
    <w:rsid w:val="007C0B55"/>
    <w:rsid w:val="007F080D"/>
    <w:rsid w:val="0081324D"/>
    <w:rsid w:val="00816C78"/>
    <w:rsid w:val="00843B07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2FC4"/>
    <w:rsid w:val="008E45C0"/>
    <w:rsid w:val="008E4ACB"/>
    <w:rsid w:val="008E5688"/>
    <w:rsid w:val="008E6447"/>
    <w:rsid w:val="008E7E21"/>
    <w:rsid w:val="008F3018"/>
    <w:rsid w:val="00904C8A"/>
    <w:rsid w:val="00911D1B"/>
    <w:rsid w:val="00920B72"/>
    <w:rsid w:val="00924001"/>
    <w:rsid w:val="00931AC5"/>
    <w:rsid w:val="0093332A"/>
    <w:rsid w:val="00934D58"/>
    <w:rsid w:val="0094035A"/>
    <w:rsid w:val="00942EC0"/>
    <w:rsid w:val="00952A06"/>
    <w:rsid w:val="0095475A"/>
    <w:rsid w:val="00955DAD"/>
    <w:rsid w:val="009677DE"/>
    <w:rsid w:val="009769C3"/>
    <w:rsid w:val="00977E6F"/>
    <w:rsid w:val="009A460F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42D57"/>
    <w:rsid w:val="00C51F6B"/>
    <w:rsid w:val="00C56BD3"/>
    <w:rsid w:val="00C72CA7"/>
    <w:rsid w:val="00C74552"/>
    <w:rsid w:val="00C85D7A"/>
    <w:rsid w:val="00C90A36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33F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7A2F"/>
    <w:rsid w:val="00D42DE7"/>
    <w:rsid w:val="00D47998"/>
    <w:rsid w:val="00D47C17"/>
    <w:rsid w:val="00D61BBE"/>
    <w:rsid w:val="00D64140"/>
    <w:rsid w:val="00D66287"/>
    <w:rsid w:val="00D7355B"/>
    <w:rsid w:val="00D7666B"/>
    <w:rsid w:val="00D953E2"/>
    <w:rsid w:val="00DA3F33"/>
    <w:rsid w:val="00DB4EBD"/>
    <w:rsid w:val="00DB62A4"/>
    <w:rsid w:val="00DC2EB9"/>
    <w:rsid w:val="00DD3629"/>
    <w:rsid w:val="00DF2FBC"/>
    <w:rsid w:val="00DF5A33"/>
    <w:rsid w:val="00DF6553"/>
    <w:rsid w:val="00E1081D"/>
    <w:rsid w:val="00E15C3B"/>
    <w:rsid w:val="00E25EE6"/>
    <w:rsid w:val="00E30638"/>
    <w:rsid w:val="00E60681"/>
    <w:rsid w:val="00E75A62"/>
    <w:rsid w:val="00E762B9"/>
    <w:rsid w:val="00E92187"/>
    <w:rsid w:val="00E96A45"/>
    <w:rsid w:val="00EA6AC4"/>
    <w:rsid w:val="00EC16B7"/>
    <w:rsid w:val="00EC65A5"/>
    <w:rsid w:val="00EE0084"/>
    <w:rsid w:val="00EE0CC0"/>
    <w:rsid w:val="00EE71D0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2017.</izvorni_sadrzaj>
    <derivirana_varijabla naziv="DomainObject.StvarniPocetakDatum_1">10. listopada 2017.</derivirana_varijabla>
  </DomainObject.StvarniPocetakDatum>
  <DomainObject.StvarniZavrsetakDatum>
    <izvorni_sadrzaj>10. listopada 2017.</izvorni_sadrzaj>
    <derivirana_varijabla naziv="DomainObject.StvarniZavrsetakDatum_1">10. listopada 2017.</derivirana_varijabla>
  </DomainObject.StvarniZavrsetakDatum>
  <DomainObject.PlaniraniZavrsetakDatum>
    <izvorni_sadrzaj>10. listopada 2017.</izvorni_sadrzaj>
    <derivirana_varijabla naziv="DomainObject.PlaniraniZavrsetakDatum_1">10. listopada 2017.</derivirana_varijabla>
  </DomainObject.PlaniraniZavrsetakDatum>
  <DomainObject.PlaniraniPocetakDatum>
    <izvorni_sadrzaj>10. listopada 2017.</izvorni_sadrzaj>
    <derivirana_varijabla naziv="DomainObject.PlaniraniPocetakDatum_1">10. listopada 2017.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2017.</izvorni_sadrzaj>
    <derivirana_varijabla naziv="DomainObject.Zapisnik.DatumKreiranja_1">10.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St-277/2017-11</izvorni_sadrzaj>
    <derivirana_varijabla naziv="DomainObject.Zapisnik.Oznaka_1">St-277/2017-11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St-277/2017-11</izvorni_sadrzaj>
    <derivirana_varijabla naziv="DomainObject.PoslovniBrojDokumenta_1">St-277/2017-11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4D04B-7AFF-483B-98F0-6E8AFB3FB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821</properties:Characters>
  <properties:Lines>50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2017-10-09T11:20:00Z</dcterms:created>
  <dc:creator>Ardena Bajlo</dc:creator>
  <cp:lastModifiedBy>Marijana Žuža</cp:lastModifiedBy>
  <cp:lastPrinted>2016-12-06T10:32:00Z</cp:lastPrinted>
  <dcterms:modified xmlns:xsi="http://www.w3.org/2001/XMLSchema-instance" xsi:type="dcterms:W3CDTF">2017-10-10T08:32:00Z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St-277/2017-11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