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0e01" w14:paraId="fcf0e01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</w:t>
      </w:r>
      <w:r w:rsidR="00AD634E">
        <w:rPr>
          <w:sz w:val="24"/>
          <w:szCs w:val="24"/>
        </w:rPr>
        <w:t xml:space="preserve">    </w:t>
      </w:r>
      <w:r w:rsidR="0088219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AD634E">
        <w:rPr>
          <w:sz w:val="24"/>
          <w:szCs w:val="24"/>
        </w:rPr>
        <w:t>1</w:t>
      </w:r>
      <w:r w:rsidR="00DA5B67">
        <w:rPr>
          <w:sz w:val="24"/>
          <w:szCs w:val="24"/>
        </w:rPr>
        <w:t>448</w:t>
      </w:r>
      <w:r w:rsidRPr="00363B59">
        <w:rPr>
          <w:sz w:val="24"/>
          <w:szCs w:val="24"/>
        </w:rPr>
        <w:t>/1</w:t>
      </w:r>
      <w:r w:rsidR="00AD634E">
        <w:rPr>
          <w:sz w:val="24"/>
          <w:szCs w:val="24"/>
        </w:rPr>
        <w:t>3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Z A K L</w:t>
      </w:r>
      <w:r w:rsidR="00EF7FE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</w:t>
      </w:r>
      <w:r w:rsidR="00DA5B67" w:rsidRPr="00DA5B67">
        <w:rPr>
          <w:sz w:val="24"/>
          <w:szCs w:val="24"/>
        </w:rPr>
        <w:t>CENTAR ZA MARKETING CEMA d.o.o. u stečaju, Makančeva 16, Zagreb, OIB:03194436526</w:t>
      </w:r>
      <w:r>
        <w:rPr>
          <w:sz w:val="24"/>
          <w:szCs w:val="24"/>
        </w:rPr>
        <w:t xml:space="preserve">, </w:t>
      </w:r>
      <w:r w:rsidR="00FD4AEF">
        <w:rPr>
          <w:sz w:val="24"/>
          <w:szCs w:val="24"/>
        </w:rPr>
        <w:t>4</w:t>
      </w:r>
      <w:r w:rsidR="005657F2">
        <w:rPr>
          <w:sz w:val="24"/>
          <w:szCs w:val="24"/>
        </w:rPr>
        <w:t xml:space="preserve">. </w:t>
      </w:r>
      <w:r w:rsidR="00FD4AEF">
        <w:rPr>
          <w:sz w:val="24"/>
          <w:szCs w:val="24"/>
        </w:rPr>
        <w:t>prosinca</w:t>
      </w:r>
      <w:r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B370D9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834E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i o 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88219D" w:rsidR="00B370D9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 xml:space="preserve">Određuje se Skupština vjerovnika </w:t>
      </w:r>
      <w:r w:rsidR="00B370D9">
        <w:rPr>
          <w:sz w:val="24"/>
          <w:szCs w:val="24"/>
        </w:rPr>
        <w:t>sa sljedećim dnevnim redom:</w:t>
      </w:r>
    </w:p>
    <w:p w:rsidRDefault="00B370D9" w:rsidP="00B370D9" w:rsidR="00AD63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donošenje odluk</w:t>
      </w:r>
      <w:r w:rsidR="00AD634E">
        <w:rPr>
          <w:sz w:val="24"/>
          <w:szCs w:val="24"/>
        </w:rPr>
        <w:t>e</w:t>
      </w:r>
      <w:r>
        <w:rPr>
          <w:sz w:val="24"/>
          <w:szCs w:val="24"/>
        </w:rPr>
        <w:t xml:space="preserve"> o daljnjem </w:t>
      </w:r>
      <w:r w:rsidR="00AD634E">
        <w:rPr>
          <w:sz w:val="24"/>
          <w:szCs w:val="24"/>
        </w:rPr>
        <w:t>načinu i uvjetima prodaje imovine stečajnog dužnika</w:t>
      </w:r>
    </w:p>
    <w:p w:rsidRDefault="00AD634E" w:rsidP="00B370D9" w:rsidR="00B370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razno</w:t>
      </w:r>
      <w:r w:rsidR="00B370D9">
        <w:rPr>
          <w:sz w:val="24"/>
          <w:szCs w:val="24"/>
        </w:rPr>
        <w:t>, za</w:t>
      </w:r>
    </w:p>
    <w:p w:rsidRDefault="00AD634E" w:rsidP="00E42EC3" w:rsidR="00E13ABD" w:rsidRPr="00E47B47">
      <w:pPr>
        <w:tabs>
          <w:tab w:pos="3765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FD4AEF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FD4AEF">
        <w:rPr>
          <w:sz w:val="24"/>
          <w:szCs w:val="24"/>
        </w:rPr>
        <w:t>siječnja</w:t>
      </w:r>
      <w:r w:rsidR="00E13ABD" w:rsidRPr="00E47B47">
        <w:rPr>
          <w:sz w:val="24"/>
          <w:szCs w:val="24"/>
        </w:rPr>
        <w:t xml:space="preserve"> 201</w:t>
      </w:r>
      <w:r w:rsidR="00FD4AEF">
        <w:rPr>
          <w:sz w:val="24"/>
          <w:szCs w:val="24"/>
        </w:rPr>
        <w:t>6</w:t>
      </w:r>
      <w:r w:rsidR="00E13ABD" w:rsidRPr="00E47B47">
        <w:rPr>
          <w:sz w:val="24"/>
          <w:szCs w:val="24"/>
        </w:rPr>
        <w:t>. u 1</w:t>
      </w:r>
      <w:r w:rsidR="0019563F">
        <w:rPr>
          <w:sz w:val="24"/>
          <w:szCs w:val="24"/>
        </w:rPr>
        <w:t>0</w:t>
      </w:r>
      <w:r w:rsidR="00E13ABD" w:rsidRPr="00E47B47">
        <w:rPr>
          <w:sz w:val="24"/>
          <w:szCs w:val="24"/>
        </w:rPr>
        <w:t>,</w:t>
      </w:r>
      <w:r w:rsidR="00FD4AEF">
        <w:rPr>
          <w:sz w:val="24"/>
          <w:szCs w:val="24"/>
        </w:rPr>
        <w:t>0</w:t>
      </w:r>
      <w:r w:rsidR="0019563F">
        <w:rPr>
          <w:sz w:val="24"/>
          <w:szCs w:val="24"/>
        </w:rPr>
        <w:t>0</w:t>
      </w:r>
      <w:r w:rsidR="00E13ABD" w:rsidRPr="00E47B47">
        <w:rPr>
          <w:sz w:val="24"/>
          <w:szCs w:val="24"/>
        </w:rPr>
        <w:t xml:space="preserve"> sati</w:t>
      </w: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E42EC3" w:rsidP="005C1297" w:rsidR="00E42EC3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FD4AEF">
        <w:rPr>
          <w:sz w:val="24"/>
          <w:szCs w:val="24"/>
        </w:rPr>
        <w:t>4</w:t>
      </w:r>
      <w:r w:rsidRPr="000352C4">
        <w:rPr>
          <w:sz w:val="24"/>
          <w:szCs w:val="24"/>
        </w:rPr>
        <w:t xml:space="preserve">. </w:t>
      </w:r>
      <w:r w:rsidR="00FD4AEF">
        <w:rPr>
          <w:sz w:val="24"/>
          <w:szCs w:val="24"/>
        </w:rPr>
        <w:t>prosinca</w:t>
      </w:r>
      <w:r w:rsidRPr="000352C4"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 w:rsidRPr="000352C4">
        <w:rPr>
          <w:sz w:val="24"/>
          <w:szCs w:val="24"/>
        </w:rPr>
        <w:t>.</w:t>
      </w:r>
    </w:p>
    <w:p w:rsidRDefault="00E663D4" w:rsidP="008D3494" w:rsidR="00E663D4">
      <w:pPr>
        <w:pStyle w:val="Tijeloteksta"/>
        <w:ind w:left="5760"/>
        <w:rPr>
          <w:sz w:val="24"/>
          <w:szCs w:val="24"/>
        </w:rPr>
      </w:pPr>
    </w:p>
    <w:p w:rsidRDefault="00E663D4" w:rsidP="008D3494" w:rsidR="00E663D4">
      <w:pPr>
        <w:pStyle w:val="Tijeloteksta"/>
        <w:ind w:left="5760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42EC3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B146D6" w:rsidP="000A7827" w:rsidR="00B146D6">
      <w:pPr>
        <w:rPr>
          <w:sz w:val="24"/>
          <w:szCs w:val="24"/>
        </w:rPr>
      </w:pPr>
    </w:p>
    <w:p w:rsidRDefault="00051352" w:rsidP="000A7827" w:rsidR="00051352">
      <w:pPr>
        <w:rPr>
          <w:sz w:val="24"/>
          <w:szCs w:val="24"/>
        </w:rPr>
      </w:pPr>
    </w:p>
    <w:p w:rsidRDefault="00051352" w:rsidP="00051352" w:rsidR="00051352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051352" w:rsidP="00051352" w:rsidR="00051352">
      <w:pPr>
        <w:rPr>
          <w:sz w:val="24"/>
          <w:szCs w:val="24"/>
        </w:rPr>
      </w:pPr>
      <w:r>
        <w:rPr>
          <w:sz w:val="24"/>
          <w:szCs w:val="24"/>
        </w:rPr>
        <w:t>1. stečajni upravitelj</w:t>
      </w:r>
    </w:p>
    <w:p w:rsidRDefault="00051352" w:rsidP="00051352" w:rsidR="00051352">
      <w:r>
        <w:rPr>
          <w:sz w:val="24"/>
          <w:szCs w:val="24"/>
        </w:rPr>
        <w:t xml:space="preserve">2. e-oglasna 8 dana </w:t>
      </w:r>
    </w:p>
    <w:p w:rsidRDefault="00051352" w:rsidP="000A7827" w:rsidR="00051352" w:rsidRPr="00B146D6">
      <w:pPr>
        <w:rPr>
          <w:sz w:val="24"/>
          <w:szCs w:val="24"/>
        </w:rPr>
      </w:pPr>
    </w:p>
    <w:sectPr w:rsidSect="005F4A44" w:rsidR="00051352" w:rsidRPr="00B146D6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51352"/>
    <w:rsid w:val="0006175B"/>
    <w:rsid w:val="0006739F"/>
    <w:rsid w:val="000A7827"/>
    <w:rsid w:val="000C03CD"/>
    <w:rsid w:val="000D7233"/>
    <w:rsid w:val="000E29F7"/>
    <w:rsid w:val="00112E30"/>
    <w:rsid w:val="001166C1"/>
    <w:rsid w:val="0019563F"/>
    <w:rsid w:val="001C088B"/>
    <w:rsid w:val="0024780A"/>
    <w:rsid w:val="002A5966"/>
    <w:rsid w:val="002F111F"/>
    <w:rsid w:val="00380169"/>
    <w:rsid w:val="00497ADF"/>
    <w:rsid w:val="004D4DF7"/>
    <w:rsid w:val="00546AD6"/>
    <w:rsid w:val="005657F2"/>
    <w:rsid w:val="005922D8"/>
    <w:rsid w:val="005C1297"/>
    <w:rsid w:val="005F4A44"/>
    <w:rsid w:val="006276FA"/>
    <w:rsid w:val="00637E27"/>
    <w:rsid w:val="006539DD"/>
    <w:rsid w:val="00663396"/>
    <w:rsid w:val="00683AD5"/>
    <w:rsid w:val="006D3227"/>
    <w:rsid w:val="00740241"/>
    <w:rsid w:val="007A0198"/>
    <w:rsid w:val="008121BD"/>
    <w:rsid w:val="00834E85"/>
    <w:rsid w:val="0088219D"/>
    <w:rsid w:val="00884ADD"/>
    <w:rsid w:val="008D3494"/>
    <w:rsid w:val="00905062"/>
    <w:rsid w:val="00987CEF"/>
    <w:rsid w:val="00A947CB"/>
    <w:rsid w:val="00AA254B"/>
    <w:rsid w:val="00AB622C"/>
    <w:rsid w:val="00AD634E"/>
    <w:rsid w:val="00B1419A"/>
    <w:rsid w:val="00B146D6"/>
    <w:rsid w:val="00B370D9"/>
    <w:rsid w:val="00B41FC8"/>
    <w:rsid w:val="00B70965"/>
    <w:rsid w:val="00C019F2"/>
    <w:rsid w:val="00C34BFE"/>
    <w:rsid w:val="00C368EF"/>
    <w:rsid w:val="00C611E2"/>
    <w:rsid w:val="00C94014"/>
    <w:rsid w:val="00DA5B67"/>
    <w:rsid w:val="00E13ABD"/>
    <w:rsid w:val="00E31C51"/>
    <w:rsid w:val="00E42EC3"/>
    <w:rsid w:val="00E47B47"/>
    <w:rsid w:val="00E663D4"/>
    <w:rsid w:val="00EF7FE6"/>
    <w:rsid w:val="00F00B40"/>
    <w:rsid w:val="00F06235"/>
    <w:rsid w:val="00F852D4"/>
    <w:rsid w:val="00FD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4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4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822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sazivanje ročišta skupštine vjerovnika</izvorni_sadrzaj>
    <derivirana_varijabla naziv="DomainObject.Primjedba_1">sazivanje ročišta skupštine vjerovnika</derivirana_varijabla>
  </DomainObject.Primjedba>
  <DomainObject.Oznaka>
    <izvorni_sadrzaj>St-1448/2013-42</izvorni_sadrzaj>
    <derivirana_varijabla naziv="DomainObject.Oznaka_1">St-1448/2013-42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 
PRIJEDLOG ZA POKRETANJE STEČAJNOG POSTUPKA</izvorni_sadrzaj>
    <derivirana_varijabla naziv="DomainObject.Predmet.Opis_1">PRIJEDLOG ZA POKRETANJE STEČAJNOG POSTUPKA 
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St-1448/2013</izvorni_sadrzaj>
    <derivirana_varijabla naziv="DomainObject.Predmet.OznakaBroj_1">St-1448/2013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marketing Cema društvo s ograničenom odgovornošću</izvorni_sadrzaj>
    <derivirana_varijabla naziv="DomainObject.Predmet.ProtustrankaFormated_1">  Centar za marketing Cema društvo s ograničenom odgovornošću</derivirana_varijabla>
  </DomainObject.Predmet.ProtustrankaFormated>
  <DomainObject.Predmet.ProtustrankaFormatedOIB>
    <izvorni_sadrzaj>  Centar za marketing Cema društvo s ograničenom odgovornošću, OIB 03194436526</izvorni_sadrzaj>
    <derivirana_varijabla naziv="DomainObject.Predmet.ProtustrankaFormatedOIB_1">  Centar za marketing Cema društvo s ograničenom odgovornošću, OIB 03194436526</derivirana_varijabla>
  </DomainObject.Predmet.ProtustrankaFormatedOIB>
  <DomainObject.Predmet.ProtustrankaFormatedWithAdress>
    <izvorni_sadrzaj> Centar za marketing Cema društvo s ograničenom odgovornošću, Makančeva 16, 10000 Zagreb</izvorni_sadrzaj>
    <derivirana_varijabla naziv="DomainObject.Predmet.ProtustrankaFormatedWithAdress_1"> Centar za marketing Cema društvo s ograničenom odgovornošću, Makančeva 16, 10000 Zagreb</derivirana_varijabla>
  </DomainObject.Predmet.ProtustrankaFormatedWithAdress>
  <DomainObject.Predmet.ProtustrankaFormatedWithAdressOIB>
    <izvorni_sadrzaj> Centar za marketing Cema društvo s ograničenom odgovornošću, OIB 03194436526, Makančeva 16, 10000 Zagreb</izvorni_sadrzaj>
    <derivirana_varijabla naziv="DomainObject.Predmet.ProtustrankaFormatedWithAdressOIB_1"> Centar za marketing Cema društvo s ograničenom odgovornošću, OIB 03194436526, Makančeva 16, 10000 Zagreb</derivirana_varijabla>
  </DomainObject.Predmet.ProtustrankaFormatedWithAdressOIB>
  <DomainObject.Predmet.ProtustrankaWithAdress>
    <izvorni_sadrzaj>Centar za marketing Cema društvo s ograničenom odgovornošću Makančeva 16, 10000 Zagreb</izvorni_sadrzaj>
    <derivirana_varijabla naziv="DomainObject.Predmet.ProtustrankaWithAdress_1">Centar za marketing Cema društvo s ograničenom odgovornošću Makančeva 16, 10000 Zagreb</derivirana_varijabla>
  </DomainObject.Predmet.ProtustrankaWithAdress>
  <DomainObject.Predmet.ProtustrankaWithAdressOIB>
    <izvorni_sadrzaj>Centar za marketing Cema društvo s ograničenom odgovornošću, OIB 03194436526, Makančeva 16, 10000 Zagreb</izvorni_sadrzaj>
    <derivirana_varijabla naziv="DomainObject.Predmet.ProtustrankaWithAdressOIB_1">Centar za marketing Cema društvo s ograničenom odgovornošću, OIB 03194436526, Makančeva 16, 10000 Zagreb</derivirana_varijabla>
  </DomainObject.Predmet.ProtustrankaWithAdressOIB>
  <DomainObject.Predmet.ProtustrankaNazivFormated>
    <izvorni_sadrzaj>Centar za marketing Cema društvo s ograničenom odgovornošću</izvorni_sadrzaj>
    <derivirana_varijabla naziv="DomainObject.Predmet.ProtustrankaNazivFormated_1">Centar za marketing Cema društvo s ograničenom odgovornošću</derivirana_varijabla>
  </DomainObject.Predmet.ProtustrankaNazivFormated>
  <DomainObject.Predmet.ProtustrankaNazivFormatedOIB>
    <izvorni_sadrzaj>Centar za marketing Cema društvo s ograničenom odgovornošću, OIB 03194436526</izvorni_sadrzaj>
    <derivirana_varijabla naziv="DomainObject.Predmet.ProtustrankaNazivFormatedOIB_1">Centar za marketing Cema društvo s ograničenom odgovornošću, OIB 03194436526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Centar za marketing Cema društvo s ograničenom odgovornošću</item>
    </izvorni_sadrzaj>
    <derivirana_varijabla naziv="DomainObject.Predmet.ProtuStrankaListFormated_1">
      <item>Centar za marketing Cema društvo s ograničenom odgovornošću</item>
    </derivirana_varijabla>
  </DomainObject.Predmet.ProtuStrankaListFormated>
  <DomainObject.Predmet.ProtuStrankaListFormatedOIB>
    <izvorni_sadrzaj>
      <item>Centar za marketing Cema društvo s ograničenom odgovornošću, OIB 03194436526</item>
    </izvorni_sadrzaj>
    <derivirana_varijabla naziv="DomainObject.Predmet.ProtuStrankaListFormatedOIB_1">
      <item>Centar za marketing Cema društvo s ograničenom odgovornošću, OIB 03194436526</item>
    </derivirana_varijabla>
  </DomainObject.Predmet.ProtuStrankaListFormatedOIB>
  <DomainObject.Predmet.ProtuStrankaListFormatedWithAdress>
    <izvorni_sadrzaj>
      <item>Centar za marketing Cema društvo s ograničenom odgovornošću, Makančeva 16, 10000 Zagreb</item>
    </izvorni_sadrzaj>
    <derivirana_varijabla naziv="DomainObject.Predmet.ProtuStrankaListFormatedWithAdress_1">
      <item>Centar za marketing Cema društvo s ograničenom odgovornošću, Makančeva 16, 10000 Zagreb</item>
    </derivirana_varijabla>
  </DomainObject.Predmet.ProtuStrankaListFormatedWithAdress>
  <DomainObject.Predmet.ProtuStrankaListFormatedWithAdressOIB>
    <izvorni_sadrzaj>
      <item>Centar za marketing Cema društvo s ograničenom odgovornošću, OIB 03194436526, Makančeva 16, 10000 Zagreb</item>
    </izvorni_sadrzaj>
    <derivirana_varijabla naziv="DomainObject.Predmet.ProtuStrankaListFormatedWithAdressOIB_1">
      <item>Centar za marketing Cema društvo s ograničenom odgovornošću, OIB 03194436526, Makančeva 16, 10000 Zagreb</item>
    </derivirana_varijabla>
  </DomainObject.Predmet.ProtuStrankaListFormatedWithAdressOIB>
  <DomainObject.Predmet.ProtuStrankaListNazivFormated>
    <izvorni_sadrzaj>
      <item>Centar za marketing Cema društvo s ograničenom odgovornošću</item>
    </izvorni_sadrzaj>
    <derivirana_varijabla naziv="DomainObject.Predmet.ProtuStrankaListNazivFormated_1">
      <item>Centar za marketing Cema društvo s ograničenom odgovornošću</item>
    </derivirana_varijabla>
  </DomainObject.Predmet.ProtuStrankaListNazivFormated>
  <DomainObject.Predmet.ProtuStrankaListNazivFormatedOIB>
    <izvorni_sadrzaj>
      <item>Centar za marketing Cema društvo s ograničenom odgovornošću, OIB 03194436526</item>
    </izvorni_sadrzaj>
    <derivirana_varijabla naziv="DomainObject.Predmet.ProtuStrankaListNazivFormatedOIB_1">
      <item>Centar za marketing Cema društvo s ograničenom odgovornošću, OIB 03194436526</item>
    </derivirana_varijabla>
  </DomainObject.Predmet.ProtuStrankaListNazivFormatedOIB>
  <DomainObject.Predmet.OstaliListFormated>
    <izvorni_sadrzaj>
      <item>SANJA ROCCO</item>
      <item>MARIJANA SABLJIĆ</item>
    </izvorni_sadrzaj>
    <derivirana_varijabla naziv="DomainObject.Predmet.OstaliListFormated_1">
      <item>SANJA ROCCO</item>
      <item>MARIJANA SABLJIĆ</item>
    </derivirana_varijabla>
  </DomainObject.Predmet.OstaliListFormated>
  <DomainObject.Predmet.OstaliListFormatedOIB>
    <izvorni_sadrzaj>
      <item>SANJA ROCCO</item>
      <item>MARIJANA SABLJIĆ, OIB 67071032106</item>
    </izvorni_sadrzaj>
    <derivirana_varijabla naziv="DomainObject.Predmet.OstaliListFormatedOIB_1">
      <item>SANJA ROCCO</item>
      <item>MARIJANA SABLJIĆ, OIB 67071032106</item>
    </derivirana_varijabla>
  </DomainObject.Predmet.OstaliListFormatedOIB>
  <DomainObject.Predmet.OstaliListFormatedWithAdress>
    <izvorni_sadrzaj>
      <item>SANJA ROCCO, Ilica 91, 10000 Zagreb</item>
      <item>MARIJANA SABLJIĆ, Ribnjak 22, 10000 Zagreb</item>
    </izvorni_sadrzaj>
    <derivirana_varijabla naziv="DomainObject.Predmet.OstaliListFormatedWithAdress_1">
      <item>SANJA ROCCO, Ilica 91, 10000 Zagreb</item>
      <item>MARIJANA SABLJIĆ, Ribnjak 22, 10000 Zagreb</item>
    </derivirana_varijabla>
  </DomainObject.Predmet.OstaliListFormatedWithAdress>
  <DomainObject.Predmet.OstaliListFormatedWithAdressOIB>
    <izvorni_sadrzaj>
      <item>SANJA ROCCO, Ilica 91, 10000 Zagreb</item>
      <item>MARIJANA SABLJIĆ, OIB 67071032106, Ribnjak 22, 10000 Zagreb</item>
    </izvorni_sadrzaj>
    <derivirana_varijabla naziv="DomainObject.Predmet.OstaliListFormatedWithAdressOIB_1">
      <item>SANJA ROCCO, Ilica 91, 10000 Zagreb</item>
      <item>MARIJANA SABLJIĆ, OIB 67071032106, Ribnjak 22, 10000 Zagreb</item>
    </derivirana_varijabla>
  </DomainObject.Predmet.OstaliListFormatedWithAdressOIB>
  <DomainObject.Predmet.OstaliListNazivFormated>
    <izvorni_sadrzaj>
      <item>SANJA ROCCO</item>
      <item>MARIJANA SABLJIĆ</item>
    </izvorni_sadrzaj>
    <derivirana_varijabla naziv="DomainObject.Predmet.OstaliListNazivFormated_1">
      <item>SANJA ROCCO</item>
      <item>MARIJANA SABLJIĆ</item>
    </derivirana_varijabla>
  </DomainObject.Predmet.OstaliListNazivFormated>
  <DomainObject.Predmet.OstaliListNazivFormatedOIB>
    <izvorni_sadrzaj>
      <item>SANJA ROCCO</item>
      <item>MARIJANA SABLJIĆ, OIB 67071032106</item>
    </izvorni_sadrzaj>
    <derivirana_varijabla naziv="DomainObject.Predmet.OstaliListNazivFormatedOIB_1">
      <item>SANJA ROCCO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>St-1448/2013-42</izvorni_sadrzaj>
    <derivirana_varijabla naziv="DomainObject.PoslovniBrojDokumenta_1">St-1448/2013-42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Centar za marketing Cema društvo s ograničenom odgovornošću</izvorni_sadrzaj>
    <derivirana_varijabla naziv="DomainObject.Predmet.ProtustrankaIDrugi_1">Centar za marketing Cema društvo s ograničenom odgovornošću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Centar za marketing Cema društvo s ograničenom odgovornošću, OIB 03194436526, Makančeva 16, 10000 Zagreb</izvorni_sadrzaj>
    <derivirana_varijabla naziv="DomainObject.Predmet.ProtustrankaIDrugiAdressOIB_1">Centar za marketing Cema društvo s ograničenom odgovornošću, OIB 03194436526,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Centar za marketing Cema društvo s ograničenom odgovornošću</item>
      <item>SANJA ROCCO</item>
      <item>MARIJANA SABLJIĆ</item>
    </izvorni_sadrzaj>
    <derivirana_varijabla naziv="DomainObject.Predmet.SudioniciListNaziv_1">
      <item>FINA ZAGREB</item>
      <item>Centar za marketing Cema društvo s ograničenom odgovornošću</item>
      <item>SANJA ROCCO</item>
      <item>MARIJANA SABLJIĆ</item>
    </derivirana_varijabla>
  </DomainObject.Predmet.SudioniciListNaziv>
  <DomainObject.Predmet.SudioniciListAdressOIB>
    <izvorni_sadrzaj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</izvorni_sadrzaj>
    <derivirana_varijabla naziv="DomainObject.Predmet.SudioniciListAdressOIB_1"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03194436526</item>
      <item>, OIB null</item>
      <item>, OIB 67071032106</item>
    </izvorni_sadrzaj>
    <derivirana_varijabla naziv="DomainObject.Predmet.SudioniciListNazivOIB_1">
      <item>, OIB 85821130368</item>
      <item>, OIB 03194436526</item>
      <item>, OIB null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681</properties:Characters>
  <properties:Lines>36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2015-10-05T11:57:00Z</dcterms:created>
  <dc:creator>mkolakusic</dc:creator>
  <cp:lastModifiedBy>Ivana Stampf</cp:lastModifiedBy>
  <cp:lastPrinted>2015-07-15T09:21:00Z</cp:lastPrinted>
  <dcterms:modified xmlns:xsi="http://www.w3.org/2001/XMLSchema-instance" xsi:type="dcterms:W3CDTF">2015-12-04T10:16:00Z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St-1448/2013-42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