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3819" w14:paraId="8ad3819" w:rsidRDefault="00784514" w:rsidP="00784514" w:rsidR="00784514" w:rsidRPr="00784514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78451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REPUBLIKA HRVATSKA </w:t>
      </w:r>
    </w:p>
    <w:p w:rsidRDefault="00784514" w:rsidP="00784514" w:rsidR="00784514" w:rsidRPr="00784514">
      <w:pPr>
        <w:tabs>
          <w:tab w:pos="717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TRGOVAČKI SUD U ZAGREBU</w:t>
      </w:r>
      <w:r w:rsidRPr="00784514">
        <w:rPr>
          <w:rFonts w:hAnsi="Times New Roman" w:ascii="Times New Roman"/>
          <w:szCs w:val="24"/>
        </w:rPr>
        <w:tab/>
        <w:t>4 St-</w:t>
      </w:r>
      <w:r w:rsidR="000702B8">
        <w:rPr>
          <w:rFonts w:hAnsi="Times New Roman" w:ascii="Times New Roman"/>
          <w:szCs w:val="24"/>
        </w:rPr>
        <w:t>3235</w:t>
      </w:r>
      <w:r w:rsidRPr="00784514">
        <w:rPr>
          <w:rFonts w:hAnsi="Times New Roman" w:ascii="Times New Roman"/>
          <w:szCs w:val="24"/>
        </w:rPr>
        <w:t>/16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STALNA SLUŽBA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Karlovac, </w:t>
      </w:r>
      <w:r w:rsidR="002B316B">
        <w:rPr>
          <w:rFonts w:hAnsi="Times New Roman" w:ascii="Times New Roman"/>
          <w:szCs w:val="24"/>
        </w:rPr>
        <w:t>Trg hrvatskih branitelja 1</w:t>
      </w:r>
    </w:p>
    <w:p w:rsidRDefault="00784514" w:rsidP="00784514" w:rsidR="00784514" w:rsidRPr="00784514">
      <w:pPr>
        <w:tabs>
          <w:tab w:pos="405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E P U B L I K A  H R V A T S K A</w:t>
      </w:r>
    </w:p>
    <w:p w:rsidRDefault="00784514" w:rsidP="00784514" w:rsidR="00784514" w:rsidRPr="00784514">
      <w:pPr>
        <w:tabs>
          <w:tab w:pos="4050" w:val="left"/>
        </w:tabs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 J E Š E N J 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2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Trgovački sud u Zagrebu, stalna služba, po sucu Goranki Boljkovac, kao stečajnom sucu, u povodu prijedloga predlagatelja </w:t>
      </w:r>
      <w:r w:rsidR="002B316B">
        <w:rPr>
          <w:rFonts w:hAnsi="Times New Roman" w:ascii="Times New Roman"/>
          <w:szCs w:val="24"/>
        </w:rPr>
        <w:t>Financijske agencije</w:t>
      </w:r>
      <w:r w:rsidRPr="00784514">
        <w:rPr>
          <w:rFonts w:hAnsi="Times New Roman" w:ascii="Times New Roman"/>
          <w:szCs w:val="24"/>
        </w:rPr>
        <w:t xml:space="preserve">, Zagreb, Ulica grada Vukovara 70, za otvaranje stečajnog postupka nad dužnikom </w:t>
      </w:r>
      <w:r w:rsidR="000702B8" w:rsidRPr="00AD2EDA">
        <w:rPr>
          <w:rFonts w:hAnsi="Times New Roman" w:ascii="Times New Roman"/>
        </w:rPr>
        <w:t>ŠESTI PLANET j.d.o.o., Hrvatska Kostajnica, Ante Starčevića 89, OIB 62703232154</w:t>
      </w:r>
      <w:r w:rsidRPr="00784514">
        <w:rPr>
          <w:rFonts w:hAnsi="Times New Roman" w:ascii="Times New Roman"/>
          <w:szCs w:val="24"/>
        </w:rPr>
        <w:t xml:space="preserve">, dana </w:t>
      </w:r>
      <w:r w:rsidR="000702B8">
        <w:rPr>
          <w:rFonts w:hAnsi="Times New Roman" w:ascii="Times New Roman"/>
          <w:szCs w:val="24"/>
        </w:rPr>
        <w:t>13. veljače</w:t>
      </w:r>
      <w:r w:rsidR="00710F78">
        <w:rPr>
          <w:rFonts w:hAnsi="Times New Roman" w:ascii="Times New Roman"/>
          <w:szCs w:val="24"/>
        </w:rPr>
        <w:t xml:space="preserve">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b/>
          <w:szCs w:val="24"/>
        </w:rPr>
      </w:pPr>
      <w:r w:rsidRPr="00784514">
        <w:rPr>
          <w:rFonts w:hAnsi="Times New Roman" w:ascii="Times New Roman"/>
          <w:szCs w:val="24"/>
        </w:rPr>
        <w:t>r i j e š i o     j e</w:t>
      </w:r>
    </w:p>
    <w:p w:rsidRDefault="000702B8" w:rsidP="000702B8" w:rsidR="000702B8" w:rsidRPr="005D670F">
      <w:pPr>
        <w:ind w:firstLine="720"/>
        <w:jc w:val="both"/>
        <w:rPr>
          <w:rFonts w:hAnsi="Times New Roman" w:ascii="Times New Roman"/>
          <w:szCs w:val="24"/>
        </w:rPr>
      </w:pPr>
    </w:p>
    <w:p w:rsidRDefault="000702B8" w:rsidP="000702B8" w:rsidR="000702B8" w:rsidRPr="005D670F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Utvrđuje se da imovina dužnika </w:t>
      </w:r>
      <w:r w:rsidRPr="00AD2EDA">
        <w:rPr>
          <w:rFonts w:hAnsi="Times New Roman" w:ascii="Times New Roman"/>
        </w:rPr>
        <w:t>ŠESTI PLANET j.d.o.o., Hrvatska Kostajnica, Ante Starčevića 89, OIB 62703232154</w:t>
      </w:r>
      <w:r w:rsidRPr="005D670F">
        <w:rPr>
          <w:rFonts w:hAnsi="Times New Roman" w:ascii="Times New Roman"/>
          <w:szCs w:val="24"/>
        </w:rPr>
        <w:t xml:space="preserve">, koja bi ušla u stečajnu masu, nije dovoljna ni za namirenje troškova postupka.  </w:t>
      </w:r>
    </w:p>
    <w:p w:rsidRDefault="000702B8" w:rsidP="000702B8" w:rsidR="000702B8" w:rsidRPr="005D670F">
      <w:pPr>
        <w:ind w:left="75"/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 </w:t>
      </w:r>
    </w:p>
    <w:p w:rsidRDefault="000702B8" w:rsidP="000702B8" w:rsidR="000702B8" w:rsidRPr="00C87112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rPr>
          <w:rFonts w:hAnsi="Times New Roman" w:ascii="Times New Roman"/>
          <w:szCs w:val="24"/>
        </w:rPr>
        <w:t xml:space="preserve">suda </w:t>
      </w:r>
      <w:r w:rsidRPr="00C87112">
        <w:rPr>
          <w:rFonts w:hAnsi="Times New Roman" w:ascii="Times New Roman"/>
          <w:szCs w:val="24"/>
        </w:rPr>
        <w:t>u Zagrebu IBAN: HR9223900011300000460 model 05-</w:t>
      </w:r>
      <w:r>
        <w:rPr>
          <w:rFonts w:hAnsi="Times New Roman" w:ascii="Times New Roman"/>
          <w:szCs w:val="24"/>
        </w:rPr>
        <w:t>3235</w:t>
      </w:r>
      <w:r w:rsidRPr="00C87112">
        <w:rPr>
          <w:rFonts w:hAnsi="Times New Roman" w:ascii="Times New Roman"/>
          <w:szCs w:val="24"/>
        </w:rPr>
        <w:t xml:space="preserve">16, predujme iznos od </w:t>
      </w:r>
      <w:r>
        <w:rPr>
          <w:rFonts w:hAnsi="Times New Roman" w:ascii="Times New Roman"/>
        </w:rPr>
        <w:t>21.700,00</w:t>
      </w:r>
      <w:r w:rsidRPr="00C87112">
        <w:rPr>
          <w:rFonts w:hAnsi="Times New Roman" w:ascii="Times New Roman"/>
        </w:rPr>
        <w:t xml:space="preserve"> </w:t>
      </w:r>
      <w:r w:rsidRPr="00C87112">
        <w:rPr>
          <w:rFonts w:hAnsi="Times New Roman" w:ascii="Times New Roman"/>
          <w:szCs w:val="24"/>
        </w:rPr>
        <w:t xml:space="preserve">kn za namirenje troškova prethodnog i otvorenoga stečajnog postupka. </w:t>
      </w:r>
    </w:p>
    <w:p w:rsidRDefault="000702B8" w:rsidP="000702B8" w:rsidR="000702B8" w:rsidRPr="00C87112">
      <w:pPr>
        <w:jc w:val="both"/>
        <w:rPr>
          <w:rFonts w:hAnsi="Times New Roman" w:ascii="Times New Roman"/>
          <w:szCs w:val="24"/>
        </w:rPr>
      </w:pPr>
    </w:p>
    <w:p w:rsidRDefault="000702B8" w:rsidP="000702B8" w:rsidR="000702B8" w:rsidRPr="005D670F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0702B8" w:rsidP="000702B8" w:rsidR="000702B8" w:rsidRPr="005D670F">
      <w:pPr>
        <w:jc w:val="both"/>
        <w:rPr>
          <w:rFonts w:hAnsi="Times New Roman" w:ascii="Times New Roman"/>
          <w:szCs w:val="24"/>
        </w:rPr>
      </w:pPr>
    </w:p>
    <w:p w:rsidRDefault="000702B8" w:rsidP="000702B8" w:rsidR="000702B8" w:rsidRPr="005D670F">
      <w:pPr>
        <w:numPr>
          <w:ilvl w:val="0"/>
          <w:numId w:val="16"/>
        </w:numPr>
        <w:jc w:val="both"/>
        <w:rPr>
          <w:rFonts w:hAnsi="Times New Roman" w:ascii="Times New Roman"/>
          <w:szCs w:val="24"/>
        </w:rPr>
      </w:pPr>
      <w:r w:rsidRPr="005D670F">
        <w:rPr>
          <w:rFonts w:hAnsi="Times New Roman" w:ascii="Times New Roman"/>
          <w:szCs w:val="24"/>
        </w:rPr>
        <w:t xml:space="preserve">Ovo rješenje će se objaviti na </w:t>
      </w:r>
      <w:r>
        <w:rPr>
          <w:rFonts w:hAnsi="Times New Roman" w:ascii="Times New Roman"/>
          <w:szCs w:val="24"/>
        </w:rPr>
        <w:t>mrežnoj stranici e-Oglasna ploča</w:t>
      </w:r>
      <w:r w:rsidRPr="005D670F">
        <w:rPr>
          <w:rFonts w:hAnsi="Times New Roman" w:ascii="Times New Roman"/>
          <w:szCs w:val="24"/>
        </w:rPr>
        <w:t xml:space="preserve"> suda.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Obrazloženje 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pStyle w:val="Tijeloteksta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FINA-a Regionalni centar Zagreb, podnijela je ovom sudu dana </w:t>
      </w:r>
      <w:r w:rsidR="0017453F">
        <w:rPr>
          <w:rFonts w:hAnsi="Times New Roman" w:ascii="Times New Roman"/>
          <w:szCs w:val="24"/>
        </w:rPr>
        <w:t>31. ožujka</w:t>
      </w:r>
      <w:r w:rsidRPr="00784514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284956" w:rsidRPr="00AD2EDA">
        <w:rPr>
          <w:rFonts w:hAnsi="Times New Roman" w:ascii="Times New Roman"/>
        </w:rPr>
        <w:t>ŠESTI PLANET j.d.o.o., Hrvatska Kostajnica, Ante Starčevića 89, OIB 62703232154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Prijedlog je podnesen temeljem odredbe članka 444. stav</w:t>
      </w:r>
      <w:r w:rsidR="002B316B">
        <w:rPr>
          <w:rFonts w:hAnsi="Times New Roman" w:ascii="Times New Roman"/>
          <w:szCs w:val="24"/>
        </w:rPr>
        <w:t>ka</w:t>
      </w:r>
      <w:r w:rsidRPr="00784514">
        <w:rPr>
          <w:rFonts w:hAnsi="Times New Roman" w:ascii="Times New Roman"/>
          <w:szCs w:val="24"/>
        </w:rPr>
        <w:t xml:space="preserve"> 2. Stečajnog zakona (Narodne novine broj 71/15,</w:t>
      </w:r>
      <w:r w:rsidR="00836ABE">
        <w:rPr>
          <w:rFonts w:hAnsi="Times New Roman" w:ascii="Times New Roman"/>
          <w:szCs w:val="24"/>
        </w:rPr>
        <w:t xml:space="preserve"> 104/17,</w:t>
      </w:r>
      <w:r w:rsidRPr="00784514">
        <w:rPr>
          <w:rFonts w:hAnsi="Times New Roman" w:ascii="Times New Roman"/>
          <w:szCs w:val="24"/>
        </w:rPr>
        <w:t xml:space="preserve"> dalje u tekstu: SZ-a). U prijedlogu predlagatelj navodi da na dan 1. rujna 2015. godine dužnik u Očevidniku redoslijeda osnova za plaćanje ima </w:t>
      </w:r>
      <w:r w:rsidRPr="00784514">
        <w:rPr>
          <w:rFonts w:hAnsi="Times New Roman" w:ascii="Times New Roman"/>
          <w:szCs w:val="24"/>
        </w:rPr>
        <w:lastRenderedPageBreak/>
        <w:t xml:space="preserve">evidentirane neizvršene osnove za plaćanje u neprekinutom razdoblju od </w:t>
      </w:r>
      <w:r w:rsidR="0017453F">
        <w:rPr>
          <w:rFonts w:hAnsi="Times New Roman" w:ascii="Times New Roman"/>
          <w:szCs w:val="24"/>
        </w:rPr>
        <w:t>645</w:t>
      </w:r>
      <w:r w:rsidR="002B316B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 xml:space="preserve">dana, u ukupnom iznosu od </w:t>
      </w:r>
      <w:r w:rsidR="0017453F">
        <w:rPr>
          <w:rFonts w:hAnsi="Times New Roman" w:ascii="Times New Roman"/>
          <w:szCs w:val="24"/>
        </w:rPr>
        <w:t>45.001,68</w:t>
      </w:r>
      <w:r w:rsidRPr="00784514">
        <w:rPr>
          <w:rFonts w:hAnsi="Times New Roman" w:ascii="Times New Roman"/>
          <w:szCs w:val="24"/>
        </w:rPr>
        <w:t xml:space="preserve"> kn, te da dužnik ima </w:t>
      </w:r>
      <w:r w:rsidR="0017453F">
        <w:rPr>
          <w:rFonts w:hAnsi="Times New Roman" w:ascii="Times New Roman"/>
          <w:szCs w:val="24"/>
        </w:rPr>
        <w:t>jednog zaposlenog</w:t>
      </w:r>
      <w:r w:rsidRPr="00784514">
        <w:rPr>
          <w:rFonts w:hAnsi="Times New Roman" w:ascii="Times New Roman"/>
          <w:szCs w:val="24"/>
        </w:rPr>
        <w:t xml:space="preserve">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Rješenjem ovog suda posl.br. 4 St-</w:t>
      </w:r>
      <w:r w:rsidR="0017453F">
        <w:rPr>
          <w:rFonts w:hAnsi="Times New Roman" w:ascii="Times New Roman"/>
          <w:szCs w:val="24"/>
        </w:rPr>
        <w:t>3235</w:t>
      </w:r>
      <w:r w:rsidR="000A6569">
        <w:rPr>
          <w:rFonts w:hAnsi="Times New Roman" w:ascii="Times New Roman"/>
          <w:szCs w:val="24"/>
        </w:rPr>
        <w:t>/</w:t>
      </w:r>
      <w:r w:rsidRPr="00784514">
        <w:rPr>
          <w:rFonts w:hAnsi="Times New Roman" w:ascii="Times New Roman"/>
          <w:szCs w:val="24"/>
        </w:rPr>
        <w:t xml:space="preserve">16 od </w:t>
      </w:r>
      <w:r w:rsidR="0017453F">
        <w:rPr>
          <w:rFonts w:hAnsi="Times New Roman" w:ascii="Times New Roman"/>
          <w:szCs w:val="24"/>
        </w:rPr>
        <w:t>4. rujna</w:t>
      </w:r>
      <w:r w:rsidRPr="00784514">
        <w:rPr>
          <w:rFonts w:hAnsi="Times New Roman" w:ascii="Times New Roman"/>
          <w:szCs w:val="24"/>
        </w:rPr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 w:rsidR="0017453F">
        <w:rPr>
          <w:rFonts w:hAnsi="Times New Roman" w:ascii="Times New Roman"/>
          <w:szCs w:val="24"/>
        </w:rPr>
        <w:t>22. studenog</w:t>
      </w:r>
      <w:r w:rsidRPr="00784514">
        <w:rPr>
          <w:rFonts w:hAnsi="Times New Roman" w:ascii="Times New Roman"/>
          <w:szCs w:val="24"/>
        </w:rPr>
        <w:t xml:space="preserve"> 2017. godine. 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E871F5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Podneskom od </w:t>
      </w:r>
      <w:r w:rsidR="0017453F">
        <w:rPr>
          <w:rFonts w:hAnsi="Times New Roman" w:ascii="Times New Roman"/>
          <w:szCs w:val="24"/>
        </w:rPr>
        <w:t>6. rujna</w:t>
      </w:r>
      <w:r w:rsidRPr="00784514">
        <w:rPr>
          <w:rFonts w:hAnsi="Times New Roman" w:ascii="Times New Roman"/>
          <w:szCs w:val="24"/>
        </w:rPr>
        <w:t xml:space="preserve"> 2017. godine FINA je izvijestila sud da ostaje kod prijedloga za otvaranje </w:t>
      </w:r>
      <w:r w:rsidRPr="000A6569">
        <w:rPr>
          <w:rFonts w:hAnsi="Times New Roman" w:ascii="Times New Roman"/>
          <w:szCs w:val="24"/>
        </w:rPr>
        <w:t xml:space="preserve">stečajnog </w:t>
      </w:r>
      <w:r w:rsidRPr="00E871F5">
        <w:rPr>
          <w:rFonts w:hAnsi="Times New Roman" w:ascii="Times New Roman"/>
          <w:szCs w:val="24"/>
        </w:rPr>
        <w:t xml:space="preserve">postupka. </w:t>
      </w:r>
    </w:p>
    <w:p w:rsidRDefault="00AC04F6" w:rsidP="00784514" w:rsidR="00AC04F6" w:rsidRPr="000A6569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Na ročište radi očitovanja o prijedlogu za otvaranje stečajnoga postupka od </w:t>
      </w:r>
      <w:r w:rsidR="0017453F">
        <w:rPr>
          <w:rFonts w:hAnsi="Times New Roman" w:ascii="Times New Roman"/>
          <w:szCs w:val="24"/>
        </w:rPr>
        <w:t>22. studenog</w:t>
      </w:r>
      <w:r w:rsidRPr="00784514">
        <w:rPr>
          <w:rFonts w:hAnsi="Times New Roman" w:ascii="Times New Roman"/>
          <w:szCs w:val="24"/>
        </w:rPr>
        <w:t xml:space="preserve"> 2017. godine, </w:t>
      </w:r>
      <w:r w:rsidR="00836ABE">
        <w:rPr>
          <w:rFonts w:hAnsi="Times New Roman" w:ascii="Times New Roman"/>
          <w:szCs w:val="24"/>
        </w:rPr>
        <w:t xml:space="preserve">niti na ročište radi raspraveo pretpostavkma za otvaranje stečajnog postupka nad dužnikom od </w:t>
      </w:r>
      <w:r w:rsidR="0017453F">
        <w:rPr>
          <w:rFonts w:hAnsi="Times New Roman" w:ascii="Times New Roman"/>
          <w:szCs w:val="24"/>
        </w:rPr>
        <w:t>13. veljače 2018</w:t>
      </w:r>
      <w:r w:rsidR="00836ABE">
        <w:rPr>
          <w:rFonts w:hAnsi="Times New Roman" w:ascii="Times New Roman"/>
          <w:szCs w:val="24"/>
        </w:rPr>
        <w:t xml:space="preserve">. godine </w:t>
      </w:r>
      <w:r w:rsidRPr="00784514">
        <w:rPr>
          <w:rFonts w:hAnsi="Times New Roman" w:ascii="Times New Roman"/>
          <w:szCs w:val="24"/>
        </w:rPr>
        <w:t xml:space="preserve">nisu pristupili niti predlagatelj, niti dužnik, niti zakonski zastupnik dužnika, a niti je dužnik postupio po zaključku suda </w:t>
      </w:r>
      <w:r w:rsidR="0017453F">
        <w:rPr>
          <w:rFonts w:hAnsi="Times New Roman" w:ascii="Times New Roman"/>
          <w:szCs w:val="24"/>
        </w:rPr>
        <w:t>od 4. rujna</w:t>
      </w:r>
      <w:r w:rsidRPr="00784514">
        <w:rPr>
          <w:rFonts w:hAnsi="Times New Roman" w:ascii="Times New Roman"/>
          <w:szCs w:val="24"/>
        </w:rPr>
        <w:t xml:space="preserve"> 2017. godine da dostavi sudu</w:t>
      </w:r>
      <w:r w:rsidR="00836ABE">
        <w:rPr>
          <w:rFonts w:hAnsi="Times New Roman" w:ascii="Times New Roman"/>
          <w:szCs w:val="24"/>
        </w:rPr>
        <w:t xml:space="preserve"> popis imovine i obveza dužnika. Sud </w:t>
      </w:r>
      <w:r w:rsidR="000A6569">
        <w:rPr>
          <w:rFonts w:hAnsi="Times New Roman" w:ascii="Times New Roman"/>
          <w:szCs w:val="24"/>
        </w:rPr>
        <w:t xml:space="preserve">je </w:t>
      </w:r>
      <w:r w:rsidRPr="00784514">
        <w:rPr>
          <w:rFonts w:hAnsi="Times New Roman" w:ascii="Times New Roman"/>
          <w:szCs w:val="24"/>
        </w:rPr>
        <w:t xml:space="preserve">zaključkom od </w:t>
      </w:r>
      <w:r w:rsidR="0017453F">
        <w:rPr>
          <w:rFonts w:hAnsi="Times New Roman" w:ascii="Times New Roman"/>
          <w:szCs w:val="24"/>
        </w:rPr>
        <w:t>23. studenog</w:t>
      </w:r>
      <w:r w:rsidRPr="00784514">
        <w:rPr>
          <w:rFonts w:hAnsi="Times New Roman" w:ascii="Times New Roman"/>
          <w:szCs w:val="24"/>
        </w:rPr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Uvidom u pribavljene podatke iz informacijskog sustava zemljišnih knjiga (list </w:t>
      </w:r>
      <w:r w:rsidR="00656E91">
        <w:rPr>
          <w:rFonts w:hAnsi="Times New Roman" w:ascii="Times New Roman"/>
          <w:szCs w:val="24"/>
        </w:rPr>
        <w:t>23 i 24</w:t>
      </w:r>
      <w:r w:rsidRPr="00784514">
        <w:rPr>
          <w:rFonts w:hAnsi="Times New Roman" w:ascii="Times New Roman"/>
          <w:szCs w:val="24"/>
        </w:rPr>
        <w:t xml:space="preserve"> spisa) o vlasništvu dužnika na nekretninama, utvrđeno je da dužnik u zemljišnim knjigama nije evidentiran kao vlasnik nekretnine. </w:t>
      </w:r>
      <w:r w:rsidR="00836ABE" w:rsidRPr="00784514">
        <w:rPr>
          <w:rFonts w:hAnsi="Times New Roman" w:ascii="Times New Roman"/>
          <w:szCs w:val="24"/>
        </w:rPr>
        <w:t xml:space="preserve">Uvidom u obavijest Hrvatske agencije za civilno zrakoplovstvo </w:t>
      </w:r>
      <w:r w:rsidR="00656E91">
        <w:rPr>
          <w:rFonts w:hAnsi="Times New Roman" w:ascii="Times New Roman"/>
          <w:szCs w:val="24"/>
        </w:rPr>
        <w:t>22. studenog</w:t>
      </w:r>
      <w:r w:rsidR="00836ABE" w:rsidRPr="00784514">
        <w:rPr>
          <w:rFonts w:hAnsi="Times New Roman" w:ascii="Times New Roman"/>
          <w:szCs w:val="24"/>
        </w:rPr>
        <w:t xml:space="preserve"> 2017. godine (list </w:t>
      </w:r>
      <w:r w:rsidR="00656E91">
        <w:rPr>
          <w:rFonts w:hAnsi="Times New Roman" w:ascii="Times New Roman"/>
          <w:szCs w:val="24"/>
        </w:rPr>
        <w:t>28</w:t>
      </w:r>
      <w:r w:rsidR="00836ABE" w:rsidRPr="00784514">
        <w:rPr>
          <w:rFonts w:hAnsi="Times New Roman" w:ascii="Times New Roman"/>
          <w:szCs w:val="24"/>
        </w:rPr>
        <w:t xml:space="preserve"> spisa) utvrđeno je da dužnik nije registriran kao vlasnik zrakoplova. </w:t>
      </w:r>
      <w:r w:rsidR="000A6569" w:rsidRPr="00784514">
        <w:rPr>
          <w:rFonts w:hAnsi="Times New Roman" w:ascii="Times New Roman"/>
          <w:szCs w:val="24"/>
        </w:rPr>
        <w:t xml:space="preserve">Uvidom u obavijest Ministarstva mora, prometa i infrastrukture od </w:t>
      </w:r>
      <w:r w:rsidR="00656E91">
        <w:rPr>
          <w:rFonts w:hAnsi="Times New Roman" w:ascii="Times New Roman"/>
          <w:szCs w:val="24"/>
        </w:rPr>
        <w:t>29. studenog</w:t>
      </w:r>
      <w:r w:rsidR="000A6569" w:rsidRPr="00784514">
        <w:rPr>
          <w:rFonts w:hAnsi="Times New Roman" w:ascii="Times New Roman"/>
          <w:szCs w:val="24"/>
        </w:rPr>
        <w:t xml:space="preserve"> 2017. godine (list </w:t>
      </w:r>
      <w:r w:rsidR="000A6569">
        <w:rPr>
          <w:rFonts w:hAnsi="Times New Roman" w:ascii="Times New Roman"/>
          <w:szCs w:val="24"/>
        </w:rPr>
        <w:t>2</w:t>
      </w:r>
      <w:r w:rsidR="00656E91">
        <w:rPr>
          <w:rFonts w:hAnsi="Times New Roman" w:ascii="Times New Roman"/>
          <w:szCs w:val="24"/>
        </w:rPr>
        <w:t>9</w:t>
      </w:r>
      <w:r w:rsidR="000A6569" w:rsidRPr="00784514">
        <w:rPr>
          <w:rFonts w:hAnsi="Times New Roman" w:ascii="Times New Roman"/>
          <w:szCs w:val="24"/>
        </w:rPr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="000A6569">
        <w:rPr>
          <w:rFonts w:hAnsi="Times New Roman" w:ascii="Times New Roman"/>
          <w:szCs w:val="24"/>
        </w:rPr>
        <w:t xml:space="preserve"> </w:t>
      </w:r>
      <w:r w:rsidR="00656E91" w:rsidRPr="00784514">
        <w:rPr>
          <w:rFonts w:hAnsi="Times New Roman" w:ascii="Times New Roman"/>
          <w:szCs w:val="24"/>
        </w:rPr>
        <w:t xml:space="preserve">Uvidom u uvjerenje MUP-a, PU Zagrebačka, od </w:t>
      </w:r>
      <w:r w:rsidR="00656E91">
        <w:rPr>
          <w:rFonts w:hAnsi="Times New Roman" w:ascii="Times New Roman"/>
          <w:szCs w:val="24"/>
        </w:rPr>
        <w:t>1. prosinca</w:t>
      </w:r>
      <w:r w:rsidR="00656E91" w:rsidRPr="00784514">
        <w:rPr>
          <w:rFonts w:hAnsi="Times New Roman" w:ascii="Times New Roman"/>
          <w:szCs w:val="24"/>
        </w:rPr>
        <w:t xml:space="preserve"> 2017. godine (list </w:t>
      </w:r>
      <w:r w:rsidR="00656E91">
        <w:rPr>
          <w:rFonts w:hAnsi="Times New Roman" w:ascii="Times New Roman"/>
          <w:szCs w:val="24"/>
        </w:rPr>
        <w:t>33</w:t>
      </w:r>
      <w:r w:rsidR="00656E91" w:rsidRPr="00784514">
        <w:rPr>
          <w:rFonts w:hAnsi="Times New Roman" w:ascii="Times New Roman"/>
          <w:szCs w:val="24"/>
        </w:rPr>
        <w:t xml:space="preserve"> spisa) utvrđeno je da dužnik nije evidentiran kao vlasnik vozila.</w:t>
      </w:r>
      <w:r w:rsidR="00656E91">
        <w:rPr>
          <w:rFonts w:hAnsi="Times New Roman" w:ascii="Times New Roman"/>
          <w:szCs w:val="24"/>
        </w:rPr>
        <w:t xml:space="preserve"> </w:t>
      </w:r>
      <w:r w:rsidR="00656E91">
        <w:rPr>
          <w:rFonts w:hAnsi="Times New Roman" w:ascii="Times New Roman"/>
          <w:noProof w:val="false"/>
          <w:szCs w:val="24"/>
        </w:rPr>
        <w:t xml:space="preserve">Uvidom u </w:t>
      </w:r>
      <w:r w:rsidR="00656E91" w:rsidRPr="00521ECA">
        <w:rPr>
          <w:rFonts w:hAnsi="Times New Roman" w:ascii="Times New Roman"/>
          <w:noProof w:val="false"/>
          <w:szCs w:val="24"/>
        </w:rPr>
        <w:t xml:space="preserve">uvjerenje Državne geodetske uprave od </w:t>
      </w:r>
      <w:r w:rsidR="00656E91">
        <w:rPr>
          <w:rFonts w:hAnsi="Times New Roman" w:ascii="Times New Roman"/>
          <w:noProof w:val="false"/>
          <w:szCs w:val="24"/>
        </w:rPr>
        <w:t>11. prosinca</w:t>
      </w:r>
      <w:r w:rsidR="00656E91" w:rsidRPr="00521ECA">
        <w:rPr>
          <w:rFonts w:hAnsi="Times New Roman" w:ascii="Times New Roman"/>
          <w:noProof w:val="false"/>
          <w:szCs w:val="24"/>
        </w:rPr>
        <w:t xml:space="preserve"> 2017. godine (list </w:t>
      </w:r>
      <w:r w:rsidR="00656E91">
        <w:rPr>
          <w:rFonts w:hAnsi="Times New Roman" w:ascii="Times New Roman"/>
          <w:noProof w:val="false"/>
          <w:szCs w:val="24"/>
        </w:rPr>
        <w:t>34</w:t>
      </w:r>
      <w:r w:rsidR="00656E91" w:rsidRPr="00521ECA">
        <w:rPr>
          <w:rFonts w:hAnsi="Times New Roman" w:ascii="Times New Roman"/>
          <w:noProof w:val="false"/>
          <w:szCs w:val="24"/>
        </w:rPr>
        <w:t xml:space="preserve"> spisa) </w:t>
      </w:r>
      <w:r w:rsidR="00656E91">
        <w:rPr>
          <w:rFonts w:hAnsi="Times New Roman" w:ascii="Times New Roman"/>
          <w:noProof w:val="false"/>
          <w:szCs w:val="24"/>
        </w:rPr>
        <w:t>utvrđeno je</w:t>
      </w:r>
      <w:r w:rsidR="00656E91" w:rsidRPr="00521ECA">
        <w:rPr>
          <w:rFonts w:hAnsi="Times New Roman" w:ascii="Times New Roman"/>
          <w:noProof w:val="false"/>
          <w:szCs w:val="24"/>
        </w:rPr>
        <w:t xml:space="preserve"> da dužnik nije upisan u katastarski operat</w:t>
      </w:r>
      <w:r w:rsidR="00656E91">
        <w:rPr>
          <w:rFonts w:hAnsi="Times New Roman" w:ascii="Times New Roman"/>
          <w:noProof w:val="false"/>
          <w:szCs w:val="24"/>
        </w:rPr>
        <w:t xml:space="preserve">. </w:t>
      </w:r>
      <w:r w:rsidR="00AC04F6" w:rsidRPr="00784514">
        <w:rPr>
          <w:rFonts w:hAnsi="Times New Roman" w:ascii="Times New Roman"/>
          <w:szCs w:val="24"/>
        </w:rPr>
        <w:t>Uvidom u obavijest Središnjeg klirinšk</w:t>
      </w:r>
      <w:r w:rsidR="00AC04F6">
        <w:rPr>
          <w:rFonts w:hAnsi="Times New Roman" w:ascii="Times New Roman"/>
          <w:szCs w:val="24"/>
        </w:rPr>
        <w:t xml:space="preserve">o depozitarnog društva d.d. od </w:t>
      </w:r>
      <w:r w:rsidR="00656E91">
        <w:rPr>
          <w:rFonts w:hAnsi="Times New Roman" w:ascii="Times New Roman"/>
          <w:szCs w:val="24"/>
        </w:rPr>
        <w:t>12. prosinca</w:t>
      </w:r>
      <w:r w:rsidR="00AC04F6" w:rsidRPr="00784514">
        <w:rPr>
          <w:rFonts w:hAnsi="Times New Roman" w:ascii="Times New Roman"/>
          <w:szCs w:val="24"/>
        </w:rPr>
        <w:t xml:space="preserve"> 2017. godine (list </w:t>
      </w:r>
      <w:r w:rsidR="00656E91">
        <w:rPr>
          <w:rFonts w:hAnsi="Times New Roman" w:ascii="Times New Roman"/>
          <w:szCs w:val="24"/>
        </w:rPr>
        <w:t>35</w:t>
      </w:r>
      <w:r w:rsidR="00AC04F6">
        <w:rPr>
          <w:rFonts w:hAnsi="Times New Roman" w:ascii="Times New Roman"/>
          <w:szCs w:val="24"/>
        </w:rPr>
        <w:t xml:space="preserve"> </w:t>
      </w:r>
      <w:r w:rsidR="00AC04F6" w:rsidRPr="00784514">
        <w:rPr>
          <w:rFonts w:hAnsi="Times New Roman" w:ascii="Times New Roman"/>
          <w:szCs w:val="24"/>
        </w:rPr>
        <w:t>spisa) utvrđeno je da u sustavu SKDD d.d. ne postoji račun nematerijaliziranih vrijednosnih papira dužnika.</w:t>
      </w:r>
      <w:r w:rsidR="00AC04F6">
        <w:rPr>
          <w:rFonts w:hAnsi="Times New Roman" w:ascii="Times New Roman"/>
          <w:szCs w:val="24"/>
        </w:rPr>
        <w:t xml:space="preserve">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0A6569" w:rsidR="000A6569" w:rsidRPr="00F64D41">
      <w:pPr>
        <w:ind w:firstLine="708"/>
        <w:jc w:val="both"/>
        <w:rPr>
          <w:rFonts w:hAnsi="Times New Roman" w:ascii="Times New Roman"/>
          <w:noProof w:val="false"/>
          <w:szCs w:val="24"/>
        </w:rPr>
      </w:pPr>
      <w:r w:rsidRPr="00784514">
        <w:rPr>
          <w:rFonts w:hAnsi="Times New Roman" w:ascii="Times New Roman"/>
          <w:szCs w:val="24"/>
        </w:rPr>
        <w:t xml:space="preserve">FINA je dostavila u spis 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potvrdu o </w:t>
      </w:r>
      <w:r w:rsidR="00416A45">
        <w:rPr>
          <w:rFonts w:hAnsi="Times New Roman" w:ascii="Times New Roman"/>
          <w:noProof w:val="false"/>
          <w:szCs w:val="24"/>
        </w:rPr>
        <w:t>blokadi računa i novčanih sredstava dužnika</w:t>
      </w:r>
      <w:r w:rsidR="001F2A33">
        <w:rPr>
          <w:rFonts w:hAnsi="Times New Roman" w:ascii="Times New Roman"/>
          <w:noProof w:val="false"/>
          <w:szCs w:val="24"/>
        </w:rPr>
        <w:t xml:space="preserve"> od </w:t>
      </w:r>
      <w:r w:rsidR="00416A45">
        <w:rPr>
          <w:rFonts w:hAnsi="Times New Roman" w:ascii="Times New Roman"/>
          <w:noProof w:val="false"/>
          <w:szCs w:val="24"/>
        </w:rPr>
        <w:t>28. studenog</w:t>
      </w:r>
      <w:r w:rsidR="001F2A33">
        <w:rPr>
          <w:rFonts w:hAnsi="Times New Roman" w:ascii="Times New Roman"/>
          <w:noProof w:val="false"/>
          <w:szCs w:val="24"/>
        </w:rPr>
        <w:t xml:space="preserve"> 2017. godine</w:t>
      </w:r>
      <w:r w:rsidR="000A6569">
        <w:rPr>
          <w:rFonts w:hAnsi="Times New Roman" w:ascii="Times New Roman"/>
          <w:noProof w:val="false"/>
          <w:szCs w:val="24"/>
        </w:rPr>
        <w:t xml:space="preserve"> (list </w:t>
      </w:r>
      <w:r w:rsidR="00416A45">
        <w:rPr>
          <w:rFonts w:hAnsi="Times New Roman" w:ascii="Times New Roman"/>
          <w:noProof w:val="false"/>
          <w:szCs w:val="24"/>
        </w:rPr>
        <w:t>27</w:t>
      </w:r>
      <w:r w:rsidR="000A6569">
        <w:rPr>
          <w:rFonts w:hAnsi="Times New Roman" w:ascii="Times New Roman"/>
          <w:noProof w:val="false"/>
          <w:szCs w:val="24"/>
        </w:rPr>
        <w:t xml:space="preserve"> spisa) iz koje proizlazi da n</w:t>
      </w:r>
      <w:r w:rsidR="000A6569" w:rsidRPr="00521ECA">
        <w:rPr>
          <w:rFonts w:hAnsi="Times New Roman" w:ascii="Times New Roman"/>
          <w:noProof w:val="false"/>
          <w:szCs w:val="24"/>
        </w:rPr>
        <w:t xml:space="preserve">a dan </w:t>
      </w:r>
      <w:r w:rsidR="00AC04F6">
        <w:rPr>
          <w:rFonts w:hAnsi="Times New Roman" w:ascii="Times New Roman"/>
          <w:noProof w:val="false"/>
          <w:szCs w:val="24"/>
        </w:rPr>
        <w:t xml:space="preserve">izdavnja potvrde dužnik u Očevidnik redoslijeda osnova za plaćanje ima evidentirane neizvršene osnove za plaćanje u neprekinutom razdoblju od </w:t>
      </w:r>
      <w:r w:rsidR="00416A45">
        <w:rPr>
          <w:rFonts w:hAnsi="Times New Roman" w:ascii="Times New Roman"/>
          <w:noProof w:val="false"/>
          <w:szCs w:val="24"/>
        </w:rPr>
        <w:t>1463</w:t>
      </w:r>
      <w:r w:rsidR="00AC04F6">
        <w:rPr>
          <w:rFonts w:hAnsi="Times New Roman" w:ascii="Times New Roman"/>
          <w:noProof w:val="false"/>
          <w:szCs w:val="24"/>
        </w:rPr>
        <w:t xml:space="preserve"> dana</w:t>
      </w:r>
      <w:r w:rsidR="00416A45">
        <w:rPr>
          <w:rFonts w:hAnsi="Times New Roman" w:ascii="Times New Roman"/>
          <w:noProof w:val="false"/>
          <w:szCs w:val="24"/>
        </w:rPr>
        <w:t>, time da nepodmirene obveze na dan izdavanja potvrde iznose 568.422,56 kn</w:t>
      </w:r>
      <w:r w:rsidR="00AC04F6">
        <w:rPr>
          <w:rFonts w:hAnsi="Times New Roman" w:ascii="Times New Roman"/>
          <w:noProof w:val="false"/>
          <w:szCs w:val="24"/>
        </w:rPr>
        <w:t>.</w:t>
      </w:r>
    </w:p>
    <w:p w:rsidRDefault="00784514" w:rsidP="00784514" w:rsid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Dakle, iz po</w:t>
      </w:r>
      <w:r w:rsidR="001F2A33">
        <w:rPr>
          <w:rFonts w:hAnsi="Times New Roman" w:ascii="Times New Roman"/>
          <w:szCs w:val="24"/>
        </w:rPr>
        <w:t>tvrde</w:t>
      </w:r>
      <w:r w:rsidRPr="00784514">
        <w:rPr>
          <w:rFonts w:hAnsi="Times New Roman" w:ascii="Times New Roman"/>
          <w:szCs w:val="24"/>
        </w:rPr>
        <w:t xml:space="preserve"> FINA-e </w:t>
      </w:r>
      <w:r w:rsidR="00AC04F6">
        <w:rPr>
          <w:rFonts w:hAnsi="Times New Roman" w:ascii="Times New Roman"/>
          <w:szCs w:val="24"/>
        </w:rPr>
        <w:t xml:space="preserve">od </w:t>
      </w:r>
      <w:r w:rsidR="00416A45">
        <w:rPr>
          <w:rFonts w:hAnsi="Times New Roman" w:ascii="Times New Roman"/>
          <w:szCs w:val="24"/>
        </w:rPr>
        <w:t>28. studenog</w:t>
      </w:r>
      <w:r w:rsidR="00AC04F6">
        <w:rPr>
          <w:rFonts w:hAnsi="Times New Roman" w:ascii="Times New Roman"/>
          <w:szCs w:val="24"/>
        </w:rPr>
        <w:t xml:space="preserve"> 2017. godine</w:t>
      </w:r>
      <w:r w:rsidRPr="00784514">
        <w:rPr>
          <w:rFonts w:hAnsi="Times New Roman" w:ascii="Times New Roman"/>
          <w:szCs w:val="24"/>
        </w:rPr>
        <w:t xml:space="preserve"> nedvojbeno proizlazi da je kod dužnika ostvaren stečajni razlog nesposobnosti za plaćanje sukladno odredbi čl. 6. st. 1., 2. i 4. SZ-a.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Odredbom čl. 132. st. 1. SZ-a propisano je da ako prije otvaranja stečajnog postupka sud utvrdi da imovina dužnika koja bi ušla u stečajnu masu nije dovoljna ni za namirenje </w:t>
      </w:r>
      <w:r w:rsidRPr="00784514">
        <w:rPr>
          <w:rFonts w:hAnsi="Times New Roman" w:ascii="Times New Roman"/>
          <w:szCs w:val="24"/>
        </w:rPr>
        <w:lastRenderedPageBreak/>
        <w:t xml:space="preserve">troškova toga postupka ili je neznatne vrijednosti,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 </w:t>
      </w: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</w:p>
    <w:p w:rsidRDefault="00836ABE" w:rsidP="00836ABE" w:rsidR="00836ABE" w:rsidRPr="00836ABE">
      <w:pPr>
        <w:ind w:firstLine="708"/>
        <w:jc w:val="both"/>
        <w:rPr>
          <w:rFonts w:hAnsi="Times New Roman" w:ascii="Times New Roman"/>
        </w:rPr>
      </w:pPr>
      <w:r w:rsidRPr="00836ABE">
        <w:rPr>
          <w:rFonts w:hAnsi="Times New Roman" w:ascii="Times New Roman"/>
        </w:rPr>
        <w:t>Prema tome, iz dostupnih podataka u spisu proizlazi da dužnik nema nikakve imovine koja bi činila stečajnu masu i koja bi bila dostatna za pokriće stečajnoga postupka, a predvidivi troškovi stečajnog postupka za razdoblje šest mjeseca iznose ukupno 21.700,00 kn, 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2B316B" w:rsidP="002B316B" w:rsidR="002B316B" w:rsidRPr="00836ABE">
      <w:pPr>
        <w:rPr>
          <w:rFonts w:hAnsi="Times New Roman" w:ascii="Times New Roman"/>
        </w:rPr>
      </w:pP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2B316B">
        <w:rPr>
          <w:rFonts w:hAnsi="Times New Roman" w:ascii="Times New Roman"/>
          <w:szCs w:val="24"/>
        </w:rPr>
        <w:t>21.700</w:t>
      </w:r>
      <w:r w:rsidRPr="00784514">
        <w:rPr>
          <w:rFonts w:hAnsi="Times New Roman" w:ascii="Times New Roman"/>
          <w:szCs w:val="24"/>
        </w:rPr>
        <w:t>,00 kn.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</w:p>
    <w:p w:rsidRDefault="00784514" w:rsidP="00784514" w:rsidR="00784514" w:rsidRPr="00784514">
      <w:pPr>
        <w:ind w:firstLine="708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Slijedom navedenog riješeno je kao u izreci.</w:t>
      </w:r>
    </w:p>
    <w:p w:rsidRDefault="00784514" w:rsidP="00784514" w:rsidR="00784514" w:rsidRPr="00784514">
      <w:pPr>
        <w:ind w:firstLine="900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</w:t>
      </w:r>
    </w:p>
    <w:p w:rsidRDefault="00784514" w:rsidP="001F2A33" w:rsidR="00784514" w:rsidRPr="00784514">
      <w:pPr>
        <w:jc w:val="center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U Karlovcu </w:t>
      </w:r>
      <w:r w:rsidR="00284956">
        <w:rPr>
          <w:rFonts w:hAnsi="Times New Roman" w:ascii="Times New Roman"/>
          <w:szCs w:val="24"/>
        </w:rPr>
        <w:t>13. veljače</w:t>
      </w:r>
      <w:r w:rsidR="001F2A33">
        <w:rPr>
          <w:rFonts w:hAnsi="Times New Roman" w:ascii="Times New Roman"/>
          <w:szCs w:val="24"/>
        </w:rPr>
        <w:t xml:space="preserve"> 2018</w:t>
      </w:r>
      <w:r w:rsidRPr="00784514">
        <w:rPr>
          <w:rFonts w:hAnsi="Times New Roman" w:ascii="Times New Roman"/>
          <w:szCs w:val="24"/>
        </w:rPr>
        <w:t>. godine</w:t>
      </w:r>
    </w:p>
    <w:p w:rsidRDefault="00784514" w:rsidP="00784514" w:rsidR="00784514" w:rsidRPr="00784514">
      <w:pPr>
        <w:ind w:left="6372"/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Stečajni sudac:</w:t>
      </w:r>
    </w:p>
    <w:p w:rsidRDefault="00784514" w:rsidP="00784514" w:rsidR="00784514" w:rsidRPr="00784514">
      <w:pPr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Goranka Boljkovac, v.r.</w:t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 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Za točnost otpravka-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ovlašteni službenik: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ab/>
        <w:t>Renata Klokočki</w:t>
      </w:r>
    </w:p>
    <w:p w:rsidRDefault="00784514" w:rsidP="00784514" w:rsidR="00784514" w:rsidRPr="00784514">
      <w:pPr>
        <w:tabs>
          <w:tab w:pos="6900" w:val="left"/>
        </w:tabs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Uputa o pravnom lijeku:</w:t>
      </w:r>
      <w:r w:rsidRPr="00784514">
        <w:rPr>
          <w:rFonts w:hAnsi="Times New Roman" w:ascii="Times New Roman"/>
          <w:szCs w:val="24"/>
        </w:rPr>
        <w:tab/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 xml:space="preserve">Protiv ovog rješenja dopuštena je žalba 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u roku od 8 dana, koja se podnosi u tri primjerka,</w:t>
      </w:r>
    </w:p>
    <w:p w:rsidRDefault="00784514" w:rsidP="00784514" w:rsidR="00784514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Visokom trgovačkom sudu Republike Hrvatske,</w:t>
      </w:r>
    </w:p>
    <w:p w:rsidRDefault="00784514" w:rsidP="00784514" w:rsidR="001B13BE" w:rsidRPr="00784514">
      <w:pPr>
        <w:rPr>
          <w:rFonts w:hAnsi="Times New Roman" w:ascii="Times New Roman"/>
          <w:szCs w:val="24"/>
        </w:rPr>
      </w:pPr>
      <w:r w:rsidRPr="00784514">
        <w:rPr>
          <w:rFonts w:hAnsi="Times New Roman" w:ascii="Times New Roman"/>
          <w:szCs w:val="24"/>
        </w:rPr>
        <w:t>putem ovog suda.</w:t>
      </w:r>
    </w:p>
    <w:sectPr w:rsidSect="00E871F5" w:rsidR="001B13BE" w:rsidRPr="00784514">
      <w:headerReference w:type="even" r:id="rId11"/>
      <w:headerReference w:type="default" r:id="rId12"/>
      <w:pgSz w:h="16838" w:w="11906"/>
      <w:pgMar w:gutter="0" w:footer="720" w:header="720" w:left="1418" w:bottom="1701" w:right="1418" w:top="212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279" w:rsidR="00057279">
      <w:r>
        <w:separator/>
      </w:r>
    </w:p>
  </w:endnote>
  <w:endnote w:id="0" w:type="continuationSeparator">
    <w:p w:rsidRDefault="00057279" w:rsidR="00057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279" w:rsidR="00057279">
      <w:r>
        <w:separator/>
      </w:r>
    </w:p>
  </w:footnote>
  <w:footnote w:id="0" w:type="continuationSeparator">
    <w:p w:rsidRDefault="00057279" w:rsidR="00057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3B0A" w:rsidR="00C03B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3B0A" w:rsidP="00B314E8" w:rsidR="00C03B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17EF">
      <w:rPr>
        <w:rStyle w:val="Brojstranice"/>
      </w:rPr>
      <w:t>3</w:t>
    </w:r>
    <w:r>
      <w:rPr>
        <w:rStyle w:val="Brojstranice"/>
      </w:rPr>
      <w:fldChar w:fldCharType="end"/>
    </w:r>
  </w:p>
  <w:p w:rsidRDefault="00C03B0A" w:rsidP="004A4EE4" w:rsidR="00C03B0A" w:rsidRPr="003D101C">
    <w:pPr>
      <w:pStyle w:val="Zaglavlje"/>
      <w:tabs>
        <w:tab w:pos="4536" w:val="clear"/>
        <w:tab w:pos="9072" w:val="clear"/>
        <w:tab w:pos="6946" w:val="left"/>
      </w:tabs>
      <w:rPr>
        <w:rFonts w:hAnsi="Times New Roman" w:ascii="Times New Roman"/>
      </w:rPr>
    </w:pPr>
    <w:r>
      <w:tab/>
    </w:r>
    <w:r w:rsidR="003D101C">
      <w:t xml:space="preserve"> </w:t>
    </w:r>
    <w:r w:rsidR="00A568F4">
      <w:t xml:space="preserve">    </w:t>
    </w:r>
    <w:r w:rsidR="00A568F4" w:rsidRPr="00A568F4">
      <w:rPr>
        <w:rFonts w:hAnsi="Times New Roman" w:ascii="Times New Roman"/>
        <w:szCs w:val="24"/>
      </w:rPr>
      <w:t>4 St-</w:t>
    </w:r>
    <w:r w:rsidR="000702B8">
      <w:rPr>
        <w:rFonts w:hAnsi="Times New Roman" w:ascii="Times New Roman"/>
        <w:szCs w:val="24"/>
      </w:rPr>
      <w:t>3235</w:t>
    </w:r>
    <w:r w:rsidR="00A568F4" w:rsidRPr="00A568F4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549BC"/>
    <w:multiLevelType w:val="hybridMultilevel"/>
    <w:tmpl w:val="48020B00"/>
    <w:lvl w:tplc="80CA5DA6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429D6"/>
    <w:multiLevelType w:val="hybridMultilevel"/>
    <w:tmpl w:val="F51859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4A106D"/>
    <w:multiLevelType w:val="hybridMultilevel"/>
    <w:tmpl w:val="2A2AD3AA"/>
    <w:lvl w:tplc="E20440A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71D6D3E"/>
    <w:multiLevelType w:val="hybridMultilevel"/>
    <w:tmpl w:val="3BB4C922"/>
    <w:lvl w:tplc="A88ECD0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230566"/>
    <w:multiLevelType w:val="hybridMultilevel"/>
    <w:tmpl w:val="1D9C51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877204"/>
    <w:multiLevelType w:val="hybridMultilevel"/>
    <w:tmpl w:val="5D90C51A"/>
    <w:lvl w:tplc="B0308F92" w:ilvl="0">
      <w:start w:val="1"/>
      <w:numFmt w:val="upperRoman"/>
      <w:lvlText w:val="%1."/>
      <w:lvlJc w:val="left"/>
      <w:pPr>
        <w:tabs>
          <w:tab w:pos="1725" w:val="num"/>
        </w:tabs>
        <w:ind w:hanging="1005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092271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10">
    <w:nsid w:val="580613F8"/>
    <w:multiLevelType w:val="hybridMultilevel"/>
    <w:tmpl w:val="70284F1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5CAC02EE"/>
    <w:multiLevelType w:val="hybridMultilevel"/>
    <w:tmpl w:val="0DD4EF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2764B4"/>
    <w:multiLevelType w:val="hybridMultilevel"/>
    <w:tmpl w:val="9D2A00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2C316C"/>
    <w:multiLevelType w:val="hybridMultilevel"/>
    <w:tmpl w:val="2A56820A"/>
    <w:lvl w:tplc="274634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79430F9"/>
    <w:multiLevelType w:val="hybridMultilevel"/>
    <w:tmpl w:val="EDE039A4"/>
    <w:lvl w:tplc="E94CC79A" w:ilvl="0">
      <w:start w:val="1"/>
      <w:numFmt w:val="decimal"/>
      <w:lvlText w:val="%1."/>
      <w:lvlJc w:val="left"/>
      <w:pPr>
        <w:tabs>
          <w:tab w:pos="765" w:val="num"/>
        </w:tabs>
        <w:ind w:hanging="405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17"/>
  </w:num>
  <w:num w:numId="6">
    <w:abstractNumId w:val="16"/>
  </w:num>
  <w:num w:numId="7">
    <w:abstractNumId w:val="5"/>
  </w:num>
  <w:num w:numId="8">
    <w:abstractNumId w:val="1"/>
  </w:num>
  <w:num w:numId="9">
    <w:abstractNumId w:val="15"/>
  </w:num>
  <w:num w:numId="10">
    <w:abstractNumId w:val="3"/>
  </w:num>
  <w:num w:numId="11">
    <w:abstractNumId w:val="14"/>
  </w:num>
  <w:num w:numId="12">
    <w:abstractNumId w:val="0"/>
  </w:num>
  <w:num w:numId="13">
    <w:abstractNumId w:val="6"/>
  </w:num>
  <w:num w:numId="14">
    <w:abstractNumId w:val="12"/>
  </w:num>
  <w:num w:numId="15">
    <w:abstractNumId w:val="2"/>
  </w:num>
  <w:num w:numId="16">
    <w:abstractNumId w:val="9"/>
  </w:num>
  <w:num w:numId="17">
    <w:abstractNumId w:val="10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9B5"/>
    <w:rsid w:val="00007A63"/>
    <w:rsid w:val="000301C0"/>
    <w:rsid w:val="00037030"/>
    <w:rsid w:val="000429EF"/>
    <w:rsid w:val="000474CA"/>
    <w:rsid w:val="00053281"/>
    <w:rsid w:val="00057279"/>
    <w:rsid w:val="00061E1E"/>
    <w:rsid w:val="0006393B"/>
    <w:rsid w:val="000702B8"/>
    <w:rsid w:val="00087837"/>
    <w:rsid w:val="0009299E"/>
    <w:rsid w:val="000A18DF"/>
    <w:rsid w:val="000A6569"/>
    <w:rsid w:val="000B103B"/>
    <w:rsid w:val="000B4E1D"/>
    <w:rsid w:val="000B5925"/>
    <w:rsid w:val="000F364F"/>
    <w:rsid w:val="00121DE6"/>
    <w:rsid w:val="001240A2"/>
    <w:rsid w:val="00130B70"/>
    <w:rsid w:val="00132953"/>
    <w:rsid w:val="001466BA"/>
    <w:rsid w:val="001472ED"/>
    <w:rsid w:val="00150097"/>
    <w:rsid w:val="00150563"/>
    <w:rsid w:val="0017453F"/>
    <w:rsid w:val="00181392"/>
    <w:rsid w:val="0019217E"/>
    <w:rsid w:val="001A3E9D"/>
    <w:rsid w:val="001B13BE"/>
    <w:rsid w:val="001F2A33"/>
    <w:rsid w:val="00202958"/>
    <w:rsid w:val="002045AC"/>
    <w:rsid w:val="00210051"/>
    <w:rsid w:val="00212D08"/>
    <w:rsid w:val="0021610C"/>
    <w:rsid w:val="0024548C"/>
    <w:rsid w:val="00276A88"/>
    <w:rsid w:val="00281B37"/>
    <w:rsid w:val="00284956"/>
    <w:rsid w:val="00292151"/>
    <w:rsid w:val="002B316B"/>
    <w:rsid w:val="002C6983"/>
    <w:rsid w:val="002D29C8"/>
    <w:rsid w:val="002F7BA1"/>
    <w:rsid w:val="003049C6"/>
    <w:rsid w:val="00312E66"/>
    <w:rsid w:val="0032109A"/>
    <w:rsid w:val="003323BB"/>
    <w:rsid w:val="0033241F"/>
    <w:rsid w:val="00334022"/>
    <w:rsid w:val="0034626D"/>
    <w:rsid w:val="003551DA"/>
    <w:rsid w:val="00357CCF"/>
    <w:rsid w:val="003651B0"/>
    <w:rsid w:val="00370EF2"/>
    <w:rsid w:val="00374127"/>
    <w:rsid w:val="003976BB"/>
    <w:rsid w:val="003D101C"/>
    <w:rsid w:val="003D2B25"/>
    <w:rsid w:val="00401D50"/>
    <w:rsid w:val="0040522C"/>
    <w:rsid w:val="00416A45"/>
    <w:rsid w:val="004206A5"/>
    <w:rsid w:val="00421AB5"/>
    <w:rsid w:val="004317EF"/>
    <w:rsid w:val="00441C2D"/>
    <w:rsid w:val="00450E5F"/>
    <w:rsid w:val="00456FA6"/>
    <w:rsid w:val="0046339F"/>
    <w:rsid w:val="00465F5E"/>
    <w:rsid w:val="004676BA"/>
    <w:rsid w:val="004A05FF"/>
    <w:rsid w:val="004A10DD"/>
    <w:rsid w:val="004A4EE4"/>
    <w:rsid w:val="004B4703"/>
    <w:rsid w:val="004B6032"/>
    <w:rsid w:val="004D34BF"/>
    <w:rsid w:val="004F6367"/>
    <w:rsid w:val="00500B05"/>
    <w:rsid w:val="00514C0A"/>
    <w:rsid w:val="00520D4E"/>
    <w:rsid w:val="00521678"/>
    <w:rsid w:val="00523F4F"/>
    <w:rsid w:val="00533D48"/>
    <w:rsid w:val="00540550"/>
    <w:rsid w:val="005455CE"/>
    <w:rsid w:val="0055397D"/>
    <w:rsid w:val="00570E8B"/>
    <w:rsid w:val="005A4577"/>
    <w:rsid w:val="005A5B35"/>
    <w:rsid w:val="005A6A07"/>
    <w:rsid w:val="005B642F"/>
    <w:rsid w:val="005C28EF"/>
    <w:rsid w:val="005D670F"/>
    <w:rsid w:val="00640C36"/>
    <w:rsid w:val="00652251"/>
    <w:rsid w:val="00656E91"/>
    <w:rsid w:val="00662CBB"/>
    <w:rsid w:val="00666CD9"/>
    <w:rsid w:val="00690B1E"/>
    <w:rsid w:val="006A1541"/>
    <w:rsid w:val="006A5DC5"/>
    <w:rsid w:val="006C6672"/>
    <w:rsid w:val="006D0770"/>
    <w:rsid w:val="006D1224"/>
    <w:rsid w:val="00710F78"/>
    <w:rsid w:val="00713F90"/>
    <w:rsid w:val="00723DF9"/>
    <w:rsid w:val="00737A4B"/>
    <w:rsid w:val="007663BE"/>
    <w:rsid w:val="00774305"/>
    <w:rsid w:val="00784514"/>
    <w:rsid w:val="0079415E"/>
    <w:rsid w:val="007A181D"/>
    <w:rsid w:val="007C72DF"/>
    <w:rsid w:val="007C7C42"/>
    <w:rsid w:val="007D12DC"/>
    <w:rsid w:val="007E2809"/>
    <w:rsid w:val="007F7765"/>
    <w:rsid w:val="00812CE3"/>
    <w:rsid w:val="00831996"/>
    <w:rsid w:val="00836ABE"/>
    <w:rsid w:val="008449C3"/>
    <w:rsid w:val="00846D75"/>
    <w:rsid w:val="00847296"/>
    <w:rsid w:val="00853D60"/>
    <w:rsid w:val="00854F83"/>
    <w:rsid w:val="00867DC4"/>
    <w:rsid w:val="00880886"/>
    <w:rsid w:val="008A0028"/>
    <w:rsid w:val="008A79C7"/>
    <w:rsid w:val="008C3070"/>
    <w:rsid w:val="008C4B3B"/>
    <w:rsid w:val="008E46A1"/>
    <w:rsid w:val="008E594B"/>
    <w:rsid w:val="008E7A16"/>
    <w:rsid w:val="00900EB6"/>
    <w:rsid w:val="00917230"/>
    <w:rsid w:val="00920EED"/>
    <w:rsid w:val="00930A98"/>
    <w:rsid w:val="00935DC5"/>
    <w:rsid w:val="009432E4"/>
    <w:rsid w:val="00946D09"/>
    <w:rsid w:val="00950DBF"/>
    <w:rsid w:val="00957DE8"/>
    <w:rsid w:val="00971559"/>
    <w:rsid w:val="0097363C"/>
    <w:rsid w:val="0099769D"/>
    <w:rsid w:val="009A39EA"/>
    <w:rsid w:val="009A7503"/>
    <w:rsid w:val="009B6335"/>
    <w:rsid w:val="009D2BB8"/>
    <w:rsid w:val="009E33E4"/>
    <w:rsid w:val="009F0248"/>
    <w:rsid w:val="009F3E78"/>
    <w:rsid w:val="00A350DA"/>
    <w:rsid w:val="00A568F4"/>
    <w:rsid w:val="00A63E12"/>
    <w:rsid w:val="00A72355"/>
    <w:rsid w:val="00A876BB"/>
    <w:rsid w:val="00A87D2A"/>
    <w:rsid w:val="00A90CC9"/>
    <w:rsid w:val="00A966CF"/>
    <w:rsid w:val="00AA0B98"/>
    <w:rsid w:val="00AA1D34"/>
    <w:rsid w:val="00AA7145"/>
    <w:rsid w:val="00AC04F6"/>
    <w:rsid w:val="00AF25BC"/>
    <w:rsid w:val="00B0272A"/>
    <w:rsid w:val="00B13291"/>
    <w:rsid w:val="00B17F28"/>
    <w:rsid w:val="00B314E8"/>
    <w:rsid w:val="00B678F4"/>
    <w:rsid w:val="00B67C54"/>
    <w:rsid w:val="00BA27A7"/>
    <w:rsid w:val="00BA458C"/>
    <w:rsid w:val="00BA4F10"/>
    <w:rsid w:val="00BC3813"/>
    <w:rsid w:val="00BE7514"/>
    <w:rsid w:val="00C03B0A"/>
    <w:rsid w:val="00C03B47"/>
    <w:rsid w:val="00C17A98"/>
    <w:rsid w:val="00C25E66"/>
    <w:rsid w:val="00C36170"/>
    <w:rsid w:val="00C51C79"/>
    <w:rsid w:val="00C61779"/>
    <w:rsid w:val="00C65F73"/>
    <w:rsid w:val="00C67EF1"/>
    <w:rsid w:val="00C84AE6"/>
    <w:rsid w:val="00C94AE4"/>
    <w:rsid w:val="00CC0576"/>
    <w:rsid w:val="00CE00C5"/>
    <w:rsid w:val="00CE00D7"/>
    <w:rsid w:val="00D02D7A"/>
    <w:rsid w:val="00D07A10"/>
    <w:rsid w:val="00D21580"/>
    <w:rsid w:val="00D25E7F"/>
    <w:rsid w:val="00D33378"/>
    <w:rsid w:val="00D35C5A"/>
    <w:rsid w:val="00D42D99"/>
    <w:rsid w:val="00D465DB"/>
    <w:rsid w:val="00D526BF"/>
    <w:rsid w:val="00D82D62"/>
    <w:rsid w:val="00DA6912"/>
    <w:rsid w:val="00DB2BBE"/>
    <w:rsid w:val="00DD01B0"/>
    <w:rsid w:val="00E038BF"/>
    <w:rsid w:val="00E1260C"/>
    <w:rsid w:val="00E14279"/>
    <w:rsid w:val="00E220ED"/>
    <w:rsid w:val="00E4006B"/>
    <w:rsid w:val="00E4114F"/>
    <w:rsid w:val="00E42496"/>
    <w:rsid w:val="00E43FCD"/>
    <w:rsid w:val="00E44024"/>
    <w:rsid w:val="00E47DEC"/>
    <w:rsid w:val="00E5548D"/>
    <w:rsid w:val="00E60FC6"/>
    <w:rsid w:val="00E72161"/>
    <w:rsid w:val="00E723CC"/>
    <w:rsid w:val="00E72C27"/>
    <w:rsid w:val="00E871F5"/>
    <w:rsid w:val="00E91065"/>
    <w:rsid w:val="00EC159D"/>
    <w:rsid w:val="00EC3F6F"/>
    <w:rsid w:val="00EF2BF9"/>
    <w:rsid w:val="00F00EA2"/>
    <w:rsid w:val="00F02B0C"/>
    <w:rsid w:val="00F06BC1"/>
    <w:rsid w:val="00F34809"/>
    <w:rsid w:val="00F373DC"/>
    <w:rsid w:val="00F52BDD"/>
    <w:rsid w:val="00F65760"/>
    <w:rsid w:val="00FA59A4"/>
    <w:rsid w:val="00FA6E5A"/>
    <w:rsid w:val="00FC6C83"/>
    <w:rsid w:val="00FD6A1E"/>
    <w:rsid w:val="00FF4866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84514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4514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1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7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7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7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7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4A4EE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514C0A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84514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7845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4514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1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7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7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7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7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965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St-3235/2016</izvorni_sadrzaj>
    <derivirana_varijabla naziv="DomainObject.Predmet.OznakaBroj_1">St-3235/2016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PLANET jednostavno društvo s ograničenom odgovornošću za ugostiteljstvo zastupanog po punomoćniku Nenad Stipanović</izvorni_sadrzaj>
    <derivirana_varijabla naziv="DomainObject.Predmet.ProtustrankaFormated_1">  ŠESTI PLANET jednostavno društvo s ograničenom odgovornošću za ugostiteljstvo zastupanog po punomoćniku Nenad Stipanović</derivirana_varijabla>
  </DomainObject.Predmet.ProtustrankaFormated>
  <DomainObject.Predmet.ProtustrankaFormatedOIB>
    <izvorni_sadrzaj>  ŠESTI PLANET jednostavno društvo s ograničenom odgovornošću za ugostiteljstvo, OIB 62703232154 zastupanog po punomoćniku Nenad Stipanović</izvorni_sadrzaj>
    <derivirana_varijabla naziv="DomainObject.Predmet.ProtustrankaFormatedOIB_1">  ŠESTI PLANET jednostavno društvo s ograničenom odgovornošću za ugostiteljstvo, OIB 62703232154 zastupanog po punomoćniku Nenad Stipanović</derivirana_varijabla>
  </DomainObject.Predmet.ProtustrankaFormatedOIB>
  <DomainObject.Predmet.ProtustrankaFormatedWithAdress>
    <izvorni_sadrzaj> ŠESTI PLANET jednostavno društvo s ograničenom odgovornošću za ugostiteljstvo, Ante Starčevića 89, 44430 Hrvatska Kostajnica zastupanog po punomoćniku Nenad Stipanović</izvorni_sadrzaj>
    <derivirana_varijabla naziv="DomainObject.Predmet.ProtustrankaFormatedWithAdress_1"> ŠESTI PLANET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PLANET jednostavno društvo s ograničenom odgovornošću za ugostiteljstvo, OIB 62703232154, Ante Starčevića 89, 44430 Hrvatska Kostajnica zastupanog po punomoćniku Nenad Stipanović</izvorni_sadrzaj>
    <derivirana_varijabla naziv="DomainObject.Predmet.ProtustrankaFormatedWithAdressOIB_1"> ŠESTI PLANET jednostavno društvo s ograničenom odgovornošću za ugostiteljstvo, OIB 62703232154, Ante Starčevića 89, 44430 Hrvatska Kostajnica zastupanog po punomoćniku Nenad Stipanović</derivirana_varijabla>
  </DomainObject.Predmet.ProtustrankaFormatedWithAdressOIB>
  <DomainObject.Predmet.ProtustrankaWithAdress>
    <izvorni_sadrzaj>ŠESTI PLANET jednostavno društvo s ograničenom odgovornošću za ugostiteljstvo Ante Starčevića 89, 44430 Hrvatska Kostajnica</izvorni_sadrzaj>
    <derivirana_varijabla naziv="DomainObject.Predmet.ProtustrankaWithAdress_1">ŠESTI PLANET jednostavno društvo s ograničenom odgovornošću za ugostiteljstvo Ante Starčevića 89, 44430 Hrvatska Kostajnica</derivirana_varijabla>
  </DomainObject.Predmet.ProtustrankaWithAdress>
  <DomainObject.Predmet.ProtustrankaWithAdressOIB>
    <izvorni_sadrzaj>ŠESTI PLANET jednostavno društvo s ograničenom odgovornošću za ugostiteljstvo, OIB 62703232154, Ante Starčevića 89, 44430 Hrvatska Kostajnica</izvorni_sadrzaj>
    <derivirana_varijabla naziv="DomainObject.Predmet.ProtustrankaWithAdressOIB_1">ŠESTI PLANET jednostavno društvo s ograničenom odgovornošću za ugostiteljstvo, OIB 62703232154, Ante Starčevića 89, 44430 Hrvatska Kostajnica</derivirana_varijabla>
  </DomainObject.Predmet.ProtustrankaWithAdressOIB>
  <DomainObject.Predmet.ProtustrankaNazivFormated>
    <izvorni_sadrzaj>ŠESTI PLANET jednostavno društvo s ograničenom odgovornošću za ugostiteljstvo</izvorni_sadrzaj>
    <derivirana_varijabla naziv="DomainObject.Predmet.ProtustrankaNazivFormated_1">ŠESTI PLANET jednostavno društvo s ograničenom odgovornošću za ugostiteljstvo</derivirana_varijabla>
  </DomainObject.Predmet.ProtustrankaNazivFormated>
  <DomainObject.Predmet.ProtustrankaNazivFormatedOIB>
    <izvorni_sadrzaj>ŠESTI PLANET jednostavno društvo s ograničenom odgovornošću za ugostiteljstvo, OIB 62703232154</izvorni_sadrzaj>
    <derivirana_varijabla naziv="DomainObject.Predmet.ProtustrankaNazivFormatedOIB_1">ŠESTI PLANET jednostavno društvo s ograničenom odgovornošću za ugostiteljstvo, OIB 62703232154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PLANET jednostavno društvo s ograničenom odgovornošću za ugostiteljstvo zastupanog po punomoćniku Nenad Stipanović</item>
    </izvorni_sadrzaj>
    <derivirana_varijabla naziv="DomainObject.Predmet.ProtuStrankaListFormated_1">
      <item>ŠESTI PLANET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PLANET jednostavno društvo s ograničenom odgovornošću za ugostiteljstvo, OIB 62703232154 zastupanog po punomoćniku Nenad Stipanović</item>
    </izvorni_sadrzaj>
    <derivirana_varijabla naziv="DomainObject.Predmet.ProtuStrankaListFormatedOIB_1">
      <item>ŠESTI PLANET jednostavno društvo s ograničenom odgovornošću za ugostiteljstvo, OIB 62703232154 zastupanog po punomoćniku Nenad Stipanović</item>
    </derivirana_varijabla>
  </DomainObject.Predmet.ProtuStrankaListFormatedOIB>
  <DomainObject.Predmet.ProtuStrankaListFormatedWithAdress>
    <izvorni_sadrzaj>
      <item>ŠESTI PLANET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PLANET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PLANET jednostavno društvo s ograničenom odgovornošću za ugostiteljstvo, OIB 62703232154, Ante Starčevića 89, 44430 Hrvatska Kostajnica zastupanog po punomoćniku Nenad Stipanović</item>
    </izvorni_sadrzaj>
    <derivirana_varijabla naziv="DomainObject.Predmet.ProtuStrankaListFormatedWithAdressOIB_1">
      <item>ŠESTI PLANET jednostavno društvo s ograničenom odgovornošću za ugostiteljstvo, OIB 62703232154,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PLANET jednostavno društvo s ograničenom odgovornošću za ugostiteljstvo</item>
    </izvorni_sadrzaj>
    <derivirana_varijabla naziv="DomainObject.Predmet.ProtuStrankaListNazivFormated_1">
      <item>ŠESTI PLANET jednostavno društvo s ograničenom odgovornošću za ugostiteljstvo</item>
    </derivirana_varijabla>
  </DomainObject.Predmet.ProtuStrankaListNazivFormated>
  <DomainObject.Predmet.ProtuStrankaListNazivFormatedOIB>
    <izvorni_sadrzaj>
      <item>ŠESTI PLANET jednostavno društvo s ograničenom odgovornošću za ugostiteljstvo, OIB 62703232154</item>
    </izvorni_sadrzaj>
    <derivirana_varijabla naziv="DomainObject.Predmet.ProtuStrankaListNazivFormatedOIB_1">
      <item>ŠESTI PLANET jednostavno društvo s ograničenom odgovornošću za ugostiteljstvo, OIB 62703232154</item>
    </derivirana_varijabla>
  </DomainObject.Predmet.ProtuStrankaListNazivFormatedOIB>
  <DomainObject.Predmet.OstaliListFormated>
    <izvorni_sadrzaj>
      <item>Nenad Stipanović punomoćnik sudionika u postupku ŠESTI PLANET jednostavno društvo s ograničenom odgovornošću za ugostiteljstvo</item>
    </izvorni_sadrzaj>
    <derivirana_varijabla naziv="DomainObject.Predmet.OstaliListFormated_1">
      <item>Nenad Stipanović punomoćnik sudionika u postupku ŠESTI PLANET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PLANET jednostavno društvo s ograničenom odgovornošću za ugostiteljstvo</item>
    </izvorni_sadrzaj>
    <derivirana_varijabla naziv="DomainObject.Predmet.OstaliListFormatedOIB_1">
      <item>Nenad Stipanović, OIB 34263792947 punomoćnik sudionika u postupku ŠESTI PLANET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PLANET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PLANET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PLANET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PLANET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PLANET jednostavno društvo s ograničenom odgovornošću za ugostiteljstvo</izvorni_sadrzaj>
    <derivirana_varijabla naziv="DomainObject.Predmet.ProtustrankaIDrugi_1">ŠESTI PLANET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PLANET jednostavno društvo s ograničenom odgovornošću za ugostiteljstvo, OIB 62703232154, Ante Starčevića 89, 44430 Hrvatska Kostajnica</izvorni_sadrzaj>
    <derivirana_varijabla naziv="DomainObject.Predmet.ProtustrankaIDrugiAdressOIB_1">ŠESTI PLANET jednostavno društvo s ograničenom odgovornošću za ugostiteljstvo, OIB 62703232154,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ŠESTI PLANET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PLANET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PLANET jednostavno društvo s ograničenom odgovornošću za ugostiteljstvo, OIB 62703232154,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62703232154</item>
      <item>, OIB 34263792947</item>
    </izvorni_sadrzaj>
    <derivirana_varijabla naziv="DomainObject.Predmet.SudioniciListNazivOIB_1">
      <item>, OIB 85821130368</item>
      <item>, OIB 62703232154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7B990-FB5A-4FA9-A8ED-3E05DD14E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1125</properties:Words>
  <properties:Characters>6229</properties:Characters>
  <properties:Lines>129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2018-02-13T09:46:00Z</dcterms:created>
  <dc:creator>x</dc:creator>
  <cp:lastModifiedBy>Renata Klokočki</cp:lastModifiedBy>
  <cp:lastPrinted>2018-01-30T09:15:00Z</cp:lastPrinted>
  <dcterms:modified xmlns:xsi="http://www.w3.org/2001/XMLSchema-instance" xsi:type="dcterms:W3CDTF">2018-02-13T09:55:00Z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