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4f8b" w14:paraId="72a4f8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2C00FB">
        <w:rPr>
          <w:b/>
          <w:sz w:val="22"/>
          <w:szCs w:val="22"/>
        </w:rPr>
        <w:t>0</w:t>
      </w:r>
      <w:r w:rsidR="00B93F2D">
        <w:rPr>
          <w:b/>
          <w:sz w:val="22"/>
          <w:szCs w:val="22"/>
        </w:rPr>
        <w:t>4</w:t>
      </w:r>
      <w:r w:rsidR="00B2777B">
        <w:rPr>
          <w:b/>
          <w:sz w:val="22"/>
          <w:szCs w:val="22"/>
        </w:rPr>
        <w:t>3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2777B">
        <w:rPr>
          <w:b/>
          <w:sz w:val="22"/>
          <w:szCs w:val="22"/>
        </w:rPr>
        <w:t xml:space="preserve"> SENTIĆ TRADE d.o.o., OIB: 18448495177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B2777B">
        <w:rPr>
          <w:b/>
          <w:sz w:val="22"/>
          <w:szCs w:val="22"/>
        </w:rPr>
        <w:t>SENTIĆ TRADE d.o.o., OIB: 18448495177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B2777B">
        <w:rPr>
          <w:sz w:val="22"/>
          <w:szCs w:val="22"/>
        </w:rPr>
        <w:t>48.375,83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22344"/>
    <w:rsid w:val="00166031"/>
    <w:rsid w:val="00167F2F"/>
    <w:rsid w:val="001924E7"/>
    <w:rsid w:val="001D333B"/>
    <w:rsid w:val="002C00FB"/>
    <w:rsid w:val="002D6C94"/>
    <w:rsid w:val="003F7AB1"/>
    <w:rsid w:val="00447F0F"/>
    <w:rsid w:val="004E2A1F"/>
    <w:rsid w:val="005D3F65"/>
    <w:rsid w:val="006D4923"/>
    <w:rsid w:val="006F0D91"/>
    <w:rsid w:val="00731956"/>
    <w:rsid w:val="007615C9"/>
    <w:rsid w:val="0079356B"/>
    <w:rsid w:val="007971E5"/>
    <w:rsid w:val="007C71CF"/>
    <w:rsid w:val="007D1F61"/>
    <w:rsid w:val="00867C67"/>
    <w:rsid w:val="008B1FE5"/>
    <w:rsid w:val="008B566A"/>
    <w:rsid w:val="009A6623"/>
    <w:rsid w:val="009C5A5C"/>
    <w:rsid w:val="00A1036C"/>
    <w:rsid w:val="00A4000E"/>
    <w:rsid w:val="00AA0F23"/>
    <w:rsid w:val="00AC519C"/>
    <w:rsid w:val="00B2777B"/>
    <w:rsid w:val="00B77B32"/>
    <w:rsid w:val="00B93F2D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St-2043/2015-6</izvorni_sadrzaj>
    <derivirana_varijabla naziv="DomainObject.Oznaka_1">St-2043/2015-6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St-2043/2015</izvorni_sadrzaj>
    <derivirana_varijabla naziv="DomainObject.Predmet.OznakaBroj_1">St-2043/2015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SENTIĆ TRADE društvo s ograničenom odgovornošću za unutarnju i vanjsku trgovinu, ugostiteljstvo, turizam i usluge</izvorni_sadrzaj>
    <derivirana_varijabla naziv="DomainObject.Predmet.ProtustrankaFormated_1">  SENTIĆ TRADE društvo s ograničenom odgovornošću za unutarnju i vanjsku trgovinu, ugostiteljstvo, turizam i usluge</derivirana_varijabla>
  </DomainObject.Predmet.ProtustrankaFormated>
  <DomainObject.Predmet.ProtustrankaFormatedOIB>
    <izvorni_sadrzaj>  SENTIĆ TRADE društvo s ograničenom odgovornošću za unutarnju i vanjsku trgovinu, ugostiteljstvo, turizam i usluge, OIB 18448495177</izvorni_sadrzaj>
    <derivirana_varijabla naziv="DomainObject.Predmet.ProtustrankaFormatedOIB_1">  SENTIĆ TRADE društvo s ograničenom odgovornošću za unutarnju i vanjsku trgovinu, ugostiteljstvo, turizam i usluge, OIB 18448495177</derivirana_varijabla>
  </DomainObject.Predmet.ProtustrankaFormatedOIB>
  <DomainObject.Predmet.ProtustrankaFormatedWithAdress>
    <izvorni_sadrzaj> SENTIĆ TRADE društvo s ograničenom odgovornošću za unutarnju i vanjsku trgovinu, ugostiteljstvo, turizam i usluge, Gorica Svetog Vlaha 8, 20000 Dubrovnik</izvorni_sadrzaj>
    <derivirana_varijabla naziv="DomainObject.Predmet.ProtustrankaFormatedWithAdress_1"> SENTIĆ TRADE društvo s ograničenom odgovornošću za unutarnju i vanjsku trgovinu, ugostiteljstvo, turizam i usluge, Gorica Svetog Vlaha 8, 20000 Dubrovnik</derivirana_varijabla>
  </DomainObject.Predmet.ProtustrankaFormatedWithAdress>
  <DomainObject.Predmet.ProtustrankaFormatedWithAdressOIB>
    <izvorni_sadrzaj> SENTIĆ TRADE društvo s ograničenom odgovornošću za unutarnju i vanjsku trgovinu, ugostiteljstvo, turizam i usluge, OIB 18448495177, Gorica Svetog Vlaha 8, 20000 Dubrovnik</izvorni_sadrzaj>
    <derivirana_varijabla naziv="DomainObject.Predmet.ProtustrankaFormatedWithAdressOIB_1"> SENTIĆ TRADE društvo s ograničenom odgovornošću za unutarnju i vanjsku trgovinu, ugostiteljstvo, turizam i usluge, OIB 18448495177, Gorica Svetog Vlaha 8, 20000 Dubrovnik</derivirana_varijabla>
  </DomainObject.Predmet.ProtustrankaFormatedWithAdressOIB>
  <DomainObject.Predmet.ProtustrankaWithAdress>
    <izvorni_sadrzaj>SENTIĆ TRADE društvo s ograničenom odgovornošću za unutarnju i vanjsku trgovinu, ugostiteljstvo, turizam i usluge Gorica Svetog Vlaha 8, 20000 Dubrovnik</izvorni_sadrzaj>
    <derivirana_varijabla naziv="DomainObject.Predmet.ProtustrankaWithAdress_1">SENTIĆ TRADE društvo s ograničenom odgovornošću za unutarnju i vanjsku trgovinu, ugostiteljstvo, turizam i usluge Gorica Svetog Vlaha 8, 20000 Dubrovnik</derivirana_varijabla>
  </DomainObject.Predmet.ProtustrankaWithAdress>
  <DomainObject.Predmet.ProtustrankaWithAdressOIB>
    <izvorni_sadrzaj>SENTIĆ TRADE društvo s ograničenom odgovornošću za unutarnju i vanjsku trgovinu, ugostiteljstvo, turizam i usluge, OIB 18448495177, Gorica Svetog Vlaha 8, 20000 Dubrovnik</izvorni_sadrzaj>
    <derivirana_varijabla naziv="DomainObject.Predmet.ProtustrankaWithAdressOIB_1">SENTIĆ TRADE društvo s ograničenom odgovornošću za unutarnju i vanjsku trgovinu, ugostiteljstvo, turizam i usluge, OIB 18448495177, Gorica Svetog Vlaha 8, 20000 Dubrovnik</derivirana_varijabla>
  </DomainObject.Predmet.ProtustrankaWithAdressOIB>
  <DomainObject.Predmet.ProtustrankaNazivFormated>
    <izvorni_sadrzaj>SENTIĆ TRADE društvo s ograničenom odgovornošću za unutarnju i vanjsku trgovinu, ugostiteljstvo, turizam i usluge</izvorni_sadrzaj>
    <derivirana_varijabla naziv="DomainObject.Predmet.ProtustrankaNazivFormated_1">SENTIĆ TRADE društvo s ograničenom odgovornošću za unutarnju i vanjsku trgovinu, ugostiteljstvo, turizam i usluge</derivirana_varijabla>
  </DomainObject.Predmet.ProtustrankaNazivFormated>
  <DomainObject.Predmet.ProtustrankaNazivFormatedOIB>
    <izvorni_sadrzaj>SENTIĆ TRADE društvo s ograničenom odgovornošću za unutarnju i vanjsku trgovinu, ugostiteljstvo, turizam i usluge, OIB 18448495177</izvorni_sadrzaj>
    <derivirana_varijabla naziv="DomainObject.Predmet.ProtustrankaNazivFormatedOIB_1">SENTIĆ TRADE društvo s ograničenom odgovornošću za unutarnju i vanjsku trgovinu, ugostiteljstvo, turizam i usluge, OIB 18448495177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48375.83</izvorni_sadrzaj>
    <derivirana_varijabla naziv="DomainObject.Predmet.TrenutnaVrijednost_1">48375.83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SENTIĆ TRADE društvo s ograničenom odgovornošću za unutarnju i vanjsku trgovinu, ugostiteljstvo, turizam i usluge</item>
    </izvorni_sadrzaj>
    <derivirana_varijabla naziv="DomainObject.Predmet.ProtuStrankaListFormated_1">
      <item>SENTIĆ TRADE društvo s ograničenom odgovornošću za unutarnju i vanjsku trgovinu, ugostiteljstvo, turizam i usluge</item>
    </derivirana_varijabla>
  </DomainObject.Predmet.ProtuStrankaListFormated>
  <DomainObject.Predmet.ProtuStrankaListFormatedOIB>
    <izvorni_sadrzaj>
      <item>SENTIĆ TRADE društvo s ograničenom odgovornošću za unutarnju i vanjsku trgovinu, ugostiteljstvo, turizam i usluge, OIB 18448495177</item>
    </izvorni_sadrzaj>
    <derivirana_varijabla naziv="DomainObject.Predmet.ProtuStrankaListFormatedOIB_1">
      <item>SENTIĆ TRADE društvo s ograničenom odgovornošću za unutarnju i vanjsku trgovinu, ugostiteljstvo, turizam i usluge, OIB 18448495177</item>
    </derivirana_varijabla>
  </DomainObject.Predmet.ProtuStrankaListFormatedOIB>
  <DomainObject.Predmet.ProtuStrankaListFormatedWithAdress>
    <izvorni_sadrzaj>
      <item>SENTIĆ TRADE društvo s ograničenom odgovornošću za unutarnju i vanjsku trgovinu, ugostiteljstvo, turizam i usluge, Gorica Svetog Vlaha 8, 20000 Dubrovnik</item>
    </izvorni_sadrzaj>
    <derivirana_varijabla naziv="DomainObject.Predmet.ProtuStrankaListFormatedWithAdress_1">
      <item>SENTIĆ TRADE društvo s ograničenom odgovornošću za unutarnju i vanjsku trgovinu, ugostiteljstvo, turizam i usluge, Gorica Svetog Vlaha 8, 20000 Dubrovnik</item>
    </derivirana_varijabla>
  </DomainObject.Predmet.ProtuStrankaListFormatedWithAdress>
  <DomainObject.Predmet.ProtuStrankaListFormatedWithAdressOIB>
    <izvorni_sadrzaj>
      <item>SENTIĆ TRADE društvo s ograničenom odgovornošću za unutarnju i vanjsku trgovinu, ugostiteljstvo, turizam i usluge, OIB 18448495177, Gorica Svetog Vlaha 8, 20000 Dubrovnik</item>
    </izvorni_sadrzaj>
    <derivirana_varijabla naziv="DomainObject.Predmet.ProtuStrankaListFormatedWithAdressOIB_1">
      <item>SENTIĆ TRADE društvo s ograničenom odgovornošću za unutarnju i vanjsku trgovinu, ugostiteljstvo, turizam i usluge, OIB 18448495177, Gorica Svetog Vlaha 8, 20000 Dubrovnik</item>
    </derivirana_varijabla>
  </DomainObject.Predmet.ProtuStrankaListFormatedWithAdressOIB>
  <DomainObject.Predmet.ProtuStrankaListNazivFormated>
    <izvorni_sadrzaj>
      <item>SENTIĆ TRADE društvo s ograničenom odgovornošću za unutarnju i vanjsku trgovinu, ugostiteljstvo, turizam i usluge</item>
    </izvorni_sadrzaj>
    <derivirana_varijabla naziv="DomainObject.Predmet.ProtuStrankaListNazivFormated_1">
      <item>SENTIĆ TRADE društvo s ograničenom odgovornošću za unutarnju i vanjsku trgovinu, ugostiteljstvo, turizam i usluge</item>
    </derivirana_varijabla>
  </DomainObject.Predmet.ProtuStrankaListNazivFormated>
  <DomainObject.Predmet.ProtuStrankaListNazivFormatedOIB>
    <izvorni_sadrzaj>
      <item>SENTIĆ TRADE društvo s ograničenom odgovornošću za unutarnju i vanjsku trgovinu, ugostiteljstvo, turizam i usluge, OIB 18448495177</item>
    </izvorni_sadrzaj>
    <derivirana_varijabla naziv="DomainObject.Predmet.ProtuStrankaListNazivFormatedOIB_1">
      <item>SENTIĆ TRADE društvo s ograničenom odgovornošću za unutarnju i vanjsku trgovinu, ugostiteljstvo, turizam i usluge, OIB 18448495177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St-2043/2015-6</izvorni_sadrzaj>
    <derivirana_varijabla naziv="DomainObject.PoslovniBrojDokumenta_1">St-2043/2015-6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SENTIĆ TRADE društvo s ograničenom odgovornošću za unutarnju i vanjsku trgovinu, ugostiteljstvo, turizam i usluge</izvorni_sadrzaj>
    <derivirana_varijabla naziv="DomainObject.Predmet.ProtustrankaIDrugi_1">SENTIĆ TRADE društvo s ograničenom odgovornošću za unutarnju i vanjsku trgovinu, ugostiteljstvo,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SENTIĆ TRADE društvo s ograničenom odgovornošću za unutarnju i vanjsku trgovinu, ugostiteljstvo, turizam i usluge, OIB 18448495177, Gorica Svetog Vlaha 8, 20000 Dubrovnik</izvorni_sadrzaj>
    <derivirana_varijabla naziv="DomainObject.Predmet.ProtustrankaIDrugiAdressOIB_1">SENTIĆ TRADE društvo s ograničenom odgovornošću za unutarnju i vanjsku trgovinu, ugostiteljstvo, turizam i usluge, OIB 18448495177, Gorica Svetog Vlaha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SENTIĆ TRADE društvo s ograničenom odgovornošću za unutarnju i vanjsku trgovinu, ugostiteljstvo, turizam i usluge</item>
    </izvorni_sadrzaj>
    <derivirana_varijabla naziv="DomainObject.Predmet.SudioniciListNaziv_1">
      <item>FINA RC SPLIT, PODRUŽNICA DUBROVNIK</item>
      <item>SENTIĆ TRADE društvo s ograničenom odgovornošću za unutarnju i vanjsku trgovinu, ugostiteljstvo,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SENTIĆ TRADE društvo s ograničenom odgovornošću za unutarnju i vanjsku trgovinu, ugostiteljstvo, turizam i usluge, OIB 18448495177, Gorica Svetog Vlaha 8,20000 Dubrovnik</item>
    </izvorni_sadrzaj>
    <derivirana_varijabla naziv="DomainObject.Predmet.SudioniciListAdressOIB_1">
      <item>FINA RC SPLIT, PODRUŽNICA DUBROVNIK, OIB 85821130368, VUKOVARSKA 2,20000 Dubrovnik</item>
      <item>SENTIĆ TRADE društvo s ograničenom odgovornošću za unutarnju i vanjsku trgovinu, ugostiteljstvo, turizam i usluge, OIB 18448495177, Gorica Svetog Vlaha 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18448495177</item>
    </izvorni_sadrzaj>
    <derivirana_varijabla naziv="DomainObject.Predmet.SudioniciListNazivOIB_1">
      <item>, OIB 85821130368</item>
      <item>, OIB 18448495177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1567</properties:Characters>
  <properties:Lines>50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2016-01-18T11:21:00Z</dcterms:created>
  <dc:creator>Mirjana Mihović</dc:creator>
  <cp:lastModifiedBy>Mara Marčinko</cp:lastModifiedBy>
  <cp:lastPrinted>2016-01-18T11:20:00Z</cp:lastPrinted>
  <dcterms:modified xmlns:xsi="http://www.w3.org/2001/XMLSchema-instance" xsi:type="dcterms:W3CDTF">2016-01-19T12:23:00Z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St-2043/2015-6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