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1d0a" w14:paraId="da71d0a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</w:t>
      </w:r>
      <w:r w:rsidR="00036815">
        <w:t xml:space="preserve"> 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EC4D95">
        <w:t>1645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B621CF" w:rsidP="0029051A" w:rsidR="00481874" w:rsidRPr="0029051A">
      <w:pPr>
        <w:ind w:firstLine="720"/>
        <w:jc w:val="both"/>
      </w:pPr>
      <w:r w:rsidRPr="00B621CF">
        <w:t>Trgovački sud u Zagrebu po sucu pojedincu Mislavu Kolakušiću kao stečajnom sucu u stečajnom postupku povodom prijedloga Valentina Puž, Dugo Selo, Vladimira Nazora 9, OIB:13383759935, za otvaranje stečajnog postupka nad dužnikom PRIGORJE PLAN PLUS d.o.o. za trgovinu i usluge, Dugo Selo, Kopčevec, Kopčevečka 8,  OIB:90087147883</w:t>
      </w:r>
      <w:r w:rsidR="00BC5677" w:rsidRPr="00BC5677">
        <w:t xml:space="preserve">, </w:t>
      </w:r>
      <w:r w:rsidR="000D667C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B621CF" w:rsidRPr="00B621CF">
        <w:t>PRIGORJE PLAN PLUS d.o.o. za trgovinu i usluge, Dugo Selo, Kopčevec, Kopčevečka 8,  OIB:90087147883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B621CF" w:rsidRPr="00B621CF">
        <w:t>TOMISLAV ČOGA, Zagreb, Vranovinski ogranak 12, OIB:82870226709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B621CF" w:rsidRPr="00B621CF">
        <w:t>PRIGORJE PLAN PLUS d.o.o. za trgovinu i usluge, Dugo Selo, Kopčevec, Kopčevečka 8,  OIB:90087147883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B621CF" w:rsidP="00B621CF" w:rsidR="00B621CF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Vjerovnik – radnik dužnika je podnio prijedlog za otvaranje stečajnog postupka nad dužnikom radi neisplate više od tri uzastopne plaće o čemu je priložio dokaze u spis predmeta obračun plaće i potvrda porezne uprave (lista 3 – 27 spisa predmeta)..</w:t>
      </w:r>
    </w:p>
    <w:p w:rsidRDefault="00B621CF" w:rsidP="00B621CF" w:rsidR="00B621CF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Na ročištu radi rasprave o uvjetima za otvaranje stečajnog postupka nad dužnikom održanom 19. travnja 2017. zastupnik po zakonu dužnika izjavio je da se ne protivi otvaranju stečajnog postupka nad dužnikom.</w:t>
      </w:r>
    </w:p>
    <w:p w:rsidRDefault="00B621CF" w:rsidP="00B621CF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Privremeni stečajni upravitelj je iozlagao sukladno pisanom izvješću te utvrdio da su ostvareni stečajni razlozi te da imovina dužnika nije dovoljna za namirenje troškova prethodnog i stečajnog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EC4D95">
        <w:t>1645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EC4D95">
        <w:t>20</w:t>
      </w:r>
      <w:r w:rsidR="00667B0F" w:rsidRPr="00667B0F">
        <w:t xml:space="preserve">. </w:t>
      </w:r>
      <w:r w:rsidR="00EC4D95">
        <w:t xml:space="preserve">travnja </w:t>
      </w:r>
      <w:r w:rsidR="00667B0F" w:rsidRPr="00667B0F">
        <w:t>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EC4D95">
        <w:t>20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lastRenderedPageBreak/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0D667C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FC0F01" w:rsidR="00FC0F01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</w:t>
      </w:r>
      <w:r w:rsidR="00FC0F01"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FC0F01" w:rsidP="00FC0F01" w:rsidR="00FC0F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FC0F01" w:rsidP="00FC0F01" w:rsidR="00FC0F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FC0F01" w:rsidP="00FC0F01" w:rsidR="00FC0F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C0F01" w:rsidP="00FC0F01" w:rsidR="00FC0F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C0F01" w:rsidP="00FC0F01" w:rsidR="00FC0F0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C0F01" w:rsidP="00FC0F01" w:rsidR="00FC0F01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FC0F01" w:rsidP="00FC0F01" w:rsidR="00FC0F01">
      <w:pPr>
        <w:overflowPunct w:val="false"/>
        <w:jc w:val="both"/>
      </w:pPr>
    </w:p>
    <w:p w:rsidRDefault="00FC0F01" w:rsidP="00FC0F01" w:rsidR="00FC0F01">
      <w:pPr>
        <w:rPr>
          <w:sz w:val="22"/>
          <w:szCs w:val="22"/>
        </w:rPr>
      </w:pPr>
    </w:p>
    <w:p w:rsidRDefault="00FC0F01" w:rsidP="00FC0F01" w:rsidR="00FC0F01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FC0F01" w:rsidP="00FC0F01" w:rsidR="00FC0F01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FC0F01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F0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EC4D95">
      <w:t>1645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171C0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667C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AB1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67CEA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21C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A7939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1F3F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03BC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D95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0F01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0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0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333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St-1645/2016</izvorni_sadrzaj>
    <derivirana_varijabla naziv="DomainObject.Predmet.OznakaBroj_1">St-1645/2016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PRIGORJE PLAN PLUS d.o.o.</izvorni_sadrzaj>
    <derivirana_varijabla naziv="DomainObject.Predmet.ProtustrankaFormated_1">  PRIGORJE PLAN PLUS d.o.o.</derivirana_varijabla>
  </DomainObject.Predmet.ProtustrankaFormated>
  <DomainObject.Predmet.ProtustrankaFormatedOIB>
    <izvorni_sadrzaj>  PRIGORJE PLAN PLUS d.o.o., OIB 90087147883</izvorni_sadrzaj>
    <derivirana_varijabla naziv="DomainObject.Predmet.ProtustrankaFormatedOIB_1">  PRIGORJE PLAN PLUS d.o.o., OIB 90087147883</derivirana_varijabla>
  </DomainObject.Predmet.ProtustrankaFormatedOIB>
  <DomainObject.Predmet.ProtustrankaFormatedWithAdress>
    <izvorni_sadrzaj> PRIGORJE PLAN PLUS d.o.o., Kopčevec, Kopčevečka 8, 10370 Dugo Selo</izvorni_sadrzaj>
    <derivirana_varijabla naziv="DomainObject.Predmet.ProtustrankaFormatedWithAdress_1"> PRIGORJE PLAN PLUS d.o.o., Kopčevec, Kopčevečka 8, 10370 Dugo Selo</derivirana_varijabla>
  </DomainObject.Predmet.ProtustrankaFormatedWithAdress>
  <DomainObject.Predmet.ProtustrankaFormatedWithAdressOIB>
    <izvorni_sadrzaj> PRIGORJE PLAN PLUS d.o.o., OIB 90087147883, Kopčevec, Kopčevečka 8, 10370 Dugo Selo</izvorni_sadrzaj>
    <derivirana_varijabla naziv="DomainObject.Predmet.ProtustrankaFormatedWithAdressOIB_1"> PRIGORJE PLAN PLUS d.o.o., OIB 90087147883, Kopčevec, Kopčevečka 8, 10370 Dugo Selo</derivirana_varijabla>
  </DomainObject.Predmet.ProtustrankaFormatedWithAdressOIB>
  <DomainObject.Predmet.ProtustrankaWithAdress>
    <izvorni_sadrzaj>PRIGORJE PLAN PLUS d.o.o. Kopčevec, Kopčevečka 8, 10370 Dugo Selo</izvorni_sadrzaj>
    <derivirana_varijabla naziv="DomainObject.Predmet.ProtustrankaWithAdress_1">PRIGORJE PLAN PLUS d.o.o. Kopčevec, Kopčevečka 8, 10370 Dugo Selo</derivirana_varijabla>
  </DomainObject.Predmet.ProtustrankaWithAdress>
  <DomainObject.Predmet.ProtustrankaWithAdressOIB>
    <izvorni_sadrzaj>PRIGORJE PLAN PLUS d.o.o., OIB 90087147883, Kopčevec, Kopčevečka 8, 10370 Dugo Selo</izvorni_sadrzaj>
    <derivirana_varijabla naziv="DomainObject.Predmet.ProtustrankaWithAdressOIB_1">PRIGORJE PLAN PLUS d.o.o., OIB 90087147883, Kopčevec, Kopčevečka 8, 10370 Dugo Selo</derivirana_varijabla>
  </DomainObject.Predmet.ProtustrankaWithAdressOIB>
  <DomainObject.Predmet.ProtustrankaNazivFormated>
    <izvorni_sadrzaj>PRIGORJE PLAN PLUS d.o.o.</izvorni_sadrzaj>
    <derivirana_varijabla naziv="DomainObject.Predmet.ProtustrankaNazivFormated_1">PRIGORJE PLAN PLUS d.o.o.</derivirana_varijabla>
  </DomainObject.Predmet.ProtustrankaNazivFormated>
  <DomainObject.Predmet.ProtustrankaNazivFormatedOIB>
    <izvorni_sadrzaj>PRIGORJE PLAN PLUS d.o.o., OIB 90087147883</izvorni_sadrzaj>
    <derivirana_varijabla naziv="DomainObject.Predmet.ProtustrankaNazivFormatedOIB_1">PRIGORJE PLAN PLUS d.o.o., OIB 90087147883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Valentina Puž; VJEROVNICI</izvorni_sadrzaj>
    <derivirana_varijabla naziv="DomainObject.Predmet.StrankaFormated_1">  Valentina Puž; VJEROVNICI</derivirana_varijabla>
  </DomainObject.Predmet.StrankaFormated>
  <DomainObject.Predmet.StrankaFormatedOIB>
    <izvorni_sadrzaj>  Valentina Puž, OIB 13383759935; VJEROVNICI</izvorni_sadrzaj>
    <derivirana_varijabla naziv="DomainObject.Predmet.StrankaFormatedOIB_1">  Valentina Puž, OIB 13383759935; VJEROVNICI</derivirana_varijabla>
  </DomainObject.Predmet.StrankaFormatedOIB>
  <DomainObject.Predmet.StrankaFormatedWithAdress>
    <izvorni_sadrzaj> Valentina Puž, Vladimira Nazora 9, 10370 Dugo Selo; VJEROVNICI</izvorni_sadrzaj>
    <derivirana_varijabla naziv="DomainObject.Predmet.StrankaFormatedWithAdress_1"> Valentina Puž, Vladimira Nazora 9, 10370 Dugo Selo; VJEROVNICI</derivirana_varijabla>
  </DomainObject.Predmet.StrankaFormatedWithAdress>
  <DomainObject.Predmet.StrankaFormatedWithAdressOIB>
    <izvorni_sadrzaj> Valentina Puž, OIB 13383759935, Vladimira Nazora 9, 10370 Dugo Selo; VJEROVNICI</izvorni_sadrzaj>
    <derivirana_varijabla naziv="DomainObject.Predmet.StrankaFormatedWithAdressOIB_1"> Valentina Puž, OIB 13383759935, Vladimira Nazora 9, 10370 Dugo Selo; VJEROVNICI</derivirana_varijabla>
  </DomainObject.Predmet.StrankaFormatedWithAdressOIB>
  <DomainObject.Predmet.StrankaWithAdress>
    <izvorni_sadrzaj>Valentina Puž Vladimira Nazora 9,10370 Dugo Selo,VJEROVNICI </izvorni_sadrzaj>
    <derivirana_varijabla naziv="DomainObject.Predmet.StrankaWithAdress_1">Valentina Puž Vladimira Nazora 9,10370 Dugo Selo,VJEROVNICI </derivirana_varijabla>
  </DomainObject.Predmet.StrankaWithAdress>
  <DomainObject.Predmet.StrankaWithAdressOIB>
    <izvorni_sadrzaj>Valentina Puž, OIB 13383759935, Vladimira Nazora 9,10370 Dugo Selo,VJEROVNICI</izvorni_sadrzaj>
    <derivirana_varijabla naziv="DomainObject.Predmet.StrankaWithAdressOIB_1">Valentina Puž, OIB 13383759935, Vladimira Nazora 9,10370 Dugo Selo,VJEROVNICI</derivirana_varijabla>
  </DomainObject.Predmet.StrankaWithAdressOIB>
  <DomainObject.Predmet.StrankaNazivFormated>
    <izvorni_sadrzaj>Valentina Puž,VJEROVNICI</izvorni_sadrzaj>
    <derivirana_varijabla naziv="DomainObject.Predmet.StrankaNazivFormated_1">Valentina Puž,VJEROVNICI</derivirana_varijabla>
  </DomainObject.Predmet.StrankaNazivFormated>
  <DomainObject.Predmet.StrankaNazivFormatedOIB>
    <izvorni_sadrzaj>Valentina Puž, OIB 13383759935,VJEROVNICI</izvorni_sadrzaj>
    <derivirana_varijabla naziv="DomainObject.Predmet.StrankaNazivFormatedOIB_1">Valentina Puž, OIB 13383759935,VJEROVNICI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Valentina Puž</item>
      <item>VJEROVNICI</item>
    </izvorni_sadrzaj>
    <derivirana_varijabla naziv="DomainObject.Predmet.StrankaListFormated_1">
      <item>Valentina Puž</item>
      <item>VJEROVNICI</item>
    </derivirana_varijabla>
  </DomainObject.Predmet.StrankaListFormated>
  <DomainObject.Predmet.StrankaListFormatedOIB>
    <izvorni_sadrzaj>
      <item>Valentina Puž, OIB 13383759935</item>
      <item>VJEROVNICI</item>
    </izvorni_sadrzaj>
    <derivirana_varijabla naziv="DomainObject.Predmet.StrankaListFormatedOIB_1">
      <item>Valentina Puž, OIB 13383759935</item>
      <item>VJEROVNICI</item>
    </derivirana_varijabla>
  </DomainObject.Predmet.StrankaListFormatedOIB>
  <DomainObject.Predmet.StrankaListFormatedWithAdress>
    <izvorni_sadrzaj>
      <item>Valentina Puž, Vladimira Nazora 9, 10370 Dugo Selo</item>
      <item>VJEROVNICI</item>
    </izvorni_sadrzaj>
    <derivirana_varijabla naziv="DomainObject.Predmet.StrankaListFormatedWithAdress_1">
      <item>Valentina Puž, Vladimira Nazora 9, 10370 Dugo Selo</item>
      <item>VJEROVNICI</item>
    </derivirana_varijabla>
  </DomainObject.Predmet.StrankaListFormatedWithAdress>
  <DomainObject.Predmet.StrankaListFormatedWithAdressOIB>
    <izvorni_sadrzaj>
      <item>Valentina Puž, OIB 13383759935, Vladimira Nazora 9, 10370 Dugo Selo</item>
      <item>VJEROVNICI</item>
    </izvorni_sadrzaj>
    <derivirana_varijabla naziv="DomainObject.Predmet.StrankaListFormatedWithAdressOIB_1">
      <item>Valentina Puž, OIB 13383759935, Vladimira Nazora 9, 10370 Dugo Selo</item>
      <item>VJEROVNICI</item>
    </derivirana_varijabla>
  </DomainObject.Predmet.StrankaListFormatedWithAdressOIB>
  <DomainObject.Predmet.StrankaListNazivFormated>
    <izvorni_sadrzaj>
      <item>Valentina Puž</item>
      <item>VJEROVNICI</item>
    </izvorni_sadrzaj>
    <derivirana_varijabla naziv="DomainObject.Predmet.StrankaListNazivFormated_1">
      <item>Valentina Puž</item>
      <item>VJEROVNICI</item>
    </derivirana_varijabla>
  </DomainObject.Predmet.StrankaListNazivFormated>
  <DomainObject.Predmet.StrankaListNazivFormatedOIB>
    <izvorni_sadrzaj>
      <item>Valentina Puž, OIB 13383759935</item>
      <item>VJEROVNICI</item>
    </izvorni_sadrzaj>
    <derivirana_varijabla naziv="DomainObject.Predmet.StrankaListNazivFormatedOIB_1">
      <item>Valentina Puž, OIB 13383759935</item>
      <item>VJEROVNICI</item>
    </derivirana_varijabla>
  </DomainObject.Predmet.StrankaListNazivFormatedOIB>
  <DomainObject.Predmet.ProtuStrankaListFormated>
    <izvorni_sadrzaj>
      <item>PRIGORJE PLAN PLUS d.o.o.</item>
    </izvorni_sadrzaj>
    <derivirana_varijabla naziv="DomainObject.Predmet.ProtuStrankaListFormated_1">
      <item>PRIGORJE PLAN PLUS d.o.o.</item>
    </derivirana_varijabla>
  </DomainObject.Predmet.ProtuStrankaListFormated>
  <DomainObject.Predmet.ProtuStrankaListFormatedOIB>
    <izvorni_sadrzaj>
      <item>PRIGORJE PLAN PLUS d.o.o., OIB 90087147883</item>
    </izvorni_sadrzaj>
    <derivirana_varijabla naziv="DomainObject.Predmet.ProtuStrankaListFormatedOIB_1">
      <item>PRIGORJE PLAN PLUS d.o.o., OIB 90087147883</item>
    </derivirana_varijabla>
  </DomainObject.Predmet.ProtuStrankaListFormatedOIB>
  <DomainObject.Predmet.ProtuStrankaListFormatedWithAdress>
    <izvorni_sadrzaj>
      <item>PRIGORJE PLAN PLUS d.o.o., Kopčevec, Kopčevečka 8, 10370 Dugo Selo</item>
    </izvorni_sadrzaj>
    <derivirana_varijabla naziv="DomainObject.Predmet.ProtuStrankaListFormatedWithAdress_1">
      <item>PRIGORJE PLAN PLUS d.o.o., Kopčevec, Kopčevečka 8, 10370 Dugo Selo</item>
    </derivirana_varijabla>
  </DomainObject.Predmet.ProtuStrankaListFormatedWithAdress>
  <DomainObject.Predmet.ProtuStrankaListFormatedWithAdressOIB>
    <izvorni_sadrzaj>
      <item>PRIGORJE PLAN PLUS d.o.o., OIB 90087147883, Kopčevec, Kopčevečka 8, 10370 Dugo Selo</item>
    </izvorni_sadrzaj>
    <derivirana_varijabla naziv="DomainObject.Predmet.ProtuStrankaListFormatedWithAdressOIB_1">
      <item>PRIGORJE PLAN PLUS d.o.o., OIB 90087147883, Kopčevec, Kopčevečka 8, 10370 Dugo Selo</item>
    </derivirana_varijabla>
  </DomainObject.Predmet.ProtuStrankaListFormatedWithAdressOIB>
  <DomainObject.Predmet.ProtuStrankaListNazivFormated>
    <izvorni_sadrzaj>
      <item>PRIGORJE PLAN PLUS d.o.o.</item>
    </izvorni_sadrzaj>
    <derivirana_varijabla naziv="DomainObject.Predmet.ProtuStrankaListNazivFormated_1">
      <item>PRIGORJE PLAN PLUS d.o.o.</item>
    </derivirana_varijabla>
  </DomainObject.Predmet.ProtuStrankaListNazivFormated>
  <DomainObject.Predmet.ProtuStrankaListNazivFormatedOIB>
    <izvorni_sadrzaj>
      <item>PRIGORJE PLAN PLUS d.o.o., OIB 90087147883</item>
    </izvorni_sadrzaj>
    <derivirana_varijabla naziv="DomainObject.Predmet.ProtuStrankaListNazivFormatedOIB_1">
      <item>PRIGORJE PLAN PLUS d.o.o., OIB 90087147883</item>
    </derivirana_varijabla>
  </DomainObject.Predmet.ProtuStrankaListNazivFormatedOIB>
  <DomainObject.Predmet.OstaliListFormated>
    <izvorni_sadrzaj>
      <item>Mladen Hrga</item>
    </izvorni_sadrzaj>
    <derivirana_varijabla naziv="DomainObject.Predmet.OstaliListFormated_1">
      <item>Mladen Hrga</item>
    </derivirana_varijabla>
  </DomainObject.Predmet.OstaliListFormated>
  <DomainObject.Predmet.OstaliListFormatedOIB>
    <izvorni_sadrzaj>
      <item>Mladen Hrga, OIB 60392928559</item>
    </izvorni_sadrzaj>
    <derivirana_varijabla naziv="DomainObject.Predmet.OstaliListFormatedOIB_1">
      <item>Mladen Hrga, OIB 60392928559</item>
    </derivirana_varijabla>
  </DomainObject.Predmet.OstaliListFormatedOIB>
  <DomainObject.Predmet.OstaliListFormatedWithAdress>
    <izvorni_sadrzaj>
      <item>Mladen Hrga, Kopčevečka Ulica 8, 10370 Kopčevec</item>
    </izvorni_sadrzaj>
    <derivirana_varijabla naziv="DomainObject.Predmet.OstaliListFormatedWithAdress_1">
      <item>Mladen Hrga, Kopčevečka Ulica 8, 10370 Kopčevec</item>
    </derivirana_varijabla>
  </DomainObject.Predmet.OstaliListFormatedWithAdress>
  <DomainObject.Predmet.OstaliListFormatedWithAdressOIB>
    <izvorni_sadrzaj>
      <item>Mladen Hrga, OIB 60392928559, Kopčevečka Ulica 8, 10370 Kopčevec</item>
    </izvorni_sadrzaj>
    <derivirana_varijabla naziv="DomainObject.Predmet.OstaliListFormatedWithAdressOIB_1">
      <item>Mladen Hrga, OIB 60392928559, Kopčevečka Ulica 8, 10370 Kopčevec</item>
    </derivirana_varijabla>
  </DomainObject.Predmet.OstaliListFormatedWithAdressOIB>
  <DomainObject.Predmet.OstaliListNazivFormated>
    <izvorni_sadrzaj>
      <item>Mladen Hrga</item>
    </izvorni_sadrzaj>
    <derivirana_varijabla naziv="DomainObject.Predmet.OstaliListNazivFormated_1">
      <item>Mladen Hrga</item>
    </derivirana_varijabla>
  </DomainObject.Predmet.OstaliListNazivFormated>
  <DomainObject.Predmet.OstaliListNazivFormatedOIB>
    <izvorni_sadrzaj>
      <item>Mladen Hrga, OIB 60392928559</item>
    </izvorni_sadrzaj>
    <derivirana_varijabla naziv="DomainObject.Predmet.OstaliListNazivFormatedOIB_1">
      <item>Mladen Hrga, OIB 60392928559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Valentina Puž i dr.</izvorni_sadrzaj>
    <derivirana_varijabla naziv="DomainObject.Predmet.StrankaIDrugi_1">Valentina Puž i dr.</derivirana_varijabla>
  </DomainObject.Predmet.StrankaIDrugi>
  <DomainObject.Predmet.ProtustrankaIDrugi>
    <izvorni_sadrzaj>PRIGORJE PLAN PLUS d.o.o.</izvorni_sadrzaj>
    <derivirana_varijabla naziv="DomainObject.Predmet.ProtustrankaIDrugi_1">PRIGORJE PLAN PLUS d.o.o.</derivirana_varijabla>
  </DomainObject.Predmet.ProtustrankaIDrugi>
  <DomainObject.Predmet.StrankaIDrugiAdressOIB>
    <izvorni_sadrzaj>Valentina Puž, OIB 13383759935, Vladimira Nazora 9, 10370 Dugo Selo i dr.</izvorni_sadrzaj>
    <derivirana_varijabla naziv="DomainObject.Predmet.StrankaIDrugiAdressOIB_1">Valentina Puž, OIB 13383759935, Vladimira Nazora 9, 10370 Dugo Selo i dr.</derivirana_varijabla>
  </DomainObject.Predmet.StrankaIDrugiAdressOIB>
  <DomainObject.Predmet.ProtustrankaIDrugiAdressOIB>
    <izvorni_sadrzaj>PRIGORJE PLAN PLUS d.o.o., OIB 90087147883, Kopčevec, Kopčevečka 8, 10370 Dugo Selo</izvorni_sadrzaj>
    <derivirana_varijabla naziv="DomainObject.Predmet.ProtustrankaIDrugiAdressOIB_1">PRIGORJE PLAN PLUS d.o.o., OIB 90087147883, Kopčevec, Kopčevečka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Valentina Puž</item>
      <item>PRIGORJE PLAN PLUS d.o.o.</item>
      <item>Mladen Hrga</item>
      <item>VJEROVNICI</item>
    </izvorni_sadrzaj>
    <derivirana_varijabla naziv="DomainObject.Predmet.SudioniciListNaziv_1">
      <item>Valentina Puž</item>
      <item>PRIGORJE PLAN PLUS d.o.o.</item>
      <item>Mladen Hrga</item>
      <item>VJEROVNICI</item>
    </derivirana_varijabla>
  </DomainObject.Predmet.SudioniciListNaziv>
  <DomainObject.Predmet.SudioniciListAdressOIB>
    <izvorni_sadrzaj>
      <item>Valentina Puž, OIB 13383759935, Vladimira Nazora 9,10370 Dugo Selo</item>
      <item>PRIGORJE PLAN PLUS d.o.o., OIB 90087147883, Kopčevec, Kopčevečka 8,10370 Dugo Selo</item>
      <item>Mladen Hrga, OIB 60392928559, Kopčevečka Ulica 8,10370 Kopčevec</item>
      <item>VJEROVNICI</item>
    </izvorni_sadrzaj>
    <derivirana_varijabla naziv="DomainObject.Predmet.SudioniciListAdressOIB_1">
      <item>Valentina Puž, OIB 13383759935, Vladimira Nazora 9,10370 Dugo Selo</item>
      <item>PRIGORJE PLAN PLUS d.o.o., OIB 90087147883, Kopčevec, Kopčevečka 8,10370 Dugo Selo</item>
      <item>Mladen Hrga, OIB 60392928559, Kopčevečka Ulica 8,10370 Kopčevec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13383759935</item>
      <item>, OIB 90087147883</item>
      <item>, OIB 60392928559</item>
      <item>, OIB null</item>
    </izvorni_sadrzaj>
    <derivirana_varijabla naziv="DomainObject.Predmet.SudioniciListNazivOIB_1">
      <item>, OIB 13383759935</item>
      <item>, OIB 90087147883</item>
      <item>, OIB 60392928559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538</properties:Words>
  <properties:Characters>2871</properties:Characters>
  <properties:Lines>71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2018-01-02T13:40:00Z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