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59b4" w14:paraId="dde59b4" w:rsidRDefault="00651128" w:rsidR="00590E3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E3103" w:rsidR="00CE3103" w:rsidRPr="00037EED"/>
    <w:p w:rsidRDefault="00DF524F" w:rsidP="00DF524F" w:rsidR="00DF524F" w:rsidRPr="00DF524F">
      <w:pPr>
        <w:jc w:val="both"/>
      </w:pPr>
      <w:r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</w:t>
      </w:r>
      <w:proofErr w:type="spellStart"/>
      <w:r w:rsidRPr="00DF524F">
        <w:t>Amruševa</w:t>
      </w:r>
      <w:proofErr w:type="spellEnd"/>
      <w:r w:rsidRPr="00DF524F">
        <w:t xml:space="preserve"> 2/II                                                          </w:t>
      </w:r>
      <w:r w:rsidR="00D36C8E">
        <w:t xml:space="preserve">                      67. St-867</w:t>
      </w:r>
      <w:r w:rsidR="00864D0C">
        <w:t>/13</w:t>
      </w:r>
      <w:r w:rsidR="00CE3103">
        <w:t>-71</w:t>
      </w:r>
      <w:r w:rsidRPr="00DF524F">
        <w:t xml:space="preserve"> 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 xml:space="preserve">Trgovački sud u Zagrebu po sucu Gordanu </w:t>
      </w:r>
      <w:proofErr w:type="spellStart"/>
      <w:r w:rsidRPr="00DF524F">
        <w:t>Zubaku</w:t>
      </w:r>
      <w:proofErr w:type="spellEnd"/>
      <w:r w:rsidRPr="00DF524F">
        <w:t xml:space="preserve">, u stečajnom  postupku nad dužnikom </w:t>
      </w:r>
      <w:r w:rsidR="00D36C8E">
        <w:t>DAN-GO</w:t>
      </w:r>
      <w:r w:rsidRPr="00DF524F">
        <w:t xml:space="preserve"> d.o.o. u stečaju, </w:t>
      </w:r>
      <w:r w:rsidR="00D36C8E">
        <w:t xml:space="preserve">Zagreb, </w:t>
      </w:r>
      <w:proofErr w:type="spellStart"/>
      <w:r w:rsidR="00D36C8E">
        <w:t>Miroševačka</w:t>
      </w:r>
      <w:proofErr w:type="spellEnd"/>
      <w:r w:rsidR="00D36C8E">
        <w:t xml:space="preserve"> cesta 132</w:t>
      </w:r>
      <w:r w:rsidRPr="00792894">
        <w:t xml:space="preserve">, </w:t>
      </w:r>
      <w:r w:rsidR="00CE3103">
        <w:t>02</w:t>
      </w:r>
      <w:r w:rsidR="000639B2">
        <w:t>. lipnja</w:t>
      </w:r>
      <w:r w:rsidR="00792894" w:rsidRPr="00792894">
        <w:t xml:space="preserve"> </w:t>
      </w:r>
      <w:r w:rsidR="00977541">
        <w:t>2016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D36C8E" w:rsidRPr="00D36C8E">
        <w:rPr>
          <w:bCs/>
        </w:rPr>
        <w:t xml:space="preserve">DAN-GO d.o.o. u stečaju, Zagreb, </w:t>
      </w:r>
      <w:proofErr w:type="spellStart"/>
      <w:r w:rsidR="00D36C8E" w:rsidRPr="00D36C8E">
        <w:rPr>
          <w:bCs/>
        </w:rPr>
        <w:t>Miroševačka</w:t>
      </w:r>
      <w:proofErr w:type="spellEnd"/>
      <w:r w:rsidR="00D36C8E" w:rsidRPr="00D36C8E">
        <w:rPr>
          <w:bCs/>
        </w:rPr>
        <w:t xml:space="preserve"> cesta 132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0639B2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16. lipnja</w:t>
      </w:r>
      <w:r w:rsidR="00977541" w:rsidRPr="00977541">
        <w:rPr>
          <w:bCs/>
        </w:rPr>
        <w:t xml:space="preserve"> 2016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 w:rsidR="00977541" w:rsidRPr="00977541">
        <w:rPr>
          <w:bCs/>
        </w:rPr>
        <w:t xml:space="preserve"> 10,00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C14E5E" w:rsidRPr="00037EED">
        <w:t>85</w:t>
      </w:r>
      <w:r w:rsidR="009B26C0" w:rsidRPr="00037EED">
        <w:t>/II</w:t>
      </w:r>
      <w:r w:rsidR="00E03FDC" w:rsidRPr="00037EED">
        <w:t xml:space="preserve"> </w:t>
      </w:r>
      <w:r w:rsidR="00F25213" w:rsidRPr="00037EED">
        <w:t>(ulična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B2551B" w:rsidP="00070AC5" w:rsidR="00590E39" w:rsidRPr="00037EED">
      <w:pPr>
        <w:ind w:left="705"/>
        <w:jc w:val="both"/>
      </w:pPr>
      <w:r w:rsidRPr="00037EED">
        <w:t xml:space="preserve">1. </w:t>
      </w:r>
      <w:r w:rsidR="00C14E5E" w:rsidRPr="00037EED">
        <w:t xml:space="preserve"> I</w:t>
      </w:r>
      <w:r w:rsidR="00590E39" w:rsidRPr="00037EED">
        <w:t>zvješće stečaj</w:t>
      </w:r>
      <w:r w:rsidR="00466E01" w:rsidRPr="00037EED">
        <w:t>nog</w:t>
      </w:r>
      <w:r w:rsidR="00590E39" w:rsidRPr="00037EED">
        <w:t xml:space="preserve"> upravitelj</w:t>
      </w:r>
      <w:r w:rsidR="00466E01" w:rsidRPr="00037EED">
        <w:t>a</w:t>
      </w:r>
      <w:r w:rsidR="00A0601A" w:rsidRPr="00037EED">
        <w:t xml:space="preserve"> o </w:t>
      </w:r>
      <w:r w:rsidR="00590E39" w:rsidRPr="00037EED">
        <w:t>dosadašnjem tijeku stečajnog postupka</w:t>
      </w:r>
      <w:r w:rsidR="00C14E5E" w:rsidRPr="00037EED">
        <w:t>, stanju stečajne mase</w:t>
      </w:r>
      <w:r w:rsidR="00B92232" w:rsidRPr="00037EED">
        <w:t>.</w:t>
      </w:r>
    </w:p>
    <w:p w:rsidRDefault="007B40F5" w:rsidP="00070AC5" w:rsidR="007B40F5" w:rsidRPr="00037EED">
      <w:pPr>
        <w:ind w:left="705"/>
        <w:jc w:val="both"/>
      </w:pPr>
    </w:p>
    <w:p w:rsidRDefault="00C14E5E" w:rsidP="00070AC5" w:rsidR="007B40F5" w:rsidRPr="00037EED">
      <w:pPr>
        <w:ind w:left="705"/>
        <w:jc w:val="both"/>
      </w:pPr>
      <w:r w:rsidRPr="00037EED">
        <w:t>2.  D</w:t>
      </w:r>
      <w:r w:rsidR="007B40F5" w:rsidRPr="00037EED">
        <w:t>onošenje odluke o</w:t>
      </w:r>
      <w:r w:rsidR="007C20FA" w:rsidRPr="00037EED">
        <w:t xml:space="preserve"> </w:t>
      </w:r>
      <w:r w:rsidR="00977541">
        <w:t>ponudama pristiglim vezano za unovčenje imovine stečajnog dužnika</w:t>
      </w:r>
      <w:r w:rsidR="00F25213" w:rsidRPr="00037EED">
        <w:t>.</w:t>
      </w:r>
    </w:p>
    <w:p w:rsidRDefault="00C14E5E" w:rsidP="00070AC5" w:rsidR="00C14E5E" w:rsidRPr="00037EED">
      <w:pPr>
        <w:ind w:left="705"/>
        <w:jc w:val="both"/>
      </w:pP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CE3103">
        <w:t>02</w:t>
      </w:r>
      <w:r w:rsidR="000639B2">
        <w:t>. lipnja</w:t>
      </w:r>
      <w:r w:rsidR="00977541">
        <w:t xml:space="preserve"> 2016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CE3103" w:rsidR="00590E39" w:rsidRPr="00037EED">
      <w:pPr>
        <w:jc w:val="right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 </w:t>
      </w:r>
      <w:r w:rsidRPr="00037EED">
        <w:t>SUDAC:</w:t>
      </w:r>
    </w:p>
    <w:p w:rsidRDefault="007B40F5" w:rsidP="00CE3103" w:rsidR="007B40F5" w:rsidRPr="00792894">
      <w:pPr>
        <w:jc w:val="right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  <w:t xml:space="preserve"> </w:t>
      </w:r>
      <w:r w:rsidR="00651128">
        <w:t xml:space="preserve">                    Gordan Zubak</w:t>
      </w:r>
      <w:r w:rsidR="00CE3103">
        <w:t>, v.r.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7B40F5" w:rsidP="00CE3103" w:rsidR="000F7897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CE3103" w:rsidP="00CE3103" w:rsidR="00CE3103" w:rsidRPr="00037EE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sectPr w:rsidR="00CE3103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639B2"/>
    <w:rsid w:val="00070AC5"/>
    <w:rsid w:val="000F7897"/>
    <w:rsid w:val="00112564"/>
    <w:rsid w:val="001D1A6B"/>
    <w:rsid w:val="00227E08"/>
    <w:rsid w:val="002D3B07"/>
    <w:rsid w:val="00347638"/>
    <w:rsid w:val="0038748A"/>
    <w:rsid w:val="003D72B1"/>
    <w:rsid w:val="00426C37"/>
    <w:rsid w:val="00466E01"/>
    <w:rsid w:val="00517FEF"/>
    <w:rsid w:val="00581597"/>
    <w:rsid w:val="00590E39"/>
    <w:rsid w:val="005F6BFE"/>
    <w:rsid w:val="00651128"/>
    <w:rsid w:val="006951FE"/>
    <w:rsid w:val="007659A5"/>
    <w:rsid w:val="00792894"/>
    <w:rsid w:val="007A4677"/>
    <w:rsid w:val="007A7272"/>
    <w:rsid w:val="007B40F5"/>
    <w:rsid w:val="007C20FA"/>
    <w:rsid w:val="0080300F"/>
    <w:rsid w:val="00864D0C"/>
    <w:rsid w:val="008D31C1"/>
    <w:rsid w:val="00977541"/>
    <w:rsid w:val="009B26C0"/>
    <w:rsid w:val="009F0FC8"/>
    <w:rsid w:val="00A0601A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CE3103"/>
    <w:rsid w:val="00D36C8E"/>
    <w:rsid w:val="00D46B98"/>
    <w:rsid w:val="00DF524F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31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1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1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1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1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31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1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1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1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1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St-867/2013</izvorni_sadrzaj>
    <derivirana_varijabla naziv="DomainObject.Predmet.OznakaBroj_1">St-867/2013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DAN-GO d.o.o. za usluge, trgovinu, uvoz-izvoz zastupanog po punomoćniku ZZ Nada Landeka</izvorni_sadrzaj>
    <derivirana_varijabla naziv="DomainObject.Predmet.ProtustrankaFormated_1">  DAN-GO d.o.o. za usluge, trgovinu, uvoz-izvoz zastupanog po punomoćniku ZZ Nada Landeka</derivirana_varijabla>
  </DomainObject.Predmet.ProtustrankaFormated>
  <DomainObject.Predmet.ProtustrankaFormatedOIB>
    <izvorni_sadrzaj>  DAN-GO d.o.o. za usluge, trgovinu, uvoz-izvoz, OIB 89524147052 zastupanog po punomoćniku ZZ Nada Landeka</izvorni_sadrzaj>
    <derivirana_varijabla naziv="DomainObject.Predmet.ProtustrankaFormatedOIB_1">  DAN-GO d.o.o. za usluge, trgovinu, uvoz-izvoz, OIB 89524147052 zastupanog po punomoćniku ZZ Nada Landeka</derivirana_varijabla>
  </DomainObject.Predmet.ProtustrankaFormatedOIB>
  <DomainObject.Predmet.ProtustrankaFormatedWithAdress>
    <izvorni_sadrzaj> DAN-GO d.o.o. za usluge, trgovinu, uvoz-izvoz, Miroševečka cesta 132a, 10000 Zagreb zastupanog po punomoćniku ZZ Nada Landeka</izvorni_sadrzaj>
    <derivirana_varijabla naziv="DomainObject.Predmet.ProtustrankaFormatedWithAdress_1"> DAN-GO d.o.o. za usluge, trgovinu, uvoz-izvoz, Miroševečka cesta 132a, 10000 Zagreb zastupanog po punomoćniku ZZ Nada Landeka</derivirana_varijabla>
  </DomainObject.Predmet.ProtustrankaFormatedWithAdress>
  <DomainObject.Predmet.ProtustrankaFormatedWithAdressOIB>
    <izvorni_sadrzaj> DAN-GO d.o.o. za usluge, trgovinu, uvoz-izvoz, OIB 89524147052, Miroševečka cesta 132a, 10000 Zagreb zastupanog po punomoćniku ZZ Nada Landeka</izvorni_sadrzaj>
    <derivirana_varijabla naziv="DomainObject.Predmet.ProtustrankaFormatedWithAdressOIB_1"> DAN-GO d.o.o. za usluge, trgovinu, uvoz-izvoz, OIB 89524147052, Miroševečka cesta 132a, 10000 Zagreb zastupanog po punomoćniku ZZ Nada Landeka</derivirana_varijabla>
  </DomainObject.Predmet.ProtustrankaFormatedWithAdressOIB>
  <DomainObject.Predmet.ProtustrankaWithAdress>
    <izvorni_sadrzaj>DAN-GO d.o.o. za usluge, trgovinu, uvoz-izvoz Miroševečka cesta 132a, 10000 Zagreb</izvorni_sadrzaj>
    <derivirana_varijabla naziv="DomainObject.Predmet.ProtustrankaWithAdress_1">DAN-GO d.o.o. za usluge, trgovinu, uvoz-izvoz Miroševečka cesta 132a, 10000 Zagreb</derivirana_varijabla>
  </DomainObject.Predmet.ProtustrankaWithAdress>
  <DomainObject.Predmet.ProtustrankaWithAdressOIB>
    <izvorni_sadrzaj>DAN-GO d.o.o. za usluge, trgovinu, uvoz-izvoz, OIB 89524147052, Miroševečka cesta 132a, 10000 Zagreb</izvorni_sadrzaj>
    <derivirana_varijabla naziv="DomainObject.Predmet.ProtustrankaWithAdressOIB_1">DAN-GO d.o.o. za usluge, trgovinu, uvoz-izvoz, OIB 89524147052, Miroševečka cesta 132a, 10000 Zagreb</derivirana_varijabla>
  </DomainObject.Predmet.ProtustrankaWithAdressOIB>
  <DomainObject.Predmet.ProtustrankaNazivFormated>
    <izvorni_sadrzaj>DAN-GO d.o.o. za usluge, trgovinu, uvoz-izvoz</izvorni_sadrzaj>
    <derivirana_varijabla naziv="DomainObject.Predmet.ProtustrankaNazivFormated_1">DAN-GO d.o.o. za usluge, trgovinu, uvoz-izvoz</derivirana_varijabla>
  </DomainObject.Predmet.ProtustrankaNazivFormated>
  <DomainObject.Predmet.ProtustrankaNazivFormatedOIB>
    <izvorni_sadrzaj>DAN-GO d.o.o. za usluge, trgovinu, uvoz-izvoz, OIB 89524147052</izvorni_sadrzaj>
    <derivirana_varijabla naziv="DomainObject.Predmet.ProtustrankaNazivFormatedOIB_1">DAN-GO d.o.o. za usluge, trgovinu, uvoz-izvoz, OIB 89524147052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10004 Zagreb</izvorni_sadrzaj>
    <derivirana_varijabla naziv="DomainObject.Predmet.StrankaFormatedWithAdress_1"> FINA ZAGREB, Albrechtova 42, 10004 Zagreb</derivirana_varijabla>
  </DomainObject.Predmet.StrankaFormatedWithAdress>
  <DomainObject.Predmet.StrankaFormatedWithAdressOIB>
    <izvorni_sadrzaj> FINA ZAGREB, OIB 85821130368, Albrechtova 42, 10004 Zagreb</izvorni_sadrzaj>
    <derivirana_varijabla naziv="DomainObject.Predmet.StrankaFormatedWithAdressOIB_1"> FINA ZAGREB, OIB 85821130368, Albrechtova 42, 10004 Zagreb</derivirana_varijabla>
  </DomainObject.Predmet.StrankaFormatedWithAdressOIB>
  <DomainObject.Predmet.StrankaWithAdress>
    <izvorni_sadrzaj>FINA ZAGREB Albrechtova 42,10004 Zagreb</izvorni_sadrzaj>
    <derivirana_varijabla naziv="DomainObject.Predmet.StrankaWithAdress_1">FINA ZAGREB Albrechtova 42,10004 Zagreb</derivirana_varijabla>
  </DomainObject.Predmet.StrankaWithAdress>
  <DomainObject.Predmet.StrankaWithAdressOIB>
    <izvorni_sadrzaj>FINA ZAGREB, OIB 85821130368, Albrechtova 42,10004 Zagreb</izvorni_sadrzaj>
    <derivirana_varijabla naziv="DomainObject.Predmet.StrankaWithAdressOIB_1">FINA ZAGREB, OIB 85821130368, Albrechtova 42,10004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10004 Zagreb</item>
    </izvorni_sadrzaj>
    <derivirana_varijabla naziv="DomainObject.Predmet.StrankaListFormatedWithAdress_1">
      <item>FINA ZAGREB, Albrechtova 42, 10004 Zagreb</item>
    </derivirana_varijabla>
  </DomainObject.Predmet.StrankaListFormatedWithAdress>
  <DomainObject.Predmet.StrankaListFormatedWithAdressOIB>
    <izvorni_sadrzaj>
      <item>FINA ZAGREB, OIB 85821130368, Albrechtova 42, 10004 Zagreb</item>
    </izvorni_sadrzaj>
    <derivirana_varijabla naziv="DomainObject.Predmet.StrankaListFormatedWithAdressOIB_1">
      <item>FINA ZAGREB, OIB 85821130368, Albrechtova 42, 10004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DAN-GO d.o.o. za usluge, trgovinu, uvoz-izvoz zastupanog po punomoćniku ZZ Nada Landeka</item>
    </izvorni_sadrzaj>
    <derivirana_varijabla naziv="DomainObject.Predmet.ProtuStrankaListFormated_1">
      <item>DAN-GO d.o.o. za usluge, trgovinu, uvoz-izvoz zastupanog po punomoćniku ZZ Nada Landeka</item>
    </derivirana_varijabla>
  </DomainObject.Predmet.ProtuStrankaListFormated>
  <DomainObject.Predmet.ProtuStrankaListFormatedOIB>
    <izvorni_sadrzaj>
      <item>DAN-GO d.o.o. za usluge, trgovinu, uvoz-izvoz, OIB 89524147052 zastupanog po punomoćniku ZZ Nada Landeka</item>
    </izvorni_sadrzaj>
    <derivirana_varijabla naziv="DomainObject.Predmet.ProtuStrankaListFormatedOIB_1">
      <item>DAN-GO d.o.o. za usluge, trgovinu, uvoz-izvoz, OIB 89524147052 zastupanog po punomoćniku ZZ Nada Landeka</item>
    </derivirana_varijabla>
  </DomainObject.Predmet.ProtuStrankaListFormatedOIB>
  <DomainObject.Predmet.ProtuStrankaListFormatedWithAdress>
    <izvorni_sadrzaj>
      <item>DAN-GO d.o.o. za usluge, trgovinu, uvoz-izvoz, Miroševečka cesta 132a, 10000 Zagreb zastupanog po punomoćniku ZZ Nada Landeka</item>
    </izvorni_sadrzaj>
    <derivirana_varijabla naziv="DomainObject.Predmet.ProtuStrankaListFormatedWithAdress_1">
      <item>DAN-GO d.o.o. za usluge, trgovinu, uvoz-izvoz, Miroševečka cesta 132a, 10000 Zagreb zastupanog po punomoćniku ZZ Nada Landeka</item>
    </derivirana_varijabla>
  </DomainObject.Predmet.ProtuStrankaListFormatedWithAdress>
  <DomainObject.Predmet.ProtuStrankaListFormatedWithAdressOIB>
    <izvorni_sadrzaj>
      <item>DAN-GO d.o.o. za usluge, trgovinu, uvoz-izvoz, OIB 89524147052, Miroševečka cesta 132a, 10000 Zagreb zastupanog po punomoćniku ZZ Nada Landeka</item>
    </izvorni_sadrzaj>
    <derivirana_varijabla naziv="DomainObject.Predmet.ProtuStrankaListFormatedWithAdressOIB_1">
      <item>DAN-GO d.o.o. za usluge, trgovinu, uvoz-izvoz, OIB 89524147052, Miroševečka cesta 132a, 10000 Zagreb zastupanog po punomoćniku ZZ Nada Landeka</item>
    </derivirana_varijabla>
  </DomainObject.Predmet.ProtuStrankaListFormatedWithAdressOIB>
  <DomainObject.Predmet.ProtuStrankaListNazivFormated>
    <izvorni_sadrzaj>
      <item>DAN-GO d.o.o. za usluge, trgovinu, uvoz-izvoz</item>
    </izvorni_sadrzaj>
    <derivirana_varijabla naziv="DomainObject.Predmet.ProtuStrankaListNazivFormated_1">
      <item>DAN-GO d.o.o. za usluge, trgovinu, uvoz-izvoz</item>
    </derivirana_varijabla>
  </DomainObject.Predmet.ProtuStrankaListNazivFormated>
  <DomainObject.Predmet.ProtuStrankaListNazivFormatedOIB>
    <izvorni_sadrzaj>
      <item>DAN-GO d.o.o. za usluge, trgovinu, uvoz-izvoz, OIB 89524147052</item>
    </izvorni_sadrzaj>
    <derivirana_varijabla naziv="DomainObject.Predmet.ProtuStrankaListNazivFormatedOIB_1">
      <item>DAN-GO d.o.o. za usluge, trgovinu, uvoz-izvoz, OIB 89524147052</item>
    </derivirana_varijabla>
  </DomainObject.Predmet.ProtuStrankaListNazivFormatedOIB>
  <DomainObject.Predmet.OstaliListFormated>
    <izvorni_sadrzaj>
      <item>ZZ Nada Landeka punomoćnik sudionika u postupku DAN-GO d.o.o. za usluge, trgovinu, uvoz-izvoz</item>
      <item>Mato Čičak</item>
    </izvorni_sadrzaj>
    <derivirana_varijabla naziv="DomainObject.Predmet.OstaliListFormated_1">
      <item>ZZ Nada Landeka punomoćnik sudionika u postupku DAN-GO d.o.o. za usluge, trgovinu, uvoz-izvoz</item>
      <item>Mato Čičak</item>
    </derivirana_varijabla>
  </DomainObject.Predmet.OstaliListFormated>
  <DomainObject.Predmet.OstaliListFormatedOIB>
    <izvorni_sadrzaj>
      <item>ZZ Nada Landeka punomoćnik sudionika u postupku DAN-GO d.o.o. za usluge, trgovinu, uvoz-izvoz</item>
      <item>Mato Čičak, OIB 63670108668</item>
    </izvorni_sadrzaj>
    <derivirana_varijabla naziv="DomainObject.Predmet.OstaliListFormatedOIB_1">
      <item>ZZ Nada Landeka punomoćnik sudionika u postupku DAN-GO d.o.o. za usluge, trgovinu, uvoz-izvoz</item>
      <item>Mato Čičak, OIB 63670108668</item>
    </derivirana_varijabla>
  </DomainObject.Predmet.OstaliListFormatedOIB>
  <DomainObject.Predmet.OstaliListFormatedWithAdress>
    <izvorni_sadrzaj>
      <item>ZZ Nada Landeka, Miroševečka cesta 132 a, 10000 Zagreb punomoćnik sudionika u postupku DAN-GO d.o.o. za usluge, trgovinu, uvoz-izvoz</item>
      <item>Mato Čičak, II Deverićev Odvojak 5, 10412 Donja Lomnica</item>
    </izvorni_sadrzaj>
    <derivirana_varijabla naziv="DomainObject.Predmet.OstaliListFormatedWithAdress_1">
      <item>ZZ Nada Landeka, Miroševečka cesta 132 a, 10000 Zagreb punomoćnik sudionika u postupku DAN-GO d.o.o. za usluge, trgovinu, uvoz-izvoz</item>
      <item>Mato Čičak, II Deverićev Odvojak 5, 10412 Donja Lomnica</item>
    </derivirana_varijabla>
  </DomainObject.Predmet.OstaliListFormatedWithAdress>
  <DomainObject.Predmet.OstaliListFormatedWithAdressOIB>
    <izvorni_sadrzaj>
      <item>ZZ Nada Landeka, Miroševečka cesta 132 a, 10000 Zagreb punomoćnik sudionika u postupku DAN-GO d.o.o. za usluge, trgovinu, uvoz-izvoz</item>
      <item>Mato Čičak, OIB 63670108668, II Deverićev Odvojak 5, 10412 Donja Lomnica</item>
    </izvorni_sadrzaj>
    <derivirana_varijabla naziv="DomainObject.Predmet.OstaliListFormatedWithAdressOIB_1">
      <item>ZZ Nada Landeka, Miroševečka cesta 132 a, 10000 Zagreb punomoćnik sudionika u postupku DAN-GO d.o.o. za usluge, trgovinu, uvoz-izvoz</item>
      <item>Mato Čičak, OIB 63670108668, II Deverićev Odvojak 5, 10412 Donja Lomnica</item>
    </derivirana_varijabla>
  </DomainObject.Predmet.OstaliListFormatedWithAdressOIB>
  <DomainObject.Predmet.OstaliListNazivFormated>
    <izvorni_sadrzaj>
      <item>ZZ Nada Landeka</item>
      <item>Mato Čičak</item>
    </izvorni_sadrzaj>
    <derivirana_varijabla naziv="DomainObject.Predmet.OstaliListNazivFormated_1">
      <item>ZZ Nada Landeka</item>
      <item>Mato Čičak</item>
    </derivirana_varijabla>
  </DomainObject.Predmet.OstaliListNazivFormated>
  <DomainObject.Predmet.OstaliListNazivFormatedOIB>
    <izvorni_sadrzaj>
      <item>ZZ Nada Landeka</item>
      <item>Mato Čičak, OIB 63670108668</item>
    </izvorni_sadrzaj>
    <derivirana_varijabla naziv="DomainObject.Predmet.OstaliListNazivFormatedOIB_1">
      <item>ZZ Nada Landeka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DAN-GO d.o.o. za usluge, trgovinu, uvoz-izvoz</izvorni_sadrzaj>
    <derivirana_varijabla naziv="DomainObject.Predmet.ProtustrankaIDrugi_1">DAN-GO d.o.o. za usluge, trgovinu, uvoz-izvoz</derivirana_varijabla>
  </DomainObject.Predmet.ProtustrankaIDrugi>
  <DomainObject.Predmet.StrankaIDrugiAdressOIB>
    <izvorni_sadrzaj>FINA ZAGREB, OIB 85821130368, Albrechtova 42, 10004 Zagreb</izvorni_sadrzaj>
    <derivirana_varijabla naziv="DomainObject.Predmet.StrankaIDrugiAdressOIB_1">FINA ZAGREB, OIB 85821130368, Albrechtova 42, 10004 Zagreb</derivirana_varijabla>
  </DomainObject.Predmet.StrankaIDrugiAdressOIB>
  <DomainObject.Predmet.ProtustrankaIDrugiAdressOIB>
    <izvorni_sadrzaj>DAN-GO d.o.o. za usluge, trgovinu, uvoz-izvoz, OIB 89524147052, Miroševečka cesta 132a, 10000 Zagreb</izvorni_sadrzaj>
    <derivirana_varijabla naziv="DomainObject.Predmet.ProtustrankaIDrugiAdressOIB_1">DAN-GO d.o.o. za usluge, trgovinu, uvoz-izvoz, OIB 89524147052, Miroševečka cesta 132a,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DAN-GO d.o.o. za usluge, trgovinu, uvoz-izvoz</item>
      <item>ZZ Nada Landeka</item>
      <item>Mato Čičak</item>
    </izvorni_sadrzaj>
    <derivirana_varijabla naziv="DomainObject.Predmet.SudioniciListNaziv_1">
      <item>FINA ZAGREB</item>
      <item>DAN-GO d.o.o. za usluge, trgovinu, uvoz-izvoz</item>
      <item>ZZ Nada Landeka</item>
      <item>Mato Čičak</item>
    </derivirana_varijabla>
  </DomainObject.Predmet.SudioniciListNaziv>
  <DomainObject.Predmet.SudioniciListAdressOIB>
    <izvorni_sadrzaj>
      <item>FINA ZAGREB, OIB 85821130368, Albrechtova 42,10004 Zagreb</item>
      <item>DAN-GO d.o.o. za usluge, trgovinu, uvoz-izvoz, OIB 89524147052, Miroševečka cesta 132a,10000 Zagreb</item>
      <item>ZZ Nada Landeka, Miroševečka cesta 132 a,10000 Zagreb</item>
      <item>Mato Čičak, OIB 63670108668, II Deverićev Odvojak 5,10412 Donja Lomnica</item>
    </izvorni_sadrzaj>
    <derivirana_varijabla naziv="DomainObject.Predmet.SudioniciListAdressOIB_1">
      <item>FINA ZAGREB, OIB 85821130368, Albrechtova 42,10004 Zagreb</item>
      <item>DAN-GO d.o.o. za usluge, trgovinu, uvoz-izvoz, OIB 89524147052, Miroševečka cesta 132a,10000 Zagreb</item>
      <item>ZZ Nada Landeka, Miroševečka cesta 132 a,10000 Zagreb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89524147052</item>
      <item>, OIB null</item>
      <item>, OIB 63670108668</item>
    </izvorni_sadrzaj>
    <derivirana_varijabla naziv="DomainObject.Predmet.SudioniciListNazivOIB_1">
      <item>, OIB 85821130368</item>
      <item>, OIB 89524147052</item>
      <item>, OIB null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148</properties:Words>
  <properties:Characters>700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2016-06-01T12:45:00Z</dcterms:created>
  <dc:creator>Tatjana Kujundžić-Novak</dc:creator>
  <cp:lastModifiedBy>Ivana Rogić</cp:lastModifiedBy>
  <cp:lastPrinted>2016-06-02T06:50:00Z</cp:lastPrinted>
  <dcterms:modified xmlns:xsi="http://www.w3.org/2001/XMLSchema-instance" xsi:type="dcterms:W3CDTF">2016-06-02T06:50:00Z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