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9258" w14:paraId="2979258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90252E">
        <w:t>29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E56C2B">
        <w:t>Samuel</w:t>
      </w:r>
      <w:proofErr w:type="spellEnd"/>
      <w:r w:rsidR="00E56C2B">
        <w:t xml:space="preserve"> Horvat iz </w:t>
      </w:r>
      <w:proofErr w:type="spellStart"/>
      <w:r w:rsidR="00E56C2B">
        <w:t>Đurđekovca</w:t>
      </w:r>
      <w:proofErr w:type="spellEnd"/>
      <w:r w:rsidR="00E56C2B">
        <w:t xml:space="preserve">, </w:t>
      </w:r>
      <w:proofErr w:type="spellStart"/>
      <w:r w:rsidR="00E56C2B">
        <w:t>Reber</w:t>
      </w:r>
      <w:proofErr w:type="spellEnd"/>
      <w:r w:rsidR="00E56C2B">
        <w:t xml:space="preserve"> 9, OIB: 07555355038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E56C2B">
        <w:t>Samuel</w:t>
      </w:r>
      <w:proofErr w:type="spellEnd"/>
      <w:r w:rsidR="00E56C2B">
        <w:t xml:space="preserve"> Horvat 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E56C2B">
        <w:t>29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E56C2B">
        <w:t>29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364D6"/>
    <w:rsid w:val="0025696E"/>
    <w:rsid w:val="0028138F"/>
    <w:rsid w:val="00345DC8"/>
    <w:rsid w:val="00373BFC"/>
    <w:rsid w:val="0047698C"/>
    <w:rsid w:val="00481559"/>
    <w:rsid w:val="004906B8"/>
    <w:rsid w:val="00587190"/>
    <w:rsid w:val="005B5A79"/>
    <w:rsid w:val="005F25C8"/>
    <w:rsid w:val="00655EB8"/>
    <w:rsid w:val="00755B50"/>
    <w:rsid w:val="00762CF6"/>
    <w:rsid w:val="00844133"/>
    <w:rsid w:val="0085059B"/>
    <w:rsid w:val="008B11C0"/>
    <w:rsid w:val="0090252E"/>
    <w:rsid w:val="00916D74"/>
    <w:rsid w:val="00964593"/>
    <w:rsid w:val="00A8023C"/>
    <w:rsid w:val="00AB43D4"/>
    <w:rsid w:val="00AF527E"/>
    <w:rsid w:val="00CC2ED4"/>
    <w:rsid w:val="00D4550B"/>
    <w:rsid w:val="00D55022"/>
    <w:rsid w:val="00D668E3"/>
    <w:rsid w:val="00D9798B"/>
    <w:rsid w:val="00DA2D58"/>
    <w:rsid w:val="00E04448"/>
    <w:rsid w:val="00E56C2B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5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1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5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1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Sp-29/2017</izvorni_sadrzaj>
    <derivirana_varijabla naziv="DomainObject.Predmet.OznakaBroj_1">Sp-29/2017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Samuel Horvat</izvorni_sadrzaj>
    <derivirana_varijabla naziv="DomainObject.Predmet.StrankaFormated_1">  Samuel Horvat</derivirana_varijabla>
  </DomainObject.Predmet.StrankaFormated>
  <DomainObject.Predmet.StrankaFormatedOIB>
    <izvorni_sadrzaj>  Samuel Horvat, OIB 07555355038</izvorni_sadrzaj>
    <derivirana_varijabla naziv="DomainObject.Predmet.StrankaFormatedOIB_1">  Samuel Horvat, OIB 07555355038</derivirana_varijabla>
  </DomainObject.Predmet.StrankaFormatedOIB>
  <DomainObject.Predmet.StrankaFormatedWithAdress>
    <izvorni_sadrzaj> Samuel Horvat, Reber 9, 10362 Đurđekovec</izvorni_sadrzaj>
    <derivirana_varijabla naziv="DomainObject.Predmet.StrankaFormatedWithAdress_1"> Samuel Horvat, Reber 9, 10362 Đurđekovec</derivirana_varijabla>
  </DomainObject.Predmet.StrankaFormatedWithAdress>
  <DomainObject.Predmet.StrankaFormatedWithAdressOIB>
    <izvorni_sadrzaj> Samuel Horvat, OIB 07555355038, Reber 9, 10362 Đurđekovec</izvorni_sadrzaj>
    <derivirana_varijabla naziv="DomainObject.Predmet.StrankaFormatedWithAdressOIB_1"> Samuel Horvat, OIB 07555355038, Reber 9, 10362 Đurđekovec</derivirana_varijabla>
  </DomainObject.Predmet.StrankaFormatedWithAdressOIB>
  <DomainObject.Predmet.StrankaWithAdress>
    <izvorni_sadrzaj>Samuel Horvat Reber 9,10362 Đurđekovec</izvorni_sadrzaj>
    <derivirana_varijabla naziv="DomainObject.Predmet.StrankaWithAdress_1">Samuel Horvat Reber 9,10362 Đurđekovec</derivirana_varijabla>
  </DomainObject.Predmet.StrankaWithAdress>
  <DomainObject.Predmet.StrankaWithAdressOIB>
    <izvorni_sadrzaj>Samuel Horvat, OIB 07555355038, Reber 9,10362 Đurđekovec</izvorni_sadrzaj>
    <derivirana_varijabla naziv="DomainObject.Predmet.StrankaWithAdressOIB_1">Samuel Horvat, OIB 07555355038, Reber 9,10362 Đurđekovec</derivirana_varijabla>
  </DomainObject.Predmet.StrankaWithAdressOIB>
  <DomainObject.Predmet.StrankaNazivFormated>
    <izvorni_sadrzaj>Samuel Horvat</izvorni_sadrzaj>
    <derivirana_varijabla naziv="DomainObject.Predmet.StrankaNazivFormated_1">Samuel Horvat</derivirana_varijabla>
  </DomainObject.Predmet.StrankaNazivFormated>
  <DomainObject.Predmet.StrankaNazivFormatedOIB>
    <izvorni_sadrzaj>Samuel Horvat, OIB 07555355038</izvorni_sadrzaj>
    <derivirana_varijabla naziv="DomainObject.Predmet.StrankaNazivFormatedOIB_1">Samuel Horvat, OIB 07555355038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Samuel Horvat</item>
    </izvorni_sadrzaj>
    <derivirana_varijabla naziv="DomainObject.Predmet.StrankaListFormated_1">
      <item>Samuel Horvat</item>
    </derivirana_varijabla>
  </DomainObject.Predmet.StrankaListFormated>
  <DomainObject.Predmet.StrankaListFormatedOIB>
    <izvorni_sadrzaj>
      <item>Samuel Horvat, OIB 07555355038</item>
    </izvorni_sadrzaj>
    <derivirana_varijabla naziv="DomainObject.Predmet.StrankaListFormatedOIB_1">
      <item>Samuel Horvat, OIB 07555355038</item>
    </derivirana_varijabla>
  </DomainObject.Predmet.StrankaListFormatedOIB>
  <DomainObject.Predmet.StrankaListFormatedWithAdress>
    <izvorni_sadrzaj>
      <item>Samuel Horvat, Reber 9, 10362 Đurđekovec</item>
    </izvorni_sadrzaj>
    <derivirana_varijabla naziv="DomainObject.Predmet.StrankaListFormatedWithAdress_1">
      <item>Samuel Horvat, Reber 9, 10362 Đurđekovec</item>
    </derivirana_varijabla>
  </DomainObject.Predmet.StrankaListFormatedWithAdress>
  <DomainObject.Predmet.StrankaListFormatedWithAdressOIB>
    <izvorni_sadrzaj>
      <item>Samuel Horvat, OIB 07555355038, Reber 9, 10362 Đurđekovec</item>
    </izvorni_sadrzaj>
    <derivirana_varijabla naziv="DomainObject.Predmet.StrankaListFormatedWithAdressOIB_1">
      <item>Samuel Horvat, OIB 07555355038, Reber 9, 10362 Đurđekovec</item>
    </derivirana_varijabla>
  </DomainObject.Predmet.StrankaListFormatedWithAdressOIB>
  <DomainObject.Predmet.StrankaListNazivFormated>
    <izvorni_sadrzaj>
      <item>Samuel Horvat</item>
    </izvorni_sadrzaj>
    <derivirana_varijabla naziv="DomainObject.Predmet.StrankaListNazivFormated_1">
      <item>Samuel Horvat</item>
    </derivirana_varijabla>
  </DomainObject.Predmet.StrankaListNazivFormated>
  <DomainObject.Predmet.StrankaListNazivFormatedOIB>
    <izvorni_sadrzaj>
      <item>Samuel Horvat, OIB 07555355038</item>
    </izvorni_sadrzaj>
    <derivirana_varijabla naziv="DomainObject.Predmet.StrankaListNazivFormatedOIB_1">
      <item>Samuel Horvat, OIB 07555355038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Samuel Horvat</izvorni_sadrzaj>
    <derivirana_varijabla naziv="DomainObject.Predmet.StrankaIDrugi_1">Samuel Horvat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Samuel Horvat, OIB 07555355038, Reber 9, 10362 Đurđekovec</izvorni_sadrzaj>
    <derivirana_varijabla naziv="DomainObject.Predmet.StrankaIDrugiAdressOIB_1">Samuel Horvat, OIB 07555355038, Reber 9, 10362 Đurđekovec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Samuel Horvat</item>
    </izvorni_sadrzaj>
    <derivirana_varijabla naziv="DomainObject.Predmet.SudioniciListNaziv_1">
      <item>Samuel Horvat</item>
    </derivirana_varijabla>
  </DomainObject.Predmet.SudioniciListNaziv>
  <DomainObject.Predmet.SudioniciListAdressOIB>
    <izvorni_sadrzaj>
      <item>Samuel Horvat, OIB 07555355038, Reber 9,10362 Đurđekovec</item>
    </izvorni_sadrzaj>
    <derivirana_varijabla naziv="DomainObject.Predmet.SudioniciListAdressOIB_1">
      <item>Samuel Horvat, OIB 07555355038, Reber 9,10362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07555355038</item>
    </izvorni_sadrzaj>
    <derivirana_varijabla naziv="DomainObject.Predmet.SudioniciListNazivOIB_1">
      <item>, OIB 07555355038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1398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2017-02-10T07:30:00Z</dcterms:created>
  <dc:creator>Korisnik</dc:creator>
  <cp:lastModifiedBy>Barbara Sirovica</cp:lastModifiedBy>
  <cp:lastPrinted>2017-02-10T07:30:00Z</cp:lastPrinted>
  <dcterms:modified xmlns:xsi="http://www.w3.org/2001/XMLSchema-instance" xsi:type="dcterms:W3CDTF">2017-02-10T07:30:00Z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