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cdbf" w14:paraId="279cdb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005C2D">
        <w:t>95</w:t>
      </w:r>
      <w:r>
        <w:t>/</w:t>
      </w:r>
      <w:r w:rsidR="00E8650F">
        <w:t>1</w:t>
      </w:r>
      <w:r w:rsidR="009D3A05">
        <w:t>8</w:t>
      </w:r>
      <w:r>
        <w:t>-</w:t>
      </w:r>
      <w:r w:rsidR="00015B3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005C2D">
        <w:t>ZELENA ENERGIJA-SOLAR</w:t>
      </w:r>
      <w:r w:rsidR="00015B3F">
        <w:t xml:space="preserve"> jednostavno društvo s ograničenom odgovornošću za </w:t>
      </w:r>
      <w:r w:rsidR="00005C2D">
        <w:t xml:space="preserve">trgovinu i </w:t>
      </w:r>
      <w:r w:rsidR="00015B3F">
        <w:t>usluge</w:t>
      </w:r>
      <w:r w:rsidR="0027083D" w:rsidRPr="0027083D">
        <w:t xml:space="preserve">, </w:t>
      </w:r>
      <w:r w:rsidR="0029410D">
        <w:t>Sesvete, Dubečka 45</w:t>
      </w:r>
      <w:r w:rsidR="0027083D" w:rsidRPr="0027083D">
        <w:t>, MBS 0809</w:t>
      </w:r>
      <w:r w:rsidR="0029410D">
        <w:t>46698</w:t>
      </w:r>
      <w:r w:rsidR="0027083D" w:rsidRPr="0027083D">
        <w:t xml:space="preserve">, OIB: </w:t>
      </w:r>
      <w:r w:rsidR="0029410D">
        <w:t>43944337892</w:t>
      </w:r>
      <w:r w:rsidR="00C72758" w:rsidRPr="0041082E">
        <w:t xml:space="preserve">, dana </w:t>
      </w:r>
      <w:r w:rsidR="00F82005">
        <w:t>2</w:t>
      </w:r>
      <w:r w:rsidR="0029410D">
        <w:t>3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29410D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9410D" w:rsidRPr="0029410D">
        <w:t>ZELENA ENERGIJA-SOLAR jednostavno društvo s ograničenom odgovornošću za trgovinu i usluge, Sesvete, Dubečka 45, MBS 080946698, OIB: 43944337892</w:t>
      </w:r>
      <w:r>
        <w:t>.</w:t>
      </w:r>
    </w:p>
    <w:p w:rsidRDefault="00DF75D0" w:rsidP="00DF75D0" w:rsidR="00DF75D0">
      <w:pPr>
        <w:jc w:val="both"/>
      </w:pPr>
    </w:p>
    <w:p w:rsidRDefault="00DF75D0" w:rsidP="0029410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29410D" w:rsidRPr="0029410D">
        <w:t>Julka Bandić, Osijek, Stjepana Radića 14, OIB 04946287686</w:t>
      </w:r>
      <w:r>
        <w:t>, izabran</w:t>
      </w:r>
      <w:r w:rsidR="0029410D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32172">
        <w:t>30</w:t>
      </w:r>
      <w:r>
        <w:t>.0</w:t>
      </w:r>
      <w:r w:rsidR="001A6FCF">
        <w:t>8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A32172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A32172" w:rsidRPr="00A32172">
        <w:t>ZELENA ENERGIJA-SOLAR jednostavno društvo s ograničenom odgovornošću za trgovinu i usluge, Sesvete, Dubečka 45, MBS 080946698, OIB: 43944337892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A32172" w:rsidP="00DF75D0" w:rsidR="00DF75D0">
      <w:pPr>
        <w:ind w:firstLine="720" w:left="2160"/>
      </w:pPr>
      <w:r>
        <w:t>6</w:t>
      </w:r>
      <w:r w:rsidR="00DF75D0">
        <w:t xml:space="preserve">. </w:t>
      </w:r>
      <w:r w:rsidR="00453795">
        <w:t>rujn</w:t>
      </w:r>
      <w:r w:rsidR="00DF75D0">
        <w:t xml:space="preserve">a 2018. u </w:t>
      </w:r>
      <w:r w:rsidR="00541E35">
        <w:t>10</w:t>
      </w:r>
      <w:r w:rsidR="0045125C">
        <w:t>,</w:t>
      </w:r>
      <w:r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A32172">
        <w:t>17</w:t>
      </w:r>
      <w:r>
        <w:t>.</w:t>
      </w:r>
      <w:r w:rsidR="000138AC">
        <w:t>1</w:t>
      </w:r>
      <w:r w:rsidR="00A32172">
        <w:t>0</w:t>
      </w:r>
      <w:r>
        <w:t>.201</w:t>
      </w:r>
      <w:r w:rsidR="000138AC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684A7D">
        <w:t>7</w:t>
      </w:r>
      <w:r>
        <w:t>-01/0</w:t>
      </w:r>
      <w:r w:rsidR="00B40C61">
        <w:t>4</w:t>
      </w:r>
      <w:r>
        <w:t xml:space="preserve"> Ur. broj 04-06-1</w:t>
      </w:r>
      <w:r w:rsidR="00684A7D">
        <w:t>7</w:t>
      </w:r>
      <w:r>
        <w:t>-</w:t>
      </w:r>
      <w:r w:rsidR="00FF0425">
        <w:t>4896</w:t>
      </w:r>
      <w:r>
        <w:t xml:space="preserve"> od </w:t>
      </w:r>
      <w:r w:rsidR="00487E64">
        <w:t>1</w:t>
      </w:r>
      <w:r w:rsidR="00FF0425">
        <w:t>6</w:t>
      </w:r>
      <w:r>
        <w:t>.</w:t>
      </w:r>
      <w:r w:rsidR="00684A7D">
        <w:t>1</w:t>
      </w:r>
      <w:r w:rsidR="00FF0425">
        <w:t>0</w:t>
      </w:r>
      <w:r>
        <w:t>.201</w:t>
      </w:r>
      <w:r w:rsidR="00684A7D">
        <w:t>7</w:t>
      </w:r>
      <w:r>
        <w:t xml:space="preserve">. godine, za otvaranje stečajnog postupka nad dužnikom </w:t>
      </w:r>
      <w:r w:rsidR="00FF0425" w:rsidRPr="00FF0425">
        <w:t>ZELENA ENERGIJA-SOLAR jednostavno društvo s ograničenom odgovornošću za trgovinu i usluge, Sesvete, Dubečka 45, MBS 080946698, OIB: 43944337892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FF0425">
        <w:t>2</w:t>
      </w:r>
      <w:r>
        <w:t>.</w:t>
      </w:r>
      <w:r w:rsidR="00D555EE">
        <w:t>1</w:t>
      </w:r>
      <w:r w:rsidR="00FF0425">
        <w:t>0</w:t>
      </w:r>
      <w:r>
        <w:t>.201</w:t>
      </w:r>
      <w:r w:rsidR="00D555EE">
        <w:t>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FF0425">
        <w:t>61.051,35</w:t>
      </w:r>
      <w:r>
        <w:t xml:space="preserve"> kn, u koji iznos je uračunata kamata i naknada FINE za provedbe ovrhe na novčanim sredstvima dužnika. Navodi da dužnik ima </w:t>
      </w:r>
      <w:r w:rsidR="00ED304D">
        <w:t>1</w:t>
      </w:r>
      <w:r>
        <w:t xml:space="preserve"> zaposlen</w:t>
      </w:r>
      <w:r w:rsidR="00ED304D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2F70A7" w:rsidRPr="002F70A7">
        <w:t>2.10</w:t>
      </w:r>
      <w:r w:rsidR="00D555EE" w:rsidRPr="00D555EE">
        <w:t>.2017</w:t>
      </w:r>
      <w:r>
        <w:t xml:space="preserve">., te navodi da na temelju čl. 112. st. 5. SZ dužnik na ime predujma za namirenje troškova stečajnog postupka </w:t>
      </w:r>
      <w:r w:rsidR="008A7668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2F70A7" w:rsidRPr="002F70A7">
        <w:t>2.10</w:t>
      </w:r>
      <w:r w:rsidR="00D555EE" w:rsidRPr="00D555EE">
        <w:t>.2017</w:t>
      </w:r>
      <w:r>
        <w:t xml:space="preserve">. 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8A7668">
        <w:t>2</w:t>
      </w:r>
      <w:r w:rsidR="002F70A7">
        <w:t>3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555526">
        <w:t>Mario Vranješ, Sesvete, Dubečka 45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214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</w:t>
    </w:r>
    <w:r w:rsidR="00005C2D">
      <w:t>95</w:t>
    </w:r>
    <w:r w:rsidR="00015B3F" w:rsidRPr="00015B3F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38AC"/>
    <w:rsid w:val="00015B3F"/>
    <w:rsid w:val="000224A7"/>
    <w:rsid w:val="00022AF7"/>
    <w:rsid w:val="0003421E"/>
    <w:rsid w:val="00044014"/>
    <w:rsid w:val="00061E21"/>
    <w:rsid w:val="00062145"/>
    <w:rsid w:val="000637D1"/>
    <w:rsid w:val="000817DB"/>
    <w:rsid w:val="00084DCC"/>
    <w:rsid w:val="000A5797"/>
    <w:rsid w:val="000B1DB2"/>
    <w:rsid w:val="000B40BA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45B9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A7668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2172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00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1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1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ZELENA ENERGIJA-SOLAR jednostavno društvo s ograničenom odgovornošću za trgovinu i usluge</izvorni_sadrzaj>
    <derivirana_varijabla naziv="DomainObject.Predmet.ProtustrankaFormated_1">  ZELENA ENERGIJA-SOLAR jednostavno društvo s ograničenom odgovornošću za trgovinu i usluge</derivirana_varijabla>
  </DomainObject.Predmet.ProtustrankaFormated>
  <DomainObject.Predmet.ProtustrankaFormatedOIB>
    <izvorni_sadrzaj>  ZELENA ENERGIJA-SOLAR jednostavno društvo s ograničenom odgovornošću za trgovinu i usluge, OIB 43944337892</izvorni_sadrzaj>
    <derivirana_varijabla naziv="DomainObject.Predmet.ProtustrankaFormatedOIB_1">  ZELENA ENERGIJA-SOLAR jednostavno društvo s ograničenom odgovornošću za trgovinu i usluge, OIB 43944337892</derivirana_varijabla>
  </DomainObject.Predmet.ProtustrankaFormatedOIB>
  <DomainObject.Predmet.ProtustrankaFormatedWithAdress>
    <izvorni_sadrzaj> ZELENA ENERGIJA-SOLAR jednostavno društvo s ograničenom odgovornošću za trgovinu i usluge, Dubečka 45, 10360 Sesvete</izvorni_sadrzaj>
    <derivirana_varijabla naziv="DomainObject.Predmet.ProtustrankaFormatedWithAdress_1"> ZELENA ENERGIJA-SOLAR jednostavno društvo s ograničenom odgovornošću za trgovinu i usluge, Dubečka 45, 10360 Sesvete</derivirana_varijabla>
  </DomainObject.Predmet.ProtustrankaFormatedWithAdress>
  <DomainObject.Predmet.ProtustrankaFormatedWithAdressOIB>
    <izvorni_sadrzaj> ZELENA ENERGIJA-SOLAR jednostavno društvo s ograničenom odgovornošću za trgovinu i usluge, OIB 43944337892, Dubečka 45, 10360 Sesvete</izvorni_sadrzaj>
    <derivirana_varijabla naziv="DomainObject.Predmet.ProtustrankaFormatedWithAdressOIB_1"> ZELENA ENERGIJA-SOLAR jednostavno društvo s ograničenom odgovornošću za trgovinu i usluge, OIB 43944337892, Dubečka 45, 10360 Sesvete</derivirana_varijabla>
  </DomainObject.Predmet.ProtustrankaFormatedWithAdressOIB>
  <DomainObject.Predmet.ProtustrankaWithAdress>
    <izvorni_sadrzaj>ZELENA ENERGIJA-SOLAR jednostavno društvo s ograničenom odgovornošću za trgovinu i usluge Dubečka 45, 10360 Sesvete</izvorni_sadrzaj>
    <derivirana_varijabla naziv="DomainObject.Predmet.ProtustrankaWithAdress_1">ZELENA ENERGIJA-SOLAR jednostavno društvo s ograničenom odgovornošću za trgovinu i usluge Dubečka 45, 10360 Sesvete</derivirana_varijabla>
  </DomainObject.Predmet.ProtustrankaWithAdress>
  <DomainObject.Predmet.ProtustrankaWithAdressOIB>
    <izvorni_sadrzaj>ZELENA ENERGIJA-SOLAR jednostavno društvo s ograničenom odgovornošću za trgovinu i usluge, OIB 43944337892, Dubečka 45, 10360 Sesvete</izvorni_sadrzaj>
    <derivirana_varijabla naziv="DomainObject.Predmet.ProtustrankaWithAdressOIB_1">ZELENA ENERGIJA-SOLAR jednostavno društvo s ograničenom odgovornošću za trgovinu i usluge, OIB 43944337892, Dubečka 45, 10360 Sesvete</derivirana_varijabla>
  </DomainObject.Predmet.ProtustrankaWithAdressOIB>
  <DomainObject.Predmet.ProtustrankaNazivFormated>
    <izvorni_sadrzaj>ZELENA ENERGIJA-SOLAR jednostavno društvo s ograničenom odgovornošću za trgovinu i usluge</izvorni_sadrzaj>
    <derivirana_varijabla naziv="DomainObject.Predmet.ProtustrankaNazivFormated_1">ZELENA ENERGIJA-SOLAR jednostavno društvo s ograničenom odgovornošću za trgovinu i usluge</derivirana_varijabla>
  </DomainObject.Predmet.ProtustrankaNazivFormated>
  <DomainObject.Predmet.ProtustrankaNazivFormatedOIB>
    <izvorni_sadrzaj>ZELENA ENERGIJA-SOLAR jednostavno društvo s ograničenom odgovornošću za trgovinu i usluge, OIB 43944337892</izvorni_sadrzaj>
    <derivirana_varijabla naziv="DomainObject.Predmet.ProtustrankaNazivFormatedOIB_1">ZELENA ENERGIJA-SOLAR jednostavno društvo s ograničenom odgovornošću za trgovinu i usluge, OIB 43944337892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ENERGIJA-SOLAR jednostavno društvo s ograničenom odgovornošću za trgovinu i usluge</item>
    </izvorni_sadrzaj>
    <derivirana_varijabla naziv="DomainObject.Predmet.ProtuStrankaListFormated_1">
      <item>ZELENA ENERGIJA-SOLAR jednostavno društvo s ograničenom odgovornošću za trgovinu i usluge</item>
    </derivirana_varijabla>
  </DomainObject.Predmet.ProtuStrankaListFormated>
  <DomainObject.Predmet.ProtuStrankaListFormatedOIB>
    <izvorni_sadrzaj>
      <item>ZELENA ENERGIJA-SOLAR jednostavno društvo s ograničenom odgovornošću za trgovinu i usluge, OIB 43944337892</item>
    </izvorni_sadrzaj>
    <derivirana_varijabla naziv="DomainObject.Predmet.ProtuStrankaListFormatedOIB_1">
      <item>ZELENA ENERGIJA-SOLAR jednostavno društvo s ograničenom odgovornošću za trgovinu i usluge, OIB 43944337892</item>
    </derivirana_varijabla>
  </DomainObject.Predmet.ProtuStrankaListFormatedOIB>
  <DomainObject.Predmet.ProtuStrankaListFormatedWithAdress>
    <izvorni_sadrzaj>
      <item>ZELENA ENERGIJA-SOLAR jednostavno društvo s ograničenom odgovornošću za trgovinu i usluge, Dubečka 45, 10360 Sesvete</item>
    </izvorni_sadrzaj>
    <derivirana_varijabla naziv="DomainObject.Predmet.ProtuStrankaListFormatedWithAdress_1">
      <item>ZELENA ENERGIJA-SOLAR jednostavno društvo s ograničenom odgovornošću za trgovinu i usluge, Dubečka 45, 10360 Sesvete</item>
    </derivirana_varijabla>
  </DomainObject.Predmet.ProtuStrankaListFormatedWithAdress>
  <DomainObject.Predmet.ProtuStrankaListFormatedWithAdressOIB>
    <izvorni_sadrzaj>
      <item>ZELENA ENERGIJA-SOLAR jednostavno društvo s ograničenom odgovornošću za trgovinu i usluge, OIB 43944337892, Dubečka 45, 10360 Sesvete</item>
    </izvorni_sadrzaj>
    <derivirana_varijabla naziv="DomainObject.Predmet.ProtuStrankaListFormatedWithAdressOIB_1">
      <item>ZELENA ENERGIJA-SOLAR jednostavno društvo s ograničenom odgovornošću za trgovinu i usluge, OIB 43944337892, Dubečka 45, 10360 Sesvete</item>
    </derivirana_varijabla>
  </DomainObject.Predmet.ProtuStrankaListFormatedWithAdressOIB>
  <DomainObject.Predmet.ProtuStrankaListNazivFormated>
    <izvorni_sadrzaj>
      <item>ZELENA ENERGIJA-SOLAR jednostavno društvo s ograničenom odgovornošću za trgovinu i usluge</item>
    </izvorni_sadrzaj>
    <derivirana_varijabla naziv="DomainObject.Predmet.ProtuStrankaListNazivFormated_1">
      <item>ZELENA ENERGIJA-SOLAR jednostavno društvo s ograničenom odgovornošću za trgovinu i usluge</item>
    </derivirana_varijabla>
  </DomainObject.Predmet.ProtuStrankaListNazivFormated>
  <DomainObject.Predmet.ProtuStrankaListNazivFormatedOIB>
    <izvorni_sadrzaj>
      <item>ZELENA ENERGIJA-SOLAR jednostavno društvo s ograničenom odgovornošću za trgovinu i usluge, OIB 43944337892</item>
    </izvorni_sadrzaj>
    <derivirana_varijabla naziv="DomainObject.Predmet.ProtuStrankaListNazivFormatedOIB_1">
      <item>ZELENA ENERGIJA-SOLAR jednostavno društvo s ograničenom odgovornošću za trgovinu i usluge, OIB 43944337892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ENERGIJA-SOLAR jednostavno društvo s ograničenom odgovornošću za trgovinu i usluge</izvorni_sadrzaj>
    <derivirana_varijabla naziv="DomainObject.Predmet.ProtustrankaIDrugi_1">ZELENA ENERGIJA-SOLAR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ZELENA ENERGIJA-SOLAR jednostavno društvo s ograničenom odgovornošću za trgovinu i usluge, OIB 43944337892, Dubečka 45, 10360 Sesvete</izvorni_sadrzaj>
    <derivirana_varijabla naziv="DomainObject.Predmet.ProtustrankaIDrugiAdressOIB_1">ZELENA ENERGIJA-SOLAR jednostavno društvo s ograničenom odgovornošću za trgovinu i usluge, OIB 43944337892, Dubečka 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ENERGIJA-SOLAR jednostavno društvo s ograničenom odgovornošću za trgovinu i usluge</item>
      <item>FINA Regionalni centar Zagreb</item>
    </izvorni_sadrzaj>
    <derivirana_varijabla naziv="DomainObject.Predmet.SudioniciListNaziv_1">
      <item>ZELENA ENERGIJA-SOLAR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ZELENA ENERGIJA-SOLAR jednostavno društvo s ograničenom odgovornošću za trgovinu i usluge, OIB 43944337892, Dubečka 45,10360 Sesvete</item>
      <item>FINA Regionalni centar Zagreb, OIB 85821130368, Trg svibanjskih žrtava 1995. br. 1,10000 Zagreb</item>
    </izvorni_sadrzaj>
    <derivirana_varijabla naziv="DomainObject.Predmet.SudioniciListAdressOIB_1">
      <item>ZELENA ENERGIJA-SOLAR jednostavno društvo s ograničenom odgovornošću za trgovinu i usluge, OIB 43944337892, Dubečka 45,10360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43944337892</item>
      <item>, OIB 85821130368</item>
    </izvorni_sadrzaj>
    <derivirana_varijabla naziv="DomainObject.Predmet.SudioniciListNazivOIB_1">
      <item>, OIB 43944337892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8BFA1-8A52-4336-9210-2ABCA9EFE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678</properties:Words>
  <properties:Characters>3913</properties:Characters>
  <properties:Lines>117</properties:Lines>
  <properties:Paragraphs>36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2018-05-23T09:07:00Z</dcterms:modified>
  <cp:revision>42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