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ba1c" w14:paraId="576ba1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1F2C39">
        <w:rPr>
          <w:szCs w:val="24"/>
          <w:lang w:val="hr-HR"/>
        </w:rPr>
        <w:t>36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1F2C39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1F2C39">
        <w:rPr>
          <w:lang w:val="hr-HR"/>
        </w:rPr>
        <w:t xml:space="preserve">EKODRVO društvo s ograničenom odgovornošću za preradu drva, trgovinu i usluge, Bjelovar, Vladimira Nazora 13, </w:t>
      </w:r>
      <w:r w:rsidR="001F2C39" w:rsidRPr="000664E3">
        <w:rPr>
          <w:lang w:val="hr-HR"/>
        </w:rPr>
        <w:t>MB</w:t>
      </w:r>
      <w:r w:rsidR="001F2C39">
        <w:rPr>
          <w:lang w:val="hr-HR"/>
        </w:rPr>
        <w:t>S: 010052189613, OIB: 94252189613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1F2C39">
        <w:rPr>
          <w:lang w:val="hr-HR"/>
        </w:rPr>
        <w:t>24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1F2C39">
        <w:rPr>
          <w:lang w:val="hr-HR"/>
        </w:rPr>
        <w:t xml:space="preserve">EKODRVO društvo s ograničenom odgovornošću za preradu drva, trgovinu i usluge, Bjelovar, Vladimira Nazora 13, </w:t>
      </w:r>
      <w:r w:rsidR="001F2C39" w:rsidRPr="000664E3">
        <w:rPr>
          <w:lang w:val="hr-HR"/>
        </w:rPr>
        <w:t>MB</w:t>
      </w:r>
      <w:r w:rsidR="001F2C39">
        <w:rPr>
          <w:lang w:val="hr-HR"/>
        </w:rPr>
        <w:t>S: 010052189613, OIB: 94252189613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7A44AA">
        <w:rPr>
          <w:szCs w:val="24"/>
          <w:lang w:val="hr-HR"/>
        </w:rPr>
        <w:t xml:space="preserve">IVAN </w:t>
      </w:r>
      <w:r w:rsidR="001F2C39">
        <w:rPr>
          <w:szCs w:val="24"/>
          <w:lang w:val="hr-HR"/>
        </w:rPr>
        <w:t>PRPIĆ</w:t>
      </w:r>
      <w:r w:rsidR="009018C2">
        <w:rPr>
          <w:szCs w:val="24"/>
          <w:lang w:val="hr-HR"/>
        </w:rPr>
        <w:t xml:space="preserve">, </w:t>
      </w:r>
      <w:r w:rsidR="001F2C39">
        <w:rPr>
          <w:szCs w:val="24"/>
          <w:lang w:val="hr-HR"/>
        </w:rPr>
        <w:t>Zagreb</w:t>
      </w:r>
      <w:r w:rsidR="009018C2">
        <w:rPr>
          <w:szCs w:val="24"/>
          <w:lang w:val="hr-HR"/>
        </w:rPr>
        <w:t xml:space="preserve">, </w:t>
      </w:r>
      <w:r w:rsidR="001F2C39">
        <w:rPr>
          <w:szCs w:val="24"/>
          <w:lang w:val="hr-HR"/>
        </w:rPr>
        <w:t>Hruševečka ulica 11</w:t>
      </w:r>
      <w:r w:rsidR="009018C2">
        <w:rPr>
          <w:szCs w:val="24"/>
          <w:lang w:val="hr-HR"/>
        </w:rPr>
        <w:t xml:space="preserve">, OIB: </w:t>
      </w:r>
      <w:r w:rsidR="001F2C39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1F2C39">
        <w:rPr>
          <w:lang w:val="hr-HR"/>
        </w:rPr>
        <w:t xml:space="preserve">EKODRVO društvo s ograničenom odgovornošću za preradu drva, trgovinu i usluge, Bjelovar, Vladimira Nazora 13, </w:t>
      </w:r>
      <w:r w:rsidR="001F2C39" w:rsidRPr="000664E3">
        <w:rPr>
          <w:lang w:val="hr-HR"/>
        </w:rPr>
        <w:t>MB</w:t>
      </w:r>
      <w:r w:rsidR="001F2C39">
        <w:rPr>
          <w:lang w:val="hr-HR"/>
        </w:rPr>
        <w:t>S: 010052189613, OIB: 94252189613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1F2C39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958D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958D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45BB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1F2C39">
        <w:rPr>
          <w:szCs w:val="24"/>
          <w:lang w:val="hr-HR"/>
        </w:rPr>
        <w:t>36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F2C39">
        <w:rPr>
          <w:szCs w:val="24"/>
          <w:lang w:val="hr-HR"/>
        </w:rPr>
        <w:t>01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1F2C39">
        <w:rPr>
          <w:szCs w:val="24"/>
          <w:lang w:val="hr-HR"/>
        </w:rPr>
        <w:t>24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D026E">
        <w:rPr>
          <w:szCs w:val="24"/>
          <w:lang w:val="hr-HR"/>
        </w:rPr>
        <w:t>24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2D6" w:rsidR="00AA22D6">
      <w:r>
        <w:separator/>
      </w:r>
    </w:p>
  </w:endnote>
  <w:endnote w:id="0" w:type="continuationSeparator">
    <w:p w:rsidRDefault="00AA22D6" w:rsidR="00AA2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2D6" w:rsidR="00AA22D6">
      <w:r>
        <w:separator/>
      </w:r>
    </w:p>
  </w:footnote>
  <w:footnote w:id="0" w:type="continuationSeparator">
    <w:p w:rsidRDefault="00AA22D6" w:rsidR="00AA2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02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1F2C39">
      <w:t>36</w:t>
    </w:r>
    <w:r w:rsidR="00864F33">
      <w:t>/201</w:t>
    </w:r>
    <w:r w:rsidR="008F6F4D">
      <w:t>6</w:t>
    </w:r>
    <w:r w:rsidR="00864F33">
      <w:t>-</w:t>
    </w:r>
    <w:r w:rsidR="001F2C39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076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22D6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26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7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7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St-36/2016-4</izvorni_sadrzaj>
    <derivirana_varijabla naziv="DomainObject.Oznaka_1">St-36/2016-4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EKODRVO društvo s ograničenom odgovornošću za preradu drva, trgovinu i usluge, Bjelovar zastupanog po punomoćniku Igor Kada</izvorni_sadrzaj>
    <derivirana_varijabla naziv="DomainObject.Predmet.ProtustrankaFormated_1">  EKODRVO društvo s ograničenom odgovornošću za preradu drva, trgovinu i usluge, Bjelovar zastupanog po punomoćniku Igor Kada</derivirana_varijabla>
  </DomainObject.Predmet.ProtustrankaFormated>
  <DomainObject.Predmet.ProtustrankaFormatedOIB>
    <izvorni_sadrzaj>  EKODRVO društvo s ograničenom odgovornošću za preradu drva, trgovinu i usluge, Bjelovar, OIB 94252189613 zastupanog po punomoćniku Igor Kada</izvorni_sadrzaj>
    <derivirana_varijabla naziv="DomainObject.Predmet.ProtustrankaFormatedOIB_1">  EKODRVO društvo s ograničenom odgovornošću za preradu drva, trgovinu i usluge, Bjelovar, OIB 94252189613 zastupanog po punomoćniku Igor Kada</derivirana_varijabla>
  </DomainObject.Predmet.ProtustrankaFormatedOIB>
  <DomainObject.Predmet.ProtustrankaFormatedWithAdress>
    <izvorni_sadrzaj> EKODRVO društvo s ograničenom odgovornošću za preradu drva, trgovinu i usluge, Bjelovar, Vladimira Nazora 13, 43000 Bjelovar zastupanog po punomoćniku Igor Kada</izvorni_sadrzaj>
    <derivirana_varijabla naziv="DomainObject.Predmet.ProtustrankaFormatedWithAdress_1"> EKODRVO društvo s ograničenom odgovornošću za preradu drva, trgovinu i usluge, Bjelovar, Vladimira Nazora 13, 43000 Bjelovar zastupanog po punomoćniku Igor Kada</derivirana_varijabla>
  </DomainObject.Predmet.ProtustrankaFormatedWithAdress>
  <DomainObject.Predmet.ProtustrankaFormatedWithAdressOIB>
    <izvorni_sadrzaj> EKODRVO društvo s ograničenom odgovornošću za preradu drva, trgovinu i usluge, Bjelovar, OIB 94252189613, Vladimira Nazora 13, 43000 Bjelovar zastupanog po punomoćniku Igor Kada</izvorni_sadrzaj>
    <derivirana_varijabla naziv="DomainObject.Predmet.ProtustrankaFormatedWithAdressOIB_1"> EKODRVO društvo s ograničenom odgovornošću za preradu drva, trgovinu i usluge, Bjelovar, OIB 94252189613, Vladimira Nazora 13, 43000 Bjelovar zastupanog po punomoćniku Igor Kada</derivirana_varijabla>
  </DomainObject.Predmet.ProtustrankaFormatedWithAdressOIB>
  <DomainObject.Predmet.ProtustrankaWithAdress>
    <izvorni_sadrzaj>EKODRVO društvo s ograničenom odgovornošću za preradu drva, trgovinu i usluge, Bjelovar Vladimira Nazora 13, 43000 Bjelovar</izvorni_sadrzaj>
    <derivirana_varijabla naziv="DomainObject.Predmet.ProtustrankaWithAdress_1">EKODRVO društvo s ograničenom odgovornošću za preradu drva, trgovinu i usluge, Bjelovar Vladimira Nazora 13, 43000 Bjelovar</derivirana_varijabla>
  </DomainObject.Predmet.ProtustrankaWithAdress>
  <DomainObject.Predmet.ProtustrankaWithAdressOIB>
    <izvorni_sadrzaj>EKODRVO društvo s ograničenom odgovornošću za preradu drva, trgovinu i usluge, Bjelovar, OIB 94252189613, Vladimira Nazora 13, 43000 Bjelovar</izvorni_sadrzaj>
    <derivirana_varijabla naziv="DomainObject.Predmet.ProtustrankaWithAdressOIB_1">EKODRVO društvo s ograničenom odgovornošću za preradu drva, trgovinu i usluge, Bjelovar, OIB 94252189613, Vladimira Nazora 13, 43000 Bjelovar</derivirana_varijabla>
  </DomainObject.Predmet.ProtustrankaWithAdressOIB>
  <DomainObject.Predmet.ProtustrankaNazivFormated>
    <izvorni_sadrzaj>EKODRVO društvo s ograničenom odgovornošću za preradu drva, trgovinu i usluge, Bjelovar</izvorni_sadrzaj>
    <derivirana_varijabla naziv="DomainObject.Predmet.ProtustrankaNazivFormated_1">EKODRVO društvo s ograničenom odgovornošću za preradu drva, trgovinu i usluge, Bjelovar</derivirana_varijabla>
  </DomainObject.Predmet.ProtustrankaNazivFormated>
  <DomainObject.Predmet.ProtustrankaNazivFormatedOIB>
    <izvorni_sadrzaj>EKODRVO društvo s ograničenom odgovornošću za preradu drva, trgovinu i usluge, Bjelovar, OIB 94252189613</izvorni_sadrzaj>
    <derivirana_varijabla naziv="DomainObject.Predmet.ProtustrankaNazivFormatedOIB_1">EKODRVO društvo s ograničenom odgovornošću za preradu drva, trgovinu i usluge, Bjelovar, OIB 94252189613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EKODRVO društvo s ograničenom odgovornošću za preradu drva, trgovinu i usluge, Bjelovar zastupanog po punomoćniku Igor Kada</item>
    </izvorni_sadrzaj>
    <derivirana_varijabla naziv="DomainObject.Predmet.ProtuStrankaListFormated_1">
      <item>EKODRVO društvo s ograničenom odgovornošću za preradu drva, trgovinu i usluge, Bjelovar zastupanog po punomoćniku Igor Kada</item>
    </derivirana_varijabla>
  </DomainObject.Predmet.ProtuStrankaListFormated>
  <DomainObject.Predmet.ProtuStrankaListFormatedOIB>
    <izvorni_sadrzaj>
      <item>EKODRVO društvo s ograničenom odgovornošću za preradu drva, trgovinu i usluge, Bjelovar, OIB 94252189613 zastupanog po punomoćniku Igor Kada</item>
    </izvorni_sadrzaj>
    <derivirana_varijabla naziv="DomainObject.Predmet.ProtuStrankaListFormatedOIB_1">
      <item>EKODRVO društvo s ograničenom odgovornošću za preradu drva, trgovinu i usluge, Bjelovar, OIB 94252189613 zastupanog po punomoćniku Igor Kada</item>
    </derivirana_varijabla>
  </DomainObject.Predmet.ProtuStrankaListFormatedOIB>
  <DomainObject.Predmet.ProtuStrankaListFormatedWithAdress>
    <izvorni_sadrzaj>
      <item>EKODRVO društvo s ograničenom odgovornošću za preradu drva, trgovinu i usluge, Bjelovar, Vladimira Nazora 13, 43000 Bjelovar zastupanog po punomoćniku Igor Kada</item>
    </izvorni_sadrzaj>
    <derivirana_varijabla naziv="DomainObject.Predmet.ProtuStrankaListFormatedWithAdress_1">
      <item>EKODRVO društvo s ograničenom odgovornošću za preradu drva, trgovinu i usluge, Bjelovar, Vladimira Nazora 13, 43000 Bjelovar zastupanog po punomoćniku Igor Kada</item>
    </derivirana_varijabla>
  </DomainObject.Predmet.ProtuStrankaListFormatedWithAdress>
  <DomainObject.Predmet.ProtuStrankaListFormatedWithAdressOIB>
    <izvorni_sadrzaj>
      <item>EKODRVO društvo s ograničenom odgovornošću za preradu drva, trgovinu i usluge, Bjelovar, OIB 94252189613, Vladimira Nazora 13, 43000 Bjelovar zastupanog po punomoćniku Igor Kada</item>
    </izvorni_sadrzaj>
    <derivirana_varijabla naziv="DomainObject.Predmet.ProtuStrankaListFormatedWithAdressOIB_1">
      <item>EKODRVO društvo s ograničenom odgovornošću za preradu drva, trgovinu i usluge, Bjelovar, OIB 94252189613, Vladimira Nazora 13, 43000 Bjelovar zastupanog po punomoćniku Igor Kada</item>
    </derivirana_varijabla>
  </DomainObject.Predmet.ProtuStrankaListFormatedWithAdressOIB>
  <DomainObject.Predmet.ProtuStrankaListNazivFormated>
    <izvorni_sadrzaj>
      <item>EKODRVO društvo s ograničenom odgovornošću za preradu drva, trgovinu i usluge, Bjelovar</item>
    </izvorni_sadrzaj>
    <derivirana_varijabla naziv="DomainObject.Predmet.ProtuStrankaListNazivFormated_1">
      <item>EKODRVO društvo s ograničenom odgovornošću za preradu drva, trgovinu i usluge, Bjelovar</item>
    </derivirana_varijabla>
  </DomainObject.Predmet.ProtuStrankaListNazivFormated>
  <DomainObject.Predmet.ProtuStrankaListNazivFormatedOIB>
    <izvorni_sadrzaj>
      <item>EKODRVO društvo s ograničenom odgovornošću za preradu drva, trgovinu i usluge, Bjelovar, OIB 94252189613</item>
    </izvorni_sadrzaj>
    <derivirana_varijabla naziv="DomainObject.Predmet.ProtuStrankaListNazivFormatedOIB_1">
      <item>EKODRVO društvo s ograničenom odgovornošću za preradu drva, trgovinu i usluge, Bjelovar, OIB 94252189613</item>
    </derivirana_varijabla>
  </DomainObject.Predmet.ProtuStrankaListNazivFormatedOIB>
  <DomainObject.Predmet.OstaliListFormated>
    <izvorni_sadrzaj>
      <item>Igor Kada punomoćnik sudionika u postupku EKODRVO društvo s ograničenom odgovornošću za preradu drva, trgovinu i usluge, Bjelovar</item>
    </izvorni_sadrzaj>
    <derivirana_varijabla naziv="DomainObject.Predmet.OstaliListFormated_1">
      <item>Igor Kada punomoćnik sudionika u postupku EKODRVO društvo s ograničenom odgovornošću za preradu drva, trgovinu i usluge, Bjelovar</item>
    </derivirana_varijabla>
  </DomainObject.Predmet.OstaliListFormated>
  <DomainObject.Predmet.OstaliListFormatedOIB>
    <izvorni_sadrzaj>
      <item>Igor Kada, OIB 04075690180 punomoćnik sudionika u postupku EKODRVO društvo s ograničenom odgovornošću za preradu drva, trgovinu i usluge, Bjelovar</item>
    </izvorni_sadrzaj>
    <derivirana_varijabla naziv="DomainObject.Predmet.OstaliListFormatedOIB_1">
      <item>Igor Kada, OIB 04075690180 punomoćnik sudionika u postupku EKODRVO društvo s ograničenom odgovornošću za preradu drva, trgovinu i usluge, Bjelovar</item>
    </derivirana_varijabla>
  </DomainObject.Predmet.OstaliListFormatedOIB>
  <DomainObject.Predmet.OstaliListFormatedWithAdress>
    <izvorni_sadrzaj>
      <item>Igor Kada, Vukovarska 8/d, 43000 Bjelovar punomoćnik sudionika u postupku EKODRVO društvo s ograničenom odgovornošću za preradu drva, trgovinu i usluge, Bjelovar</item>
    </izvorni_sadrzaj>
    <derivirana_varijabla naziv="DomainObject.Predmet.OstaliListFormatedWithAdress_1">
      <item>Igor Kada, Vukovarska 8/d, 43000 Bjelovar punomoćnik sudionika u postupku EKODRVO društvo s ograničenom odgovornošću za preradu drva, trgovinu i usluge, Bjelovar</item>
    </derivirana_varijabla>
  </DomainObject.Predmet.OstaliListFormatedWithAdress>
  <DomainObject.Predmet.OstaliListFormatedWithAdressOIB>
    <izvorni_sadrzaj>
      <item>Igor Kada, OIB 04075690180, Vukovarska 8/d, 43000 Bjelovar punomoćnik sudionika u postupku EKODRVO društvo s ograničenom odgovornošću za preradu drva, trgovinu i usluge, Bjelovar</item>
    </izvorni_sadrzaj>
    <derivirana_varijabla naziv="DomainObject.Predmet.OstaliListFormatedWithAdressOIB_1">
      <item>Igor Kada, OIB 04075690180, Vukovarska 8/d, 43000 Bjelovar punomoćnik sudionika u postupku EKODRVO društvo s ograničenom odgovornošću za preradu drva, trgovinu i usluge, Bjelovar</item>
    </derivirana_varijabla>
  </DomainObject.Predmet.OstaliListFormatedWithAdressOIB>
  <DomainObject.Predmet.OstaliListNazivFormated>
    <izvorni_sadrzaj>
      <item>Igor Kada</item>
    </izvorni_sadrzaj>
    <derivirana_varijabla naziv="DomainObject.Predmet.OstaliListNazivFormated_1">
      <item>Igor Kada</item>
    </derivirana_varijabla>
  </DomainObject.Predmet.OstaliListNazivFormated>
  <DomainObject.Predmet.OstaliListNazivFormatedOIB>
    <izvorni_sadrzaj>
      <item>Igor Kada, OIB 04075690180</item>
    </izvorni_sadrzaj>
    <derivirana_varijabla naziv="DomainObject.Predmet.OstaliListNazivFormatedOIB_1">
      <item>Igor Kada, OIB 04075690180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St-36/2016-4</izvorni_sadrzaj>
    <derivirana_varijabla naziv="DomainObject.PoslovniBrojDokumenta_1">St-36/2016-4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EKODRVO društvo s ograničenom odgovornošću za preradu drva, trgovinu i usluge, Bjelovar</izvorni_sadrzaj>
    <derivirana_varijabla naziv="DomainObject.Predmet.ProtustrankaIDrugi_1">EKODRVO društvo s ograničenom odgovornošću za preradu drva,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EKODRVO društvo s ograničenom odgovornošću za preradu drva, trgovinu i usluge, Bjelovar, OIB 94252189613, Vladimira Nazora 13, 43000 Bjelovar</izvorni_sadrzaj>
    <derivirana_varijabla naziv="DomainObject.Predmet.ProtustrankaIDrugiAdressOIB_1">EKODRVO društvo s ograničenom odgovornošću za preradu drva, trgovinu i usluge, Bjelovar, OIB 94252189613, Vladimira Nazora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EKODRVO društvo s ograničenom odgovornošću za preradu drva, trgovinu i usluge, Bjelovar</item>
      <item>Igor Kada</item>
    </izvorni_sadrzaj>
    <derivirana_varijabla naziv="DomainObject.Predmet.SudioniciListNaziv_1">
      <item>FINA, RC ZAGREB, Podružnica Bjelovar</item>
      <item>EKODRVO društvo s ograničenom odgovornošću za preradu drva, trgovinu i usluge, Bjelovar</item>
      <item>Igor Kada</item>
    </derivirana_varijabla>
  </DomainObject.Predmet.SudioniciListNaziv>
  <DomainObject.Predmet.SudioniciListAdressOIB>
    <izvorni_sadrzaj>
      <item>FINA, RC ZAGREB, Podružnica Bjelovar, OIB 85821130368, F. Supila 4,43000 Bjelovar</item>
      <item>EKODRVO društvo s ograničenom odgovornošću za preradu drva, trgovinu i usluge, Bjelovar, OIB 94252189613, Vladimira Nazora 13,43000 Bjelovar</item>
      <item>Igor Kada, OIB 04075690180, Vukovarska 8/d,43000 Bjelovar</item>
    </izvorni_sadrzaj>
    <derivirana_varijabla naziv="DomainObject.Predmet.SudioniciListAdressOIB_1">
      <item>FINA, RC ZAGREB, Podružnica Bjelovar, OIB 85821130368, F. Supila 4,43000 Bjelovar</item>
      <item>EKODRVO društvo s ograničenom odgovornošću za preradu drva, trgovinu i usluge, Bjelovar, OIB 94252189613, Vladimira Nazora 13,43000 Bjelovar</item>
      <item>Igor Kada, OIB 04075690180, Vukovarska 8/d,43000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94252189613</item>
      <item>, OIB 04075690180</item>
    </izvorni_sadrzaj>
    <derivirana_varijabla naziv="DomainObject.Predmet.SudioniciListNazivOIB_1">
      <item>, OIB 85821130368</item>
      <item>, OIB 94252189613</item>
      <item>, OIB 04075690180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AF7C4-F52A-40C8-BAB8-45E8E4C0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3921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2016-03-24T10:37:00Z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2016-03-24T10:40:00Z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