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f757" w14:paraId="1f2f757" w:rsidRDefault="00294B6C" w:rsidP="00294B6C" w:rsidR="00294B6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94B6C" w:rsidP="00294B6C" w:rsidR="00294B6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294B6C" w:rsidP="00294B6C" w:rsidR="00294B6C" w:rsidRPr="004D3099">
      <w:r w:rsidRPr="004D3099">
        <w:t xml:space="preserve"> TRGOVAČKI SUD U PAZINU</w:t>
      </w:r>
    </w:p>
    <w:p w:rsidRDefault="00294B6C" w:rsidP="00294B6C" w:rsidR="00294B6C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St-394</w:t>
      </w:r>
      <w:r w:rsidRPr="004D3099">
        <w:t>/16</w:t>
      </w:r>
      <w:r w:rsidRPr="006F1222">
        <w:t>-17</w:t>
      </w:r>
    </w:p>
    <w:p w:rsidRDefault="00294B6C" w:rsidP="00294B6C" w:rsidR="00294B6C" w:rsidRPr="004D3099">
      <w:pPr>
        <w:jc w:val="both"/>
      </w:pPr>
    </w:p>
    <w:p w:rsidRDefault="00294B6C" w:rsidP="00294B6C" w:rsidR="00294B6C">
      <w:pPr>
        <w:jc w:val="center"/>
      </w:pPr>
      <w:r w:rsidRPr="004D3099">
        <w:t>R E P U B L I K A   H R V A T S K A</w:t>
      </w:r>
    </w:p>
    <w:p w:rsidRDefault="00294B6C" w:rsidP="00294B6C" w:rsidR="00294B6C" w:rsidRPr="004D3099">
      <w:pPr>
        <w:jc w:val="center"/>
      </w:pPr>
    </w:p>
    <w:p w:rsidRDefault="00294B6C" w:rsidP="00294B6C" w:rsidR="00294B6C" w:rsidRPr="004D3099">
      <w:pPr>
        <w:jc w:val="center"/>
      </w:pPr>
      <w:r w:rsidRPr="004D3099">
        <w:t>R J E Š E N J E</w:t>
      </w:r>
    </w:p>
    <w:p w:rsidRDefault="00294B6C" w:rsidP="00294B6C" w:rsidR="00294B6C" w:rsidRPr="004D3099">
      <w:pPr>
        <w:jc w:val="both"/>
      </w:pPr>
    </w:p>
    <w:p w:rsidRDefault="00294B6C" w:rsidP="00294B6C" w:rsidR="00294B6C" w:rsidRPr="00294B6C">
      <w:pPr>
        <w:jc w:val="both"/>
      </w:pPr>
      <w:r w:rsidRPr="00294B6C">
        <w:tab/>
        <w:t>Trgovački sud u Pazinu, po stečajnom sucu Adrijani Labinjan Skok, po prijedlogu predlagatelja Republike Hrvatske, Ministarstva financija, Porezne uprave, Područni ured Istra, Primorje, Lika, OIB: 52634238587, zastupane po Županijskom državnom odvjetništvu u Puli – Pola, radi otvaranja stečajnog postupka nad dužnikom FLEXOR d.o.o.</w:t>
      </w:r>
      <w:r>
        <w:t>,</w:t>
      </w:r>
      <w:r w:rsidRPr="00294B6C">
        <w:t xml:space="preserve"> Labin, Prilaz Kikova 3, OIB: 2741462346</w:t>
      </w:r>
      <w:r w:rsidRPr="006F1222">
        <w:t xml:space="preserve">8, </w:t>
      </w:r>
      <w:r w:rsidR="006F1222" w:rsidRPr="006F1222">
        <w:t>22</w:t>
      </w:r>
      <w:r w:rsidRPr="006F1222">
        <w:t>. rujna 2016.</w:t>
      </w:r>
    </w:p>
    <w:p w:rsidRDefault="00294B6C" w:rsidP="00294B6C" w:rsidR="00294B6C" w:rsidRPr="00294B6C">
      <w:pPr>
        <w:jc w:val="both"/>
      </w:pPr>
    </w:p>
    <w:p w:rsidRDefault="00294B6C" w:rsidP="00294B6C" w:rsidR="00294B6C" w:rsidRPr="004D3099">
      <w:pPr>
        <w:jc w:val="center"/>
      </w:pPr>
      <w:r w:rsidRPr="004D3099">
        <w:t>r i j e š i o  j e</w:t>
      </w:r>
    </w:p>
    <w:p w:rsidRDefault="00294B6C" w:rsidP="00294B6C" w:rsidR="00294B6C" w:rsidRPr="004D3099">
      <w:pPr>
        <w:jc w:val="center"/>
      </w:pPr>
    </w:p>
    <w:p w:rsidRDefault="00294B6C" w:rsidP="00294B6C" w:rsidR="00294B6C" w:rsidRPr="008B2467">
      <w:pPr>
        <w:jc w:val="both"/>
      </w:pPr>
      <w:r w:rsidRPr="008B2467">
        <w:tab/>
        <w:t>I.</w:t>
      </w:r>
      <w:r w:rsidRPr="008B2467">
        <w:tab/>
        <w:t xml:space="preserve">Otvara se stečajni postupak nad dužnikom </w:t>
      </w:r>
      <w:r w:rsidRPr="00294B6C">
        <w:t>FLEXOR d.o.o.</w:t>
      </w:r>
      <w:r>
        <w:t>,</w:t>
      </w:r>
      <w:r w:rsidRPr="00294B6C">
        <w:t xml:space="preserve"> Labin, Prilaz </w:t>
      </w:r>
      <w:r w:rsidRPr="0064326C">
        <w:t xml:space="preserve">Kikova 3, OIB: 27414623468, dana </w:t>
      </w:r>
      <w:r w:rsidR="006F1222" w:rsidRPr="0064326C">
        <w:t>22</w:t>
      </w:r>
      <w:r w:rsidR="005233F2" w:rsidRPr="0064326C">
        <w:t>. rujna 2016. u 12</w:t>
      </w:r>
      <w:r w:rsidRPr="0064326C">
        <w:t>:30 sati.</w:t>
      </w:r>
    </w:p>
    <w:p w:rsidRDefault="00294B6C" w:rsidP="00294B6C" w:rsidR="00294B6C" w:rsidRPr="004D3099">
      <w:pPr>
        <w:jc w:val="both"/>
      </w:pPr>
    </w:p>
    <w:p w:rsidRDefault="00294B6C" w:rsidP="00294B6C" w:rsidR="00294B6C" w:rsidRPr="005233F2">
      <w:pPr>
        <w:jc w:val="both"/>
      </w:pPr>
      <w:r w:rsidRPr="005233F2">
        <w:tab/>
        <w:t>II.</w:t>
      </w:r>
      <w:r w:rsidRPr="005233F2">
        <w:tab/>
        <w:t xml:space="preserve">Za stečajnog upravitelja imenuje se </w:t>
      </w:r>
      <w:r w:rsidR="005233F2" w:rsidRPr="005233F2">
        <w:t>Jasna Kučević iz Pule</w:t>
      </w:r>
      <w:r w:rsidRPr="005233F2">
        <w:t xml:space="preserve">, </w:t>
      </w:r>
      <w:r w:rsidR="005233F2" w:rsidRPr="005233F2">
        <w:t>Kaštanjer 64</w:t>
      </w:r>
      <w:r w:rsidRPr="005233F2">
        <w:t xml:space="preserve">, OIB: </w:t>
      </w:r>
      <w:r w:rsidR="005233F2" w:rsidRPr="005233F2">
        <w:t>89442269215</w:t>
      </w:r>
      <w:r w:rsidRPr="005233F2">
        <w:rPr>
          <w:rStyle w:val="f01"/>
          <w:color w:val="auto"/>
        </w:rPr>
        <w:t>.</w:t>
      </w:r>
    </w:p>
    <w:p w:rsidRDefault="00294B6C" w:rsidP="00294B6C" w:rsidR="00294B6C" w:rsidRPr="005233F2">
      <w:pPr>
        <w:jc w:val="both"/>
      </w:pPr>
    </w:p>
    <w:p w:rsidRDefault="00294B6C" w:rsidP="00294B6C" w:rsidR="00294B6C" w:rsidRPr="004D3099">
      <w:pPr>
        <w:jc w:val="both"/>
      </w:pPr>
      <w:r w:rsidRPr="004D3099">
        <w:tab/>
        <w:t>III.</w:t>
      </w:r>
      <w:r w:rsidRPr="004D3099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294B6C" w:rsidP="00294B6C" w:rsidR="00294B6C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</w:t>
      </w:r>
      <w:r w:rsidRPr="006F1222">
        <w:t xml:space="preserve">kn i to u korist Državnog proračuna </w:t>
      </w:r>
      <w:r w:rsidRPr="006F1222">
        <w:rPr>
          <w:bCs/>
        </w:rPr>
        <w:t>HR12 1001005 1863000160</w:t>
      </w:r>
      <w:r w:rsidRPr="006F1222">
        <w:t xml:space="preserve"> poziv na broj 64 5045-48752-3942016. Za</w:t>
      </w:r>
      <w:r w:rsidRPr="004D3099">
        <w:t xml:space="preserve">poslenici koji prijavljuju svoja potraživanja po osnovu rada ne moraju platiti pristojbu. </w:t>
      </w:r>
    </w:p>
    <w:p w:rsidRDefault="00294B6C" w:rsidP="00294B6C" w:rsidR="00294B6C" w:rsidRPr="004D3099">
      <w:pPr>
        <w:jc w:val="both"/>
      </w:pPr>
    </w:p>
    <w:p w:rsidRDefault="00294B6C" w:rsidP="00294B6C" w:rsidR="00294B6C" w:rsidRPr="004D3099">
      <w:pPr>
        <w:jc w:val="both"/>
      </w:pPr>
      <w:r w:rsidRPr="004D3099">
        <w:tab/>
        <w:t>IV.</w:t>
      </w:r>
      <w:r w:rsidRPr="004D3099">
        <w:tab/>
        <w:t>Prijavu tražbine podnesenu nakon isteka roka za prijavljivanje sud će odbaciti rješenjem (čl. 257. st. 6. SZ-a).</w:t>
      </w:r>
    </w:p>
    <w:p w:rsidRDefault="00294B6C" w:rsidP="00294B6C" w:rsidR="00294B6C" w:rsidRPr="004D3099">
      <w:pPr>
        <w:jc w:val="both"/>
      </w:pPr>
      <w:r w:rsidRPr="004D3099">
        <w:tab/>
        <w:t xml:space="preserve">Samo prijave dostavljene na način koji je naveden u točki III. ovog rješenja smatraju se urednima i pravovremenima. </w:t>
      </w:r>
    </w:p>
    <w:p w:rsidRDefault="00294B6C" w:rsidP="00294B6C" w:rsidR="00294B6C" w:rsidRPr="004D3099">
      <w:pPr>
        <w:jc w:val="both"/>
      </w:pPr>
      <w:r w:rsidRPr="004D3099">
        <w:tab/>
      </w:r>
    </w:p>
    <w:p w:rsidRDefault="00294B6C" w:rsidP="00294B6C" w:rsidR="00294B6C" w:rsidRPr="004D3099">
      <w:pPr>
        <w:jc w:val="both"/>
      </w:pPr>
      <w:r w:rsidRPr="004D3099">
        <w:tab/>
        <w:t>V.</w:t>
      </w:r>
      <w:r w:rsidRPr="004D3099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294B6C" w:rsidP="00294B6C" w:rsidR="00294B6C" w:rsidRPr="004D3099">
      <w:pPr>
        <w:jc w:val="both"/>
      </w:pPr>
      <w:r w:rsidRPr="004D3099">
        <w:tab/>
      </w:r>
    </w:p>
    <w:p w:rsidRDefault="00294B6C" w:rsidP="00294B6C" w:rsidR="00294B6C" w:rsidRPr="004D3099">
      <w:pPr>
        <w:jc w:val="both"/>
      </w:pPr>
      <w:r w:rsidRPr="004D3099">
        <w:tab/>
        <w:t>VI.</w:t>
      </w:r>
      <w:r w:rsidRPr="004D3099">
        <w:tab/>
        <w:t xml:space="preserve">Pozivaju se dužnikovi dužnici da svoje obveze bez odgode ispunjavaju stečajnom upravitelju za stečajnog dužnika. </w:t>
      </w:r>
    </w:p>
    <w:p w:rsidRDefault="00294B6C" w:rsidP="00294B6C" w:rsidR="00294B6C" w:rsidRPr="004D3099">
      <w:pPr>
        <w:jc w:val="both"/>
      </w:pPr>
      <w:r w:rsidRPr="004D3099">
        <w:tab/>
      </w:r>
    </w:p>
    <w:p w:rsidRDefault="00294B6C" w:rsidP="00294B6C" w:rsidR="00294B6C" w:rsidRPr="004D3099">
      <w:pPr>
        <w:jc w:val="both"/>
      </w:pPr>
      <w:r w:rsidRPr="004D3099">
        <w:tab/>
        <w:t>VII.</w:t>
      </w:r>
      <w:r w:rsidRPr="004D3099">
        <w:tab/>
        <w:t xml:space="preserve">Otvaranje stečajnog postupka upisati će se u sudski registar ovog suda.  </w:t>
      </w:r>
    </w:p>
    <w:p w:rsidRDefault="00294B6C" w:rsidP="00294B6C" w:rsidR="00294B6C" w:rsidRPr="004D3099"/>
    <w:p w:rsidRDefault="00294B6C" w:rsidP="00294B6C" w:rsidR="00294B6C" w:rsidRPr="008B2467">
      <w:r w:rsidRPr="008B2467">
        <w:tab/>
        <w:t>VIII.</w:t>
      </w:r>
      <w:r w:rsidRPr="008B2467">
        <w:tab/>
        <w:t xml:space="preserve">Ispitno ročište na kojem će se ispitivati prijavljene tražbine određuje se za dan </w:t>
      </w:r>
    </w:p>
    <w:p w:rsidRDefault="00294B6C" w:rsidP="00294B6C" w:rsidR="00294B6C" w:rsidRPr="008B2467">
      <w:pPr>
        <w:jc w:val="center"/>
      </w:pPr>
    </w:p>
    <w:p w:rsidRDefault="002B3C5E" w:rsidP="00294B6C" w:rsidR="00294B6C" w:rsidRPr="002B3C5E">
      <w:pPr>
        <w:jc w:val="center"/>
      </w:pPr>
      <w:r w:rsidRPr="002B3C5E">
        <w:t>6. prosinca</w:t>
      </w:r>
      <w:r w:rsidR="00294B6C" w:rsidRPr="002B3C5E">
        <w:t xml:space="preserve"> 2016. u 12:30 sati,</w:t>
      </w:r>
    </w:p>
    <w:p w:rsidRDefault="00294B6C" w:rsidP="00294B6C" w:rsidR="00294B6C" w:rsidRPr="002B3C5E">
      <w:pPr>
        <w:jc w:val="center"/>
      </w:pPr>
      <w:r w:rsidRPr="002B3C5E">
        <w:t>sudnica broj 5,</w:t>
      </w:r>
    </w:p>
    <w:p w:rsidRDefault="00294B6C" w:rsidP="00294B6C" w:rsidR="00294B6C" w:rsidRPr="002B3C5E">
      <w:pPr>
        <w:jc w:val="center"/>
      </w:pPr>
      <w:r w:rsidRPr="002B3C5E">
        <w:t xml:space="preserve">u Trgovačkom sudu u Pazinu, Dršćevka 1. </w:t>
      </w:r>
    </w:p>
    <w:p w:rsidRDefault="00294B6C" w:rsidP="00294B6C" w:rsidR="00294B6C" w:rsidRPr="002B3C5E"/>
    <w:p w:rsidRDefault="00294B6C" w:rsidP="00294B6C" w:rsidR="00294B6C" w:rsidRPr="002B3C5E">
      <w:pPr>
        <w:jc w:val="both"/>
      </w:pPr>
      <w:r w:rsidRPr="002B3C5E">
        <w:tab/>
        <w:t>IX.</w:t>
      </w:r>
      <w:r w:rsidRPr="002B3C5E">
        <w:tab/>
        <w:t xml:space="preserve">Izvještajno ročište na kojem će se na temelju izvješća stečajnog upravitelja odlučivati o daljnjem tijeku stečajnog postupka određuje se za dan </w:t>
      </w:r>
    </w:p>
    <w:p w:rsidRDefault="00294B6C" w:rsidP="00294B6C" w:rsidR="00294B6C" w:rsidRPr="002B3C5E">
      <w:pPr>
        <w:jc w:val="center"/>
      </w:pPr>
    </w:p>
    <w:p w:rsidRDefault="002B3C5E" w:rsidP="00294B6C" w:rsidR="00294B6C" w:rsidRPr="008B2467">
      <w:pPr>
        <w:jc w:val="center"/>
      </w:pPr>
      <w:r w:rsidRPr="002B3C5E">
        <w:t>6. prosinca</w:t>
      </w:r>
      <w:r w:rsidR="00294B6C" w:rsidRPr="002B3C5E">
        <w:t xml:space="preserve"> 2016. u 13:00 sati</w:t>
      </w:r>
    </w:p>
    <w:p w:rsidRDefault="00294B6C" w:rsidP="00294B6C" w:rsidR="00294B6C" w:rsidRPr="008B2467">
      <w:pPr>
        <w:jc w:val="center"/>
      </w:pPr>
      <w:r w:rsidRPr="008B2467">
        <w:t>sudnica broj 5</w:t>
      </w:r>
    </w:p>
    <w:p w:rsidRDefault="00294B6C" w:rsidP="002B3C5E" w:rsidR="002B3C5E">
      <w:pPr>
        <w:jc w:val="center"/>
      </w:pPr>
      <w:r w:rsidRPr="008B2467">
        <w:t>u Trgovačkom sudu u Pazinu, Dršćevka 1.</w:t>
      </w:r>
    </w:p>
    <w:p w:rsidRDefault="002B3C5E" w:rsidP="00294B6C" w:rsidR="002B3C5E">
      <w:pPr>
        <w:jc w:val="both"/>
      </w:pPr>
    </w:p>
    <w:p w:rsidRDefault="002B3C5E" w:rsidP="00294B6C" w:rsidR="00294B6C">
      <w:pPr>
        <w:jc w:val="both"/>
      </w:pPr>
      <w:r>
        <w:tab/>
        <w:t>X</w:t>
      </w:r>
      <w:r w:rsidR="00294B6C">
        <w:t>.</w:t>
      </w:r>
      <w:r w:rsidR="00294B6C">
        <w:tab/>
        <w:t>Nalaže se Financijskoj agenciji, OIB: 85821130368, da naloži bankama prijenos zaplijenjenog iznosa predujma za namirenje troškova stečajnog postupka na račun Trgovačkog suda u Pazinu broj HR43 2390001 1300029763, poziv na broj odobrenja 020-394-16 i da obustavi daljnju pljenidbu do iznosa iz st. 1. čl. 112. SZ</w:t>
      </w:r>
      <w:r w:rsidR="005233F2">
        <w:t>-a</w:t>
      </w:r>
      <w:r w:rsidR="00294B6C">
        <w:t xml:space="preserve"> ako iznos predujma nije zaplijenjen u cijelosti.</w:t>
      </w:r>
    </w:p>
    <w:p w:rsidRDefault="00294B6C" w:rsidP="00294B6C" w:rsidR="00294B6C" w:rsidRPr="004D3099">
      <w:pPr>
        <w:jc w:val="both"/>
      </w:pPr>
    </w:p>
    <w:p w:rsidRDefault="00294B6C" w:rsidP="00294B6C" w:rsidR="00294B6C">
      <w:pPr>
        <w:jc w:val="center"/>
      </w:pPr>
      <w:r w:rsidRPr="004D3099">
        <w:t>Obrazloženje</w:t>
      </w:r>
    </w:p>
    <w:p w:rsidRDefault="002B3C5E" w:rsidP="00294B6C" w:rsidR="002B3C5E">
      <w:pPr>
        <w:jc w:val="center"/>
      </w:pPr>
    </w:p>
    <w:p w:rsidRDefault="002B3C5E" w:rsidP="002B3C5E" w:rsidR="002B3C5E" w:rsidRPr="004D3099">
      <w:pPr>
        <w:jc w:val="both"/>
      </w:pPr>
      <w:r>
        <w:tab/>
        <w:t>U skraćenom stečajnom postupku Republika Hrvatska, Ministarstvo financija, Porezna uprava</w:t>
      </w:r>
      <w:r w:rsidRPr="00EC01D6">
        <w:t>, Područni ured Istra, Primorje, Lika, OIB: 52634238587</w:t>
      </w:r>
      <w:r>
        <w:t xml:space="preserve">, predložila je otvaranje stečajnog postupka </w:t>
      </w:r>
      <w:r w:rsidRPr="004D3099">
        <w:t xml:space="preserve">nad </w:t>
      </w:r>
      <w:r w:rsidRPr="00422DD2">
        <w:t>SOL MARIS d.o.o., Poreč, Vukovarska 19, OIB</w:t>
      </w:r>
      <w:r>
        <w:t>:</w:t>
      </w:r>
      <w:r w:rsidRPr="00422DD2">
        <w:t xml:space="preserve"> 44996906507, MBS</w:t>
      </w:r>
      <w:r>
        <w:t>:</w:t>
      </w:r>
      <w:r w:rsidRPr="00422DD2">
        <w:t xml:space="preserve"> 040167592</w:t>
      </w:r>
      <w:r>
        <w:t>, navodeći u bitnome da ima potraživanje prema dužniku koje se temelji na porezima i drugim javnim prihodima, koja nije namirena, te je na okolnost dokaza svoje tražbine dostavio preslike podataka iz informacijskog sustava Porezne uprave, preslike poreznih rješenja te rješenja o ovrsi, na temelju kojih je predlagatelj učinio vjerojatnim postojanje svoje tražbine prema dužniku barem u iznosu od 1.244.519,43 kn.</w:t>
      </w:r>
    </w:p>
    <w:p w:rsidRDefault="002B3C5E" w:rsidP="002B3C5E" w:rsidR="002B3C5E">
      <w:pPr>
        <w:jc w:val="both"/>
      </w:pPr>
      <w:r w:rsidRPr="004D3099">
        <w:tab/>
        <w:t>Na temelju podataka FINA-e utvrđeno je</w:t>
      </w:r>
      <w:r w:rsidRPr="00FB2BE5">
        <w:t xml:space="preserve"> </w:t>
      </w:r>
      <w:r>
        <w:t xml:space="preserve">da je </w:t>
      </w:r>
      <w:r w:rsidRPr="004D3099">
        <w:t xml:space="preserve">na dan </w:t>
      </w:r>
      <w:r>
        <w:t>1.9.2015</w:t>
      </w:r>
      <w:r w:rsidRPr="004D3099">
        <w:t xml:space="preserve">. dužnik bio u neprekidnoj blokadi </w:t>
      </w:r>
      <w:r>
        <w:t>1367</w:t>
      </w:r>
      <w:r w:rsidRPr="004D3099">
        <w:t xml:space="preserve"> dana u ukupnom iznosu od </w:t>
      </w:r>
      <w:r>
        <w:t>1.500.038,44</w:t>
      </w:r>
      <w:r w:rsidRPr="004D3099">
        <w:t xml:space="preserve"> kn, i da </w:t>
      </w:r>
      <w:r>
        <w:t xml:space="preserve">nema </w:t>
      </w:r>
      <w:r w:rsidRPr="004D3099">
        <w:t>zaposlen</w:t>
      </w:r>
      <w:r>
        <w:t>ih, pa proizlazi</w:t>
      </w:r>
      <w:r w:rsidRPr="004D3099">
        <w:t xml:space="preserve"> postojanje stečajnog razloga nesposobnosti za plaćanje u smislu odredbe čl. 5. u svezi s čl. 6. st. 2. t. 1. </w:t>
      </w:r>
      <w:r>
        <w:t>SZ</w:t>
      </w:r>
      <w:r w:rsidR="005233F2">
        <w:t>-a</w:t>
      </w:r>
      <w:r>
        <w:t>.</w:t>
      </w:r>
    </w:p>
    <w:p w:rsidRDefault="002B3C5E" w:rsidP="002B3C5E" w:rsidR="002B3C5E">
      <w:pPr>
        <w:jc w:val="both"/>
      </w:pPr>
      <w:r>
        <w:tab/>
        <w:t>Predlagatelj Republika Hrvatska, Ministarstvo financija, Porezna uprava</w:t>
      </w:r>
      <w:r w:rsidRPr="00EC01D6">
        <w:t>, Područni ured Istra, Primorje, Lika, OIB: 52634238587</w:t>
      </w:r>
      <w:r>
        <w:t>, je razlučni vjerovnik, pa je kao takav, po odredbi čl. 109. st. 3. SZ-a ovlašten podnijeti prijedlog za otvaranje stečajnog postupka ako učini vjerojatnim da tražbinu neće moći potpuno namiriti iz predmeta na koji se odnosi njegovo razlučno pravo.</w:t>
      </w:r>
    </w:p>
    <w:p w:rsidRDefault="002B3C5E" w:rsidP="002B3C5E" w:rsidR="002B3C5E" w:rsidRPr="004D3099">
      <w:pPr>
        <w:jc w:val="both"/>
      </w:pPr>
      <w:r>
        <w:tab/>
        <w:t>S obzirom da je utvrđeno da predlagatelj ima razlučno pravo na pokretninama dužnika ali je time osiguran samo dio njegove tražbine prema dužniku u iznosu od 814.115,53 kn, a osim toga pokretnine nisu uspješno prodane u ovršnom postupku Porezne uprave, pa se zaključuje kako je vjerojatno da predlagatelj neće moći cjelokupnu tražbinu namiriti iz predmeta na kojem ima razlučno pravo.</w:t>
      </w:r>
    </w:p>
    <w:p w:rsidRDefault="002B3C5E" w:rsidP="002B3C5E" w:rsidR="002B3C5E" w:rsidRPr="004D3099">
      <w:pPr>
        <w:jc w:val="both"/>
      </w:pPr>
      <w:r w:rsidRPr="004D3099">
        <w:tab/>
        <w:t xml:space="preserve">Slijedom navedenog, na temelju odredbe čl. 129. i 130. SZ-a odlučeno je kao u izreci ovog rješenja. </w:t>
      </w:r>
    </w:p>
    <w:p w:rsidRDefault="00294B6C" w:rsidP="00294B6C" w:rsidR="00294B6C">
      <w:pPr>
        <w:jc w:val="both"/>
      </w:pPr>
    </w:p>
    <w:p w:rsidRDefault="00CA2491" w:rsidP="00294B6C" w:rsidR="00CA2491" w:rsidRPr="004D3099">
      <w:pPr>
        <w:jc w:val="both"/>
      </w:pPr>
    </w:p>
    <w:p w:rsidRDefault="00294B6C" w:rsidP="00294B6C" w:rsidR="00294B6C" w:rsidRPr="004D3099">
      <w:pPr>
        <w:jc w:val="center"/>
      </w:pPr>
      <w:r w:rsidRPr="004D3099">
        <w:t xml:space="preserve">U </w:t>
      </w:r>
      <w:r w:rsidRPr="002B3C5E">
        <w:t xml:space="preserve">Pazinu, </w:t>
      </w:r>
      <w:r w:rsidR="002B3C5E" w:rsidRPr="002B3C5E">
        <w:t>22</w:t>
      </w:r>
      <w:r w:rsidRPr="002B3C5E">
        <w:t>. rujna 201</w:t>
      </w:r>
      <w:r w:rsidRPr="00294B6C">
        <w:t>6</w:t>
      </w:r>
      <w:r w:rsidRPr="004D3099">
        <w:t>.</w:t>
      </w:r>
    </w:p>
    <w:p w:rsidRDefault="00294B6C" w:rsidP="00294B6C" w:rsidR="00294B6C" w:rsidRPr="004D3099">
      <w:pPr>
        <w:jc w:val="center"/>
      </w:pPr>
    </w:p>
    <w:p w:rsidRDefault="00294B6C" w:rsidP="00294B6C" w:rsidR="00294B6C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294B6C" w:rsidP="00294B6C" w:rsidR="00294B6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294B6C" w:rsidP="00294B6C" w:rsidR="00294B6C" w:rsidRPr="004D3099">
      <w:pPr>
        <w:jc w:val="both"/>
      </w:pPr>
    </w:p>
    <w:p w:rsidRDefault="00CA2491" w:rsidP="00294B6C" w:rsidR="00CA2491"/>
    <w:p w:rsidRDefault="00294B6C" w:rsidP="00294B6C" w:rsidR="00294B6C" w:rsidRPr="004D3099">
      <w:r w:rsidRPr="004D3099">
        <w:t xml:space="preserve">UPUTA O PRAVNOM LIJEKU: </w:t>
      </w:r>
    </w:p>
    <w:p w:rsidRDefault="00294B6C" w:rsidP="00294B6C" w:rsidR="00294B6C" w:rsidRPr="004D3099">
      <w:pPr>
        <w:jc w:val="both"/>
      </w:pPr>
      <w:r w:rsidRPr="004D3099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294B6C" w:rsidP="00294B6C" w:rsidR="00294B6C" w:rsidRPr="00E605C9">
      <w:pPr>
        <w:jc w:val="both"/>
      </w:pPr>
    </w:p>
    <w:p w:rsidRDefault="00294B6C" w:rsidP="00294B6C" w:rsidR="00294B6C" w:rsidRPr="004D3099">
      <w:pPr>
        <w:jc w:val="both"/>
      </w:pPr>
      <w:r w:rsidRPr="004D3099">
        <w:t>DNA:</w:t>
      </w:r>
    </w:p>
    <w:p w:rsidRDefault="00294B6C" w:rsidP="00294B6C" w:rsidR="00294B6C">
      <w:pPr>
        <w:jc w:val="both"/>
      </w:pPr>
      <w:r w:rsidRPr="004D3099">
        <w:rPr>
          <w:lang w:val="sv-SE"/>
        </w:rPr>
        <w:t xml:space="preserve">- predlagatelj </w:t>
      </w:r>
      <w:r w:rsidRPr="004D3099">
        <w:t xml:space="preserve">Republika Hrvatska, Ministarstvo financija, Porezna uprava, Područni ured </w:t>
      </w:r>
    </w:p>
    <w:p w:rsidRDefault="00294B6C" w:rsidP="00294B6C" w:rsidR="00294B6C" w:rsidRPr="004D3099">
      <w:pPr>
        <w:jc w:val="both"/>
      </w:pPr>
      <w:r>
        <w:t xml:space="preserve">  </w:t>
      </w:r>
      <w:r w:rsidRPr="004D3099">
        <w:t>Istra, Primorje, Lika, po ŽDO Pula</w:t>
      </w:r>
    </w:p>
    <w:p w:rsidRDefault="00294B6C" w:rsidP="00294B6C" w:rsidR="00294B6C" w:rsidRPr="004D3099">
      <w:pPr>
        <w:jc w:val="both"/>
      </w:pPr>
      <w:r w:rsidRPr="004D3099">
        <w:t xml:space="preserve">- dužnik </w:t>
      </w:r>
      <w:r>
        <w:t>pp</w:t>
      </w:r>
      <w:r w:rsidRPr="004D3099">
        <w:t xml:space="preserve"> </w:t>
      </w:r>
      <w:r w:rsidR="00BD01F0">
        <w:t>odvjetniku Ivanu Vidaku, Labin, Sv. Katarine 4</w:t>
      </w:r>
      <w:r w:rsidRPr="004D3099">
        <w:t xml:space="preserve"> </w:t>
      </w:r>
    </w:p>
    <w:p w:rsidRDefault="00294B6C" w:rsidP="00294B6C" w:rsidR="00294B6C" w:rsidRPr="004D3099">
      <w:pPr>
        <w:jc w:val="both"/>
      </w:pPr>
      <w:r w:rsidRPr="002B3C5E">
        <w:t>- FINA, Poslovnica Pazin</w:t>
      </w:r>
    </w:p>
    <w:p w:rsidRDefault="00294B6C" w:rsidP="00294B6C" w:rsidR="00294B6C" w:rsidRPr="004D3099">
      <w:pPr>
        <w:jc w:val="both"/>
      </w:pPr>
      <w:r w:rsidRPr="004D3099">
        <w:t xml:space="preserve">- Porezna uprava – Područni ured Istra, Primorje, Lika, Pazin, M. B. Rašana 2/4, p.p. 60  </w:t>
      </w:r>
    </w:p>
    <w:p w:rsidRDefault="005233F2" w:rsidP="00294B6C" w:rsidR="00294B6C" w:rsidRPr="005233F2">
      <w:pPr>
        <w:jc w:val="both"/>
      </w:pPr>
      <w:r w:rsidRPr="005233F2">
        <w:t>- stečajni upravitelj</w:t>
      </w:r>
      <w:r w:rsidR="00294B6C" w:rsidRPr="005233F2">
        <w:t xml:space="preserve"> </w:t>
      </w:r>
      <w:r w:rsidRPr="005233F2">
        <w:t>Jasna Kučević, Pula, Kaštanjer 64</w:t>
      </w:r>
    </w:p>
    <w:p w:rsidRDefault="00294B6C" w:rsidP="00294B6C" w:rsidR="00294B6C" w:rsidRPr="004D3099">
      <w:pPr>
        <w:jc w:val="both"/>
      </w:pPr>
      <w:r w:rsidRPr="004D3099">
        <w:softHyphen/>
        <w:t>- sudski registar ovoga suda</w:t>
      </w:r>
    </w:p>
    <w:p w:rsidRDefault="00294B6C" w:rsidP="00294B6C" w:rsidR="00294B6C" w:rsidRPr="004D3099">
      <w:pPr>
        <w:jc w:val="both"/>
      </w:pPr>
      <w:r w:rsidRPr="004D3099">
        <w:t>- e-oglasna ploča 8 dana</w:t>
      </w:r>
    </w:p>
    <w:p w:rsidRDefault="00294B6C" w:rsidP="00294B6C" w:rsidR="00294B6C"/>
    <w:p w:rsidRDefault="00294B6C" w:rsidP="00294B6C" w:rsidR="00294B6C"/>
    <w:p w:rsidRDefault="00294B6C" w:rsidP="00294B6C" w:rsidR="00294B6C"/>
    <w:p w:rsidRDefault="00294B6C" w:rsidP="00294B6C" w:rsidR="00294B6C"/>
    <w:p w:rsidRDefault="00294B6C" w:rsidP="00294B6C" w:rsidR="00294B6C"/>
    <w:p w:rsidRDefault="00E8554F" w:rsidR="00500701"/>
    <w:sectPr w:rsidSect="002B3C5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B6C" w:rsidP="00294B6C" w:rsidR="00294B6C">
      <w:r>
        <w:separator/>
      </w:r>
    </w:p>
  </w:endnote>
  <w:endnote w:id="0" w:type="continuationSeparator">
    <w:p w:rsidRDefault="00294B6C" w:rsidP="00294B6C" w:rsidR="00294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B6C" w:rsidP="00294B6C" w:rsidR="00294B6C">
      <w:r>
        <w:separator/>
      </w:r>
    </w:p>
  </w:footnote>
  <w:footnote w:id="0" w:type="continuationSeparator">
    <w:p w:rsidRDefault="00294B6C" w:rsidP="00294B6C" w:rsidR="00294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54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5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54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50" w:rsidP="00294B6C" w:rsidR="00294B6C" w:rsidRPr="004D3099">
    <w:r>
      <w:tab/>
    </w:r>
    <w:r>
      <w:tab/>
    </w:r>
    <w:r w:rsidR="00294B6C">
      <w:tab/>
    </w:r>
    <w:r w:rsidR="00294B6C">
      <w:tab/>
    </w:r>
    <w:r w:rsidR="00294B6C">
      <w:tab/>
    </w:r>
    <w:r w:rsidR="00294B6C">
      <w:tab/>
    </w:r>
    <w:r w:rsidR="00294B6C">
      <w:tab/>
    </w:r>
    <w:r w:rsidR="00294B6C">
      <w:tab/>
    </w:r>
    <w:r w:rsidR="00294B6C">
      <w:tab/>
      <w:t xml:space="preserve">      Posl.br.: 2 St-394</w:t>
    </w:r>
    <w:r w:rsidR="00294B6C" w:rsidRPr="004D3099">
      <w:t>/16</w:t>
    </w:r>
    <w:r w:rsidR="00294B6C" w:rsidRPr="006F1222">
      <w:t>-17</w:t>
    </w:r>
  </w:p>
  <w:p w:rsidRDefault="00E8554F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50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4B6C"/>
    <w:rsid w:val="00294B6C"/>
    <w:rsid w:val="002B3C5E"/>
    <w:rsid w:val="002C4833"/>
    <w:rsid w:val="005233F2"/>
    <w:rsid w:val="00554328"/>
    <w:rsid w:val="0064326C"/>
    <w:rsid w:val="00684950"/>
    <w:rsid w:val="006F1222"/>
    <w:rsid w:val="00985388"/>
    <w:rsid w:val="00BD01F0"/>
    <w:rsid w:val="00CA2491"/>
    <w:rsid w:val="00E8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4B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4B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94B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4B6C"/>
  </w:style>
  <w:style w:customStyle="true" w:styleId="f01" w:type="character">
    <w:name w:val="f01"/>
    <w:rsid w:val="00294B6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B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4B6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4B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54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54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54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54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4B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4B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94B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94B6C"/>
  </w:style>
  <w:style w:customStyle="1" w:styleId="f01" w:type="character">
    <w:name w:val="f01"/>
    <w:rsid w:val="00294B6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4B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4B6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4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4B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54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54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5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54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</izvorni_sadrzaj>
    <derivirana_varijabla naziv="DomainObject.Predmet.ProtustrankaFormated_1">  FLEXOR d.o.o.</derivirana_varijabla>
  </DomainObject.Predmet.ProtustrankaFormated>
  <DomainObject.Predmet.ProtustrankaFormatedOIB>
    <izvorni_sadrzaj>  FLEXOR d.o.o., OIB 27414623468</izvorni_sadrzaj>
    <derivirana_varijabla naziv="DomainObject.Predmet.ProtustrankaFormatedOIB_1">  FLEXOR d.o.o., OIB 27414623468</derivirana_varijabla>
  </DomainObject.Predmet.ProtustrankaFormatedOIB>
  <DomainObject.Predmet.ProtustrankaFormatedWithAdress>
    <izvorni_sadrzaj> FLEXOR d.o.o., Prilaz Kikova 3, 52220 Labin</izvorni_sadrzaj>
    <derivirana_varijabla naziv="DomainObject.Predmet.ProtustrankaFormatedWithAdress_1"> FLEXOR d.o.o., Prilaz Kikova 3, 52220 Labin</derivirana_varijabla>
  </DomainObject.Predmet.ProtustrankaFormatedWithAdress>
  <DomainObject.Predmet.ProtustrankaFormatedWithAdressOIB>
    <izvorni_sadrzaj> FLEXOR d.o.o., OIB 27414623468, Prilaz Kikova 3, 52220 Labin</izvorni_sadrzaj>
    <derivirana_varijabla naziv="DomainObject.Predmet.ProtustrankaFormatedWithAdressOIB_1"> FLEXOR d.o.o., OIB 27414623468, Prilaz Kikova 3, 52220 Labin</derivirana_varijabla>
  </DomainObject.Predmet.ProtustrankaFormatedWithAdressOIB>
  <DomainObject.Predmet.ProtustrankaWithAdress>
    <izvorni_sadrzaj>FLEXOR d.o.o. Prilaz Kikova 3, 52220 Labin</izvorni_sadrzaj>
    <derivirana_varijabla naziv="DomainObject.Predmet.ProtustrankaWithAdress_1">FLEXOR d.o.o. Prilaz Kikova 3, 52220 Labin</derivirana_varijabla>
  </DomainObject.Predmet.ProtustrankaWithAdress>
  <DomainObject.Predmet.ProtustrankaWithAdressOIB>
    <izvorni_sadrzaj>FLEXOR d.o.o., OIB 27414623468, Prilaz Kikova 3, 52220 Labin</izvorni_sadrzaj>
    <derivirana_varijabla naziv="DomainObject.Predmet.ProtustrankaWithAdressOIB_1">FLEXOR d.o.o., OIB 27414623468, Prilaz Kikova 3, 52220 Labin</derivirana_varijabla>
  </DomainObject.Predmet.ProtustrankaWithAdressOIB>
  <DomainObject.Predmet.ProtustrankaNazivFormated>
    <izvorni_sadrzaj>FLEXOR d.o.o.</izvorni_sadrzaj>
    <derivirana_varijabla naziv="DomainObject.Predmet.ProtustrankaNazivFormated_1">FLEXOR d.o.o.</derivirana_varijabla>
  </DomainObject.Predmet.ProtustrankaNazivFormated>
  <DomainObject.Predmet.ProtustrankaNazivFormatedOIB>
    <izvorni_sadrzaj>FLEXOR d.o.o., OIB 27414623468</izvorni_sadrzaj>
    <derivirana_varijabla naziv="DomainObject.Predmet.ProtustrankaNazivFormatedOIB_1">FLEXOR d.o.o.,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</item>
    </izvorni_sadrzaj>
    <derivirana_varijabla naziv="DomainObject.Predmet.ProtuStrankaListFormated_1">
      <item>FLEXOR d.o.o.</item>
    </derivirana_varijabla>
  </DomainObject.Predmet.ProtuStrankaListFormated>
  <DomainObject.Predmet.ProtuStrankaListFormatedOIB>
    <izvorni_sadrzaj>
      <item>FLEXOR d.o.o., OIB 27414623468</item>
    </izvorni_sadrzaj>
    <derivirana_varijabla naziv="DomainObject.Predmet.ProtuStrankaListFormatedOIB_1">
      <item>FLEXOR d.o.o., OIB 27414623468</item>
    </derivirana_varijabla>
  </DomainObject.Predmet.ProtuStrankaListFormatedOIB>
  <DomainObject.Predmet.ProtuStrankaListFormatedWithAdress>
    <izvorni_sadrzaj>
      <item>FLEXOR d.o.o., Prilaz Kikova 3, 52220 Labin</item>
    </izvorni_sadrzaj>
    <derivirana_varijabla naziv="DomainObject.Predmet.ProtuStrankaListFormatedWithAdress_1">
      <item>FLEXOR d.o.o., Prilaz Kikova 3, 52220 Labin</item>
    </derivirana_varijabla>
  </DomainObject.Predmet.ProtuStrankaListFormatedWithAdress>
  <DomainObject.Predmet.ProtuStrankaListFormatedWithAdressOIB>
    <izvorni_sadrzaj>
      <item>FLEXOR d.o.o., OIB 27414623468, Prilaz Kikova 3, 52220 Labin</item>
    </izvorni_sadrzaj>
    <derivirana_varijabla naziv="DomainObject.Predmet.ProtuStrankaListFormatedWithAdressOIB_1">
      <item>FLEXOR d.o.o., OIB 27414623468, Prilaz Kikova 3, 52220 Labin</item>
    </derivirana_varijabla>
  </DomainObject.Predmet.ProtuStrankaListFormatedWithAdressOIB>
  <DomainObject.Predmet.ProtuStrankaListNazivFormated>
    <izvorni_sadrzaj>
      <item>FLEXOR d.o.o.</item>
    </izvorni_sadrzaj>
    <derivirana_varijabla naziv="DomainObject.Predmet.ProtuStrankaListNazivFormated_1">
      <item>FLEXOR d.o.o.</item>
    </derivirana_varijabla>
  </DomainObject.Predmet.ProtuStrankaListNazivFormated>
  <DomainObject.Predmet.ProtuStrankaListNazivFormatedOIB>
    <izvorni_sadrzaj>
      <item>FLEXOR d.o.o., OIB 27414623468</item>
    </izvorni_sadrzaj>
    <derivirana_varijabla naziv="DomainObject.Predmet.ProtuStrankaListNazivFormatedOIB_1">
      <item>FLEXOR d.o.o.,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</izvorni_sadrzaj>
    <derivirana_varijabla naziv="DomainObject.Predmet.ProtustrankaIDrugi_1">FLEXOR d.o.o.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d.o.o., OIB 27414623468, Prilaz Kikova 3, 52220 Labin</izvorni_sadrzaj>
    <derivirana_varijabla naziv="DomainObject.Predmet.ProtustrankaIDrugiAdressOIB_1">FLEXOR d.o.o.,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4696</properties:Characters>
  <properties:Lines>120</properties:Lines>
  <properties:Paragraphs>45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2016-09-06T08:15:00Z</dcterms:created>
  <dc:creator>Jasmina Matika</dc:creator>
  <cp:lastModifiedBy>Jasmina Matika</cp:lastModifiedBy>
  <dcterms:modified xmlns:xsi="http://www.w3.org/2001/XMLSchema-instance" xsi:type="dcterms:W3CDTF">2016-09-22T10:34:00Z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