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38a4" w14:paraId="e9c38a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6F0DA7">
      <w:pPr>
        <w:rPr>
          <w:sz w:val="4"/>
          <w:szCs w:val="4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6F0DA7">
      <w:pPr>
        <w:rPr>
          <w:sz w:val="8"/>
          <w:szCs w:val="8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F0DA7" w:rsidR="006F0DA7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6F0DA7">
        <w:rPr>
          <w:lang w:val="hr-HR"/>
        </w:rPr>
        <w:t>Zajednica udruga hrvatskih vojnih invalida domovinskog rata splitsko-dalmatinske županije, OIB: 42157583043, Split, Gundulićeva 19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</w:t>
      </w:r>
      <w:r w:rsidR="00546E56">
        <w:rPr>
          <w:lang w:val="hr-HR"/>
        </w:rPr>
        <w:t>6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 xml:space="preserve">. </w:t>
      </w:r>
      <w:r w:rsidR="006F0DA7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E14AE2" w:rsidP="006F0DA7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6F0DA7" w:rsidP="006F0DA7" w:rsidR="006F0DA7" w:rsidRPr="00403F01">
      <w:pPr>
        <w:pStyle w:val="Tijeloteksta"/>
        <w:jc w:val="center"/>
        <w:rPr>
          <w:lang w:val="hr-HR"/>
        </w:rPr>
      </w:pP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6F0DA7">
        <w:rPr>
          <w:lang w:val="hr-HR"/>
        </w:rPr>
        <w:t>Zajednica udruga hrvatskih vojnih invalida domovinskog rata splitsko-dalmatinske županije, OIB: 42157583043, Split, Gundulićeva 19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</w:t>
      </w:r>
      <w:r w:rsidR="00546E56">
        <w:rPr>
          <w:lang w:val="hr-HR"/>
        </w:rPr>
        <w:t>6</w:t>
      </w:r>
      <w:r w:rsidR="000A18D8">
        <w:rPr>
          <w:lang w:val="hr-HR"/>
        </w:rPr>
        <w:t>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147C9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6F0DA7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2147C9">
        <w:t>Renato Sabljić, Zagreb, Zdenački zavoj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F0DA7">
        <w:rPr>
          <w:lang w:val="hr-HR"/>
        </w:rPr>
        <w:t>Zajednica udruga hrvatskih vojnih invalida domovinskog rata splitsko-dalmatinske županije, OIB: 42157583043, Split, Gundulićeva 19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8D8">
        <w:rPr>
          <w:lang w:val="hr-HR"/>
        </w:rPr>
        <w:t>0</w:t>
      </w:r>
      <w:r w:rsidR="006F0DA7">
        <w:rPr>
          <w:lang w:val="hr-HR"/>
        </w:rPr>
        <w:t>2</w:t>
      </w:r>
      <w:r w:rsidR="002331B4" w:rsidRPr="00275B05">
        <w:rPr>
          <w:lang w:val="hr-HR"/>
        </w:rPr>
        <w:t>.</w:t>
      </w:r>
      <w:r w:rsidR="00546E56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546E5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F0DA7">
        <w:rPr>
          <w:lang w:val="hr-HR"/>
        </w:rPr>
        <w:t>Zajednica udruga hrvatskih vojnih invalida domovinskog rata splitsko-dalmatinske županije, OIB: 42157583043, Split, Gundulićeva 19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E7A22">
        <w:rPr>
          <w:lang w:val="hr-HR"/>
        </w:rPr>
        <w:t>01.</w:t>
      </w:r>
      <w:r w:rsidR="00546E56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546E5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46E56">
        <w:rPr>
          <w:lang w:val="hr-HR"/>
        </w:rPr>
        <w:t>1</w:t>
      </w:r>
      <w:r w:rsidR="006F0DA7">
        <w:rPr>
          <w:lang w:val="hr-HR"/>
        </w:rPr>
        <w:t>889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F0DA7">
        <w:rPr>
          <w:lang w:val="hr-HR"/>
        </w:rPr>
        <w:t>321.276,41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6F0DA7">
        <w:rPr>
          <w:lang w:val="hr-HR"/>
        </w:rPr>
        <w:t>15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546E56">
        <w:rPr>
          <w:lang w:val="hr-HR"/>
        </w:rPr>
        <w:t>16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6F0DA7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6F0DA7" w:rsidR="006F0DA7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F0DA7">
      <w:rPr>
        <w:lang w:val="hr-HR"/>
      </w:rPr>
      <w:t>616</w:t>
    </w:r>
    <w:r w:rsidRPr="002E1801">
      <w:rPr>
        <w:lang w:val="hr-HR"/>
      </w:rPr>
      <w:t>/201</w:t>
    </w:r>
    <w:r w:rsidR="00546E56">
      <w:rPr>
        <w:lang w:val="hr-HR"/>
      </w:rPr>
      <w:t>5</w:t>
    </w:r>
  </w:p>
  <w:p w:rsidRDefault="006F0DA7" w:rsidP="006F0DA7" w:rsidR="006F0DA7" w:rsidRPr="006F0DA7">
    <w:pPr>
      <w:ind w:firstLine="708"/>
      <w:jc w:val="right"/>
      <w:rPr>
        <w:sz w:val="4"/>
        <w:szCs w:val="4"/>
        <w:lang w:val="hr-HR"/>
      </w:rPr>
    </w:pPr>
  </w:p>
  <w:p w:rsidRDefault="006F0DA7" w:rsidP="006F0DA7" w:rsidR="006F0DA7" w:rsidRPr="006F0DA7">
    <w:pPr>
      <w:ind w:firstLine="708"/>
      <w:jc w:val="right"/>
      <w:rPr>
        <w:sz w:val="4"/>
        <w:szCs w:val="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6F0DA7" w:rsidR="005A2480" w:rsidRPr="006F0DA7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F0DA7">
      <w:rPr>
        <w:lang w:val="hr-HR"/>
      </w:rPr>
      <w:t>616</w:t>
    </w:r>
    <w:r w:rsidRPr="002E1801">
      <w:rPr>
        <w:lang w:val="hr-HR"/>
      </w:rPr>
      <w:t>/201</w:t>
    </w:r>
    <w:r w:rsidR="006F0DA7">
      <w:rPr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47C9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46E56"/>
    <w:rsid w:val="00584377"/>
    <w:rsid w:val="005A2480"/>
    <w:rsid w:val="005C6708"/>
    <w:rsid w:val="005C6D99"/>
    <w:rsid w:val="00602D44"/>
    <w:rsid w:val="006030CF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0DA7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7382B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E05F0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E7A22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5764A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0495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hrvatskih vojnih invalida domovinskog rata splitsko-dalmatinske županije</izvorni_sadrzaj>
    <derivirana_varijabla naziv="DomainObject.Predmet.ProtustrankaFormated_1">  Zajednica udruga hrvatskih vojnih invalida domovinskog rata splitsko-dalmatinske županije</derivirana_varijabla>
  </DomainObject.Predmet.ProtustrankaFormated>
  <DomainObject.Predmet.ProtustrankaFormatedOIB>
    <izvorni_sadrzaj>  Zajednica udruga hrvatskih vojnih invalida domovinskog rata splitsko-dalmatinske županije, OIB 42157583043</izvorni_sadrzaj>
    <derivirana_varijabla naziv="DomainObject.Predmet.ProtustrankaFormatedOIB_1">  Zajednica udruga hrvatskih vojnih invalida domovinskog rata splitsko-dalmatinske županije, OIB 42157583043</derivirana_varijabla>
  </DomainObject.Predmet.ProtustrankaFormatedOIB>
  <DomainObject.Predmet.ProtustrankaFormatedWithAdress>
    <izvorni_sadrzaj> Zajednica udruga hrvatskih vojnih invalida domovinskog rata splitsko-dalmatinske županije, Gundulićeva 19, 21000 Split</izvorni_sadrzaj>
    <derivirana_varijabla naziv="DomainObject.Predmet.ProtustrankaFormatedWithAdress_1"> Zajednica udruga hrvatskih vojnih invalida domovinskog rata splitsko-dalmatinske županije, Gundulićeva 19, 21000 Split</derivirana_varijabla>
  </DomainObject.Predmet.ProtustrankaFormatedWithAdress>
  <DomainObject.Predmet.ProtustrankaFormatedWithAdressOIB>
    <izvorni_sadrzaj> Zajednica udruga hrvatskih vojnih invalida domovinskog rata splitsko-dalmatinske županije, OIB 42157583043, Gundulićeva 19, 21000 Split</izvorni_sadrzaj>
    <derivirana_varijabla naziv="DomainObject.Predmet.ProtustrankaFormatedWithAdressOIB_1"> Zajednica udruga hrvatskih vojnih invalida domovinskog rata splitsko-dalmatinske županije, OIB 42157583043, Gundulićeva 19, 21000 Split</derivirana_varijabla>
  </DomainObject.Predmet.ProtustrankaFormatedWithAdressOIB>
  <DomainObject.Predmet.ProtustrankaWithAdress>
    <izvorni_sadrzaj>Zajednica udruga hrvatskih vojnih invalida domovinskog rata splitsko-dalmatinske županije Gundulićeva 19, 21000 Split</izvorni_sadrzaj>
    <derivirana_varijabla naziv="DomainObject.Predmet.ProtustrankaWithAdress_1">Zajednica udruga hrvatskih vojnih invalida domovinskog rata splitsko-dalmatinske županije Gundulićeva 19, 21000 Split</derivirana_varijabla>
  </DomainObject.Predmet.ProtustrankaWithAdress>
  <DomainObject.Predmet.ProtustrankaWithAdressOIB>
    <izvorni_sadrzaj>Zajednica udruga hrvatskih vojnih invalida domovinskog rata splitsko-dalmatinske županije, OIB 42157583043, Gundulićeva 19, 21000 Split</izvorni_sadrzaj>
    <derivirana_varijabla naziv="DomainObject.Predmet.ProtustrankaWithAdressOIB_1">Zajednica udruga hrvatskih vojnih invalida domovinskog rata splitsko-dalmatinske županije, OIB 42157583043, Gundulićeva 19, 21000 Split</derivirana_varijabla>
  </DomainObject.Predmet.ProtustrankaWithAdressOIB>
  <DomainObject.Predmet.ProtustrankaNazivFormated>
    <izvorni_sadrzaj>Zajednica udruga hrvatskih vojnih invalida domovinskog rata splitsko-dalmatinske županije</izvorni_sadrzaj>
    <derivirana_varijabla naziv="DomainObject.Predmet.ProtustrankaNazivFormated_1">Zajednica udruga hrvatskih vojnih invalida domovinskog rata splitsko-dalmatinske županije</derivirana_varijabla>
  </DomainObject.Predmet.ProtustrankaNazivFormated>
  <DomainObject.Predmet.ProtustrankaNazivFormatedOIB>
    <izvorni_sadrzaj>Zajednica udruga hrvatskih vojnih invalida domovinskog rata splitsko-dalmatinske županije, OIB 42157583043</izvorni_sadrzaj>
    <derivirana_varijabla naziv="DomainObject.Predmet.ProtustrankaNazivFormatedOIB_1">Zajednica udruga hrvatskih vojnih invalida domovinskog rata splitsko-dalmatinske županije, OIB 42157583043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321276.41</izvorni_sadrzaj>
    <derivirana_varijabla naziv="DomainObject.Predmet.TrenutnaVrijednost_1">321276.41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Zajednica udruga hrvatskih vojnih invalida domovinskog rata splitsko-dalmatinske županije</item>
    </izvorni_sadrzaj>
    <derivirana_varijabla naziv="DomainObject.Predmet.ProtuStrankaListFormated_1">
      <item>Zajednica udruga hrvatskih vojnih invalida domovinskog rata splitsko-dalmatinske županije</item>
    </derivirana_varijabla>
  </DomainObject.Predmet.ProtuStrankaListFormated>
  <DomainObject.Predmet.ProtuStrankaListFormatedOIB>
    <izvorni_sadrzaj>
      <item>Zajednica udruga hrvatskih vojnih invalida domovinskog rata splitsko-dalmatinske županije, OIB 42157583043</item>
    </izvorni_sadrzaj>
    <derivirana_varijabla naziv="DomainObject.Predmet.ProtuStrankaListFormatedOIB_1">
      <item>Zajednica udruga hrvatskih vojnih invalida domovinskog rata splitsko-dalmatinske županije, OIB 42157583043</item>
    </derivirana_varijabla>
  </DomainObject.Predmet.ProtuStrankaListFormatedOIB>
  <DomainObject.Predmet.ProtuStrankaListFormatedWithAdress>
    <izvorni_sadrzaj>
      <item>Zajednica udruga hrvatskih vojnih invalida domovinskog rata splitsko-dalmatinske županije, Gundulićeva 19, 21000 Split</item>
    </izvorni_sadrzaj>
    <derivirana_varijabla naziv="DomainObject.Predmet.ProtuStrankaListFormatedWithAdress_1">
      <item>Zajednica udruga hrvatskih vojnih invalida domovinskog rata splitsko-dalmatinske županije, Gundulićeva 19, 21000 Split</item>
    </derivirana_varijabla>
  </DomainObject.Predmet.ProtuStrankaListFormatedWithAdress>
  <DomainObject.Predmet.ProtuStrankaListFormatedWithAdressOIB>
    <izvorni_sadrzaj>
      <item>Zajednica udruga hrvatskih vojnih invalida domovinskog rata splitsko-dalmatinske županije, OIB 42157583043, Gundulićeva 19, 21000 Split</item>
    </izvorni_sadrzaj>
    <derivirana_varijabla naziv="DomainObject.Predmet.ProtuStrankaListFormatedWithAdressOIB_1">
      <item>Zajednica udruga hrvatskih vojnih invalida domovinskog rata splitsko-dalmatinske županije, OIB 42157583043, Gundulićeva 19, 21000 Split</item>
    </derivirana_varijabla>
  </DomainObject.Predmet.ProtuStrankaListFormatedWithAdressOIB>
  <DomainObject.Predmet.ProtuStrankaListNazivFormated>
    <izvorni_sadrzaj>
      <item>Zajednica udruga hrvatskih vojnih invalida domovinskog rata splitsko-dalmatinske županije</item>
    </izvorni_sadrzaj>
    <derivirana_varijabla naziv="DomainObject.Predmet.ProtuStrankaListNazivFormated_1">
      <item>Zajednica udruga hrvatskih vojnih invalida domovinskog rata splitsko-dalmatinske županije</item>
    </derivirana_varijabla>
  </DomainObject.Predmet.ProtuStrankaListNazivFormated>
  <DomainObject.Predmet.ProtuStrankaListNazivFormatedOIB>
    <izvorni_sadrzaj>
      <item>Zajednica udruga hrvatskih vojnih invalida domovinskog rata splitsko-dalmatinske županije, OIB 42157583043</item>
    </izvorni_sadrzaj>
    <derivirana_varijabla naziv="DomainObject.Predmet.ProtuStrankaListNazivFormatedOIB_1">
      <item>Zajednica udruga hrvatskih vojnih invalida domovinskog rata splitsko-dalmatinske županije, OIB 42157583043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Zajednica udruga hrvatskih vojnih invalida domovinskog rata splitsko-dalmatinske županije</izvorni_sadrzaj>
    <derivirana_varijabla naziv="DomainObject.Predmet.ProtustrankaIDrugi_1">Zajednica udruga hrvatskih vojnih invalida domovinskog rata splitsko-dalmatinske županije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Zajednica udruga hrvatskih vojnih invalida domovinskog rata splitsko-dalmatinske županije, OIB 42157583043, Gundulićeva 19, 21000 Split</izvorni_sadrzaj>
    <derivirana_varijabla naziv="DomainObject.Predmet.ProtustrankaIDrugiAdressOIB_1">Zajednica udruga hrvatskih vojnih invalida domovinskog rata splitsko-dalmatinske županije, OIB 42157583043, Gundulićeva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Zajednica udruga hrvatskih vojnih invalida domovinskog rata splitsko-dalmatinske županije</item>
      <item>FINANCIJSKA AGENCIJA, RC SPLIT</item>
    </izvorni_sadrzaj>
    <derivirana_varijabla naziv="DomainObject.Predmet.SudioniciListNaziv_1">
      <item>Zajednica udruga hrvatskih vojnih invalida domovinskog rata splitsko-dalmatinske županije</item>
      <item>FINANCIJSKA AGENCIJA, RC SPLIT</item>
    </derivirana_varijabla>
  </DomainObject.Predmet.SudioniciListNaziv>
  <DomainObject.Predmet.SudioniciListAdressOIB>
    <izvorni_sadrzaj>
      <item>Zajednica udruga hrvatskih vojnih invalida domovinskog rata splitsko-dalmatinske županije, OIB 42157583043, Gundulićeva 19,21000 Split</item>
      <item>FINANCIJSKA AGENCIJA, RC SPLIT, OIB 85821130368, Mažuranićevo šetalište 24 b,21000 Split</item>
    </izvorni_sadrzaj>
    <derivirana_varijabla naziv="DomainObject.Predmet.SudioniciListAdressOIB_1">
      <item>Zajednica udruga hrvatskih vojnih invalida domovinskog rata splitsko-dalmatinske županije, OIB 42157583043, Gundulićeva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42157583043</item>
      <item>, OIB 85821130368</item>
    </izvorni_sadrzaj>
    <derivirana_varijabla naziv="DomainObject.Predmet.SudioniciListNazivOIB_1">
      <item>, OIB 42157583043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5E6BC-97D5-4227-AA56-6EF934225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4426</properties:Characters>
  <properties:Lines>89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2016-09-16T08:20:00Z</cp:lastPrinted>
  <dcterms:modified xmlns:xsi="http://www.w3.org/2001/XMLSchema-instance" xsi:type="dcterms:W3CDTF">2016-09-16T08:23:00Z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