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38ad" w14:paraId="1c438a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418EF">
        <w:t>1501/2016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 </w:t>
      </w:r>
      <w:r w:rsidR="00776BA5">
        <w:t>1</w:t>
      </w:r>
      <w:r w:rsidR="00866937">
        <w:t>7</w:t>
      </w:r>
      <w:r w:rsidR="00776BA5">
        <w:t>. rujna 2018</w:t>
      </w:r>
      <w:r w:rsidR="007418EF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7418EF">
        <w:t xml:space="preserve">SOLARIA-LUKRIS d.o.o., Zagreb, Josipa </w:t>
      </w:r>
      <w:proofErr w:type="spellStart"/>
      <w:r w:rsidR="007418EF">
        <w:t>Pupačića</w:t>
      </w:r>
      <w:proofErr w:type="spellEnd"/>
      <w:r w:rsidR="007418EF">
        <w:t xml:space="preserve"> 19, OIB: 73940556083, MBS: 080334316</w:t>
      </w:r>
      <w:r w:rsidR="0052203A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37A49">
        <w:t>140.980,79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76BA5">
        <w:t>1</w:t>
      </w:r>
      <w:r w:rsidR="00866937">
        <w:t>7</w:t>
      </w:r>
      <w:r w:rsidR="00776BA5">
        <w:t>. rujna</w:t>
      </w:r>
      <w:r w:rsidR="00637A49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F6086D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418EF">
      <w:t>1501/2016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C120B"/>
    <w:rsid w:val="006E0F10"/>
    <w:rsid w:val="006F75E5"/>
    <w:rsid w:val="007030CF"/>
    <w:rsid w:val="00705D8B"/>
    <w:rsid w:val="007418EF"/>
    <w:rsid w:val="00776BA5"/>
    <w:rsid w:val="00786AE3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66937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6086D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0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0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SOLARIA - LUKRIS  d.o.o.</izvorni_sadrzaj>
    <derivirana_varijabla naziv="DomainObject.Predmet.ProtustrankaFormated_1">  SOLARIA - LUKRIS  d.o.o.</derivirana_varijabla>
  </DomainObject.Predmet.ProtustrankaFormated>
  <DomainObject.Predmet.ProtustrankaFormatedOIB>
    <izvorni_sadrzaj>  SOLARIA - LUKRIS  d.o.o., OIB 73940556083</izvorni_sadrzaj>
    <derivirana_varijabla naziv="DomainObject.Predmet.ProtustrankaFormatedOIB_1">  SOLARIA - LUKRIS  d.o.o., OIB 73940556083</derivirana_varijabla>
  </DomainObject.Predmet.ProtustrankaFormatedOIB>
  <DomainObject.Predmet.ProtustrankaFormatedWithAdress>
    <izvorni_sadrzaj> SOLARIA - LUKRIS  d.o.o., Josipa Pupačića 19, 10000 Zagreb</izvorni_sadrzaj>
    <derivirana_varijabla naziv="DomainObject.Predmet.ProtustrankaFormatedWithAdress_1"> SOLARIA - LUKRIS  d.o.o., Josipa Pupačića 19, 10000 Zagreb</derivirana_varijabla>
  </DomainObject.Predmet.ProtustrankaFormatedWithAdress>
  <DomainObject.Predmet.ProtustrankaFormatedWithAdressOIB>
    <izvorni_sadrzaj> SOLARIA - LUKRIS  d.o.o., OIB 73940556083, Josipa Pupačića 19, 10000 Zagreb</izvorni_sadrzaj>
    <derivirana_varijabla naziv="DomainObject.Predmet.ProtustrankaFormatedWithAdressOIB_1"> SOLARIA - LUKRIS  d.o.o., OIB 73940556083, Josipa Pupačića 19, 10000 Zagreb</derivirana_varijabla>
  </DomainObject.Predmet.ProtustrankaFormatedWithAdressOIB>
  <DomainObject.Predmet.ProtustrankaWithAdress>
    <izvorni_sadrzaj>SOLARIA - LUKRIS  d.o.o. Josipa Pupačića 19, 10000 Zagreb</izvorni_sadrzaj>
    <derivirana_varijabla naziv="DomainObject.Predmet.ProtustrankaWithAdress_1">SOLARIA - LUKRIS  d.o.o. Josipa Pupačića 19, 10000 Zagreb</derivirana_varijabla>
  </DomainObject.Predmet.ProtustrankaWithAdress>
  <DomainObject.Predmet.ProtustrankaWithAdressOIB>
    <izvorni_sadrzaj>SOLARIA - LUKRIS  d.o.o., OIB 73940556083, Josipa Pupačića 19, 10000 Zagreb</izvorni_sadrzaj>
    <derivirana_varijabla naziv="DomainObject.Predmet.ProtustrankaWithAdressOIB_1">SOLARIA - LUKRIS  d.o.o., OIB 73940556083, Josipa Pupačića 19, 10000 Zagreb</derivirana_varijabla>
  </DomainObject.Predmet.ProtustrankaWithAdressOIB>
  <DomainObject.Predmet.ProtustrankaNazivFormated>
    <izvorni_sadrzaj>SOLARIA - LUKRIS  d.o.o.</izvorni_sadrzaj>
    <derivirana_varijabla naziv="DomainObject.Predmet.ProtustrankaNazivFormated_1">SOLARIA - LUKRIS  d.o.o.</derivirana_varijabla>
  </DomainObject.Predmet.ProtustrankaNazivFormated>
  <DomainObject.Predmet.ProtustrankaNazivFormatedOIB>
    <izvorni_sadrzaj>SOLARIA - LUKRIS  d.o.o., OIB 73940556083</izvorni_sadrzaj>
    <derivirana_varijabla naziv="DomainObject.Predmet.ProtustrankaNazivFormatedOIB_1">SOLARIA - LUKRIS  d.o.o., OIB 73940556083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SOLARIA - LUKRIS  d.o.o.</item>
    </izvorni_sadrzaj>
    <derivirana_varijabla naziv="DomainObject.Predmet.ProtuStrankaListFormated_1">
      <item>SOLARIA - LUKRIS  d.o.o.</item>
    </derivirana_varijabla>
  </DomainObject.Predmet.ProtuStrankaListFormated>
  <DomainObject.Predmet.ProtuStrankaListFormatedOIB>
    <izvorni_sadrzaj>
      <item>SOLARIA - LUKRIS  d.o.o., OIB 73940556083</item>
    </izvorni_sadrzaj>
    <derivirana_varijabla naziv="DomainObject.Predmet.ProtuStrankaListFormatedOIB_1">
      <item>SOLARIA - LUKRIS  d.o.o., OIB 73940556083</item>
    </derivirana_varijabla>
  </DomainObject.Predmet.ProtuStrankaListFormatedOIB>
  <DomainObject.Predmet.ProtuStrankaListFormatedWithAdress>
    <izvorni_sadrzaj>
      <item>SOLARIA - LUKRIS  d.o.o., Josipa Pupačića 19, 10000 Zagreb</item>
    </izvorni_sadrzaj>
    <derivirana_varijabla naziv="DomainObject.Predmet.ProtuStrankaListFormatedWithAdress_1">
      <item>SOLARIA - LUKRIS  d.o.o., Josipa Pupačića 19, 10000 Zagreb</item>
    </derivirana_varijabla>
  </DomainObject.Predmet.ProtuStrankaListFormatedWithAdress>
  <DomainObject.Predmet.ProtuStrankaListFormatedWithAdressOIB>
    <izvorni_sadrzaj>
      <item>SOLARIA - LUKRIS  d.o.o., OIB 73940556083, Josipa Pupačića 19, 10000 Zagreb</item>
    </izvorni_sadrzaj>
    <derivirana_varijabla naziv="DomainObject.Predmet.ProtuStrankaListFormatedWithAdressOIB_1">
      <item>SOLARIA - LUKRIS  d.o.o., OIB 73940556083, Josipa Pupačića 19, 10000 Zagreb</item>
    </derivirana_varijabla>
  </DomainObject.Predmet.ProtuStrankaListFormatedWithAdressOIB>
  <DomainObject.Predmet.ProtuStrankaListNazivFormated>
    <izvorni_sadrzaj>
      <item>SOLARIA - LUKRIS  d.o.o.</item>
    </izvorni_sadrzaj>
    <derivirana_varijabla naziv="DomainObject.Predmet.ProtuStrankaListNazivFormated_1">
      <item>SOLARIA - LUKRIS  d.o.o.</item>
    </derivirana_varijabla>
  </DomainObject.Predmet.ProtuStrankaListNazivFormated>
  <DomainObject.Predmet.ProtuStrankaListNazivFormatedOIB>
    <izvorni_sadrzaj>
      <item>SOLARIA - LUKRIS  d.o.o., OIB 73940556083</item>
    </izvorni_sadrzaj>
    <derivirana_varijabla naziv="DomainObject.Predmet.ProtuStrankaListNazivFormatedOIB_1">
      <item>SOLARIA - LUKRIS  d.o.o., OIB 73940556083</item>
    </derivirana_varijabla>
  </DomainObject.Predmet.ProtuStrankaListNazivFormatedOIB>
  <DomainObject.Predmet.OstaliListFormated>
    <izvorni_sadrzaj>
      <item>Kristina Haler</item>
    </izvorni_sadrzaj>
    <derivirana_varijabla naziv="DomainObject.Predmet.OstaliListFormated_1">
      <item>Kristina Haler</item>
    </derivirana_varijabla>
  </DomainObject.Predmet.OstaliListFormated>
  <DomainObject.Predmet.OstaliListFormatedOIB>
    <izvorni_sadrzaj>
      <item>Kristina Haler, OIB 48851838638</item>
    </izvorni_sadrzaj>
    <derivirana_varijabla naziv="DomainObject.Predmet.OstaliListFormatedOIB_1">
      <item>Kristina Haler, OIB 48851838638</item>
    </derivirana_varijabla>
  </DomainObject.Predmet.OstaliListFormatedOIB>
  <DomainObject.Predmet.OstaliListFormatedWithAdress>
    <izvorni_sadrzaj>
      <item>Kristina Haler, Ulica Josipa Pupačića 19, 10000 Zagreb</item>
    </izvorni_sadrzaj>
    <derivirana_varijabla naziv="DomainObject.Predmet.OstaliListFormatedWithAdress_1">
      <item>Kristina Haler, Ulica Josipa Pupačića 19, 10000 Zagreb</item>
    </derivirana_varijabla>
  </DomainObject.Predmet.OstaliListFormatedWithAdress>
  <DomainObject.Predmet.OstaliListFormatedWithAdressOIB>
    <izvorni_sadrzaj>
      <item>Kristina Haler, OIB 48851838638, Ulica Josipa Pupačića 19, 10000 Zagreb</item>
    </izvorni_sadrzaj>
    <derivirana_varijabla naziv="DomainObject.Predmet.OstaliListFormatedWithAdressOIB_1">
      <item>Kristina Haler, OIB 48851838638, Ulica Josipa Pupačića 19, 10000 Zagreb</item>
    </derivirana_varijabla>
  </DomainObject.Predmet.OstaliListFormatedWithAdressOIB>
  <DomainObject.Predmet.OstaliListNazivFormated>
    <izvorni_sadrzaj>
      <item>Kristina Haler</item>
    </izvorni_sadrzaj>
    <derivirana_varijabla naziv="DomainObject.Predmet.OstaliListNazivFormated_1">
      <item>Kristina Haler</item>
    </derivirana_varijabla>
  </DomainObject.Predmet.OstaliListNazivFormated>
  <DomainObject.Predmet.OstaliListNazivFormatedOIB>
    <izvorni_sadrzaj>
      <item>Kristina Haler, OIB 48851838638</item>
    </izvorni_sadrzaj>
    <derivirana_varijabla naziv="DomainObject.Predmet.OstaliListNazivFormatedOIB_1">
      <item>Kristina Haler, OIB 48851838638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SOLARIA - LUKRIS  d.o.o.</izvorni_sadrzaj>
    <derivirana_varijabla naziv="DomainObject.Predmet.ProtustrankaIDrugi_1">SOLARIA - LUKRIS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SOLARIA - LUKRIS  d.o.o., OIB 73940556083, Josipa Pupačića 19, 10000 Zagreb</izvorni_sadrzaj>
    <derivirana_varijabla naziv="DomainObject.Predmet.ProtustrankaIDrugiAdressOIB_1">SOLARIA - LUKRIS  d.o.o., OIB 73940556083, Josipa Pupačića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SOLARIA - LUKRIS  d.o.o.</item>
      <item>Kristina Haler</item>
    </izvorni_sadrzaj>
    <derivirana_varijabla naziv="DomainObject.Predmet.SudioniciListNaziv_1">
      <item>FINA Regionalni centar Zagreb</item>
      <item>SOLARIA - LUKRIS  d.o.o.</item>
      <item>Kristina Haler</item>
    </derivirana_varijabla>
  </DomainObject.Predmet.SudioniciListNaziv>
  <DomainObject.Predmet.SudioniciListAdressOIB>
    <izvorni_sadrzaj>
      <item>FINA Regionalni centar Zagreb, OIB 85821130368, Trg svibanjskih žrtava 1995. 1,10000 Zagreb</item>
      <item>SOLARIA - LUKRIS  d.o.o., OIB 73940556083, Josipa Pupačića 19,10000 Zagreb</item>
      <item>Kristina Haler, OIB 48851838638, Ulica Josipa Pupačića 19,10000 Zagreb</item>
    </izvorni_sadrzaj>
    <derivirana_varijabla naziv="DomainObject.Predmet.SudioniciListAdressOIB_1">
      <item>FINA Regionalni centar Zagreb, OIB 85821130368, Trg svibanjskih žrtava 1995. 1,10000 Zagreb</item>
      <item>SOLARIA - LUKRIS  d.o.o., OIB 73940556083, Josipa Pupačića 19,10000 Zagreb</item>
      <item>Kristina Haler, OIB 48851838638, Ulica Josipa Pupačića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73940556083</item>
      <item>, OIB 48851838638</item>
    </izvorni_sadrzaj>
    <derivirana_varijabla naziv="DomainObject.Predmet.SudioniciListNazivOIB_1">
      <item>, OIB 85821130368</item>
      <item>, OIB 73940556083</item>
      <item>, OIB 48851838638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F1444-C6A0-4B96-9468-0711A7B57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1361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2018-06-20T12:33:00Z</dcterms:created>
  <dc:creator>ilukac</dc:creator>
  <cp:lastModifiedBy>Mirela Šantek</cp:lastModifiedBy>
  <cp:lastPrinted>2018-09-17T13:48:00Z</cp:lastPrinted>
  <dcterms:modified xmlns:xsi="http://www.w3.org/2001/XMLSchema-instance" xsi:type="dcterms:W3CDTF">2018-09-17T13:48:00Z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1501 2016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