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8382" w14:paraId="4858382" w:rsidRDefault="00AE649C" w:rsidP="00713E4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13E4E" w:rsidP="00713E4E" w:rsidR="00713E4E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13E4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Poslovni broj: 4 St-751/16-2</w:t>
      </w:r>
    </w:p>
    <w:p w:rsidRDefault="00713E4E" w:rsidP="00713E4E" w:rsidR="00713E4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13E4E" w:rsidP="00713E4E" w:rsidR="00713E4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13E4E" w:rsidP="00713E4E" w:rsidR="00713E4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13E4E" w:rsidP="00713E4E" w:rsidR="00713E4E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13E4E" w:rsidP="00713E4E" w:rsidR="00713E4E">
      <w:pPr>
        <w:pStyle w:val="Zaglavlje"/>
        <w:spacing w:after="0"/>
      </w:pPr>
    </w:p>
    <w:p w:rsidRDefault="00713E4E" w:rsidP="00713E4E" w:rsidR="00713E4E">
      <w:pPr>
        <w:pStyle w:val="Zaglavlje"/>
        <w:spacing w:after="0"/>
      </w:pPr>
    </w:p>
    <w:p w:rsidRDefault="00713E4E" w:rsidP="00713E4E" w:rsidR="00713E4E">
      <w:pPr>
        <w:pStyle w:val="Zaglavlje"/>
        <w:spacing w:after="0"/>
        <w:jc w:val="center"/>
      </w:pPr>
      <w:r>
        <w:t>Z A K LJ U Č A K</w:t>
      </w:r>
    </w:p>
    <w:p w:rsidRDefault="00713E4E" w:rsidP="00713E4E" w:rsidR="00713E4E">
      <w:pPr>
        <w:pStyle w:val="Zaglavlje"/>
        <w:spacing w:after="0"/>
      </w:pPr>
    </w:p>
    <w:p w:rsidRDefault="00713E4E" w:rsidP="00713E4E" w:rsidR="00713E4E">
      <w:pPr>
        <w:spacing w:after="0"/>
      </w:pPr>
    </w:p>
    <w:p w:rsidRDefault="00713E4E" w:rsidP="00713E4E" w:rsidR="00713E4E">
      <w:pPr>
        <w:spacing w:after="0"/>
        <w:ind w:firstLine="720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podnositelja RH Ministarstvo financija, Porezna uprava, Područni ured Sjeverna Hrvatska zastupanog po Županijskom državnom odvjetništvu u Varaždinu, za pokretanje stečajnog postupka nad dužnikom GALVANSKO-TERMIČKA ZAŠTITA HORVAT d.o.o., OIB: 52809747927 sa sjedištem u Nikole Zrinskog 11, </w:t>
      </w:r>
      <w:proofErr w:type="spellStart"/>
      <w:r>
        <w:t>Kotoriba</w:t>
      </w:r>
      <w:proofErr w:type="spellEnd"/>
      <w:r>
        <w:t xml:space="preserve">,  dana 10. lipnja 2016.               </w:t>
      </w:r>
    </w:p>
    <w:p w:rsidRDefault="00713E4E" w:rsidP="00713E4E" w:rsidR="00713E4E">
      <w:pPr>
        <w:spacing w:after="0"/>
      </w:pPr>
    </w:p>
    <w:p w:rsidRDefault="00713E4E" w:rsidP="00713E4E" w:rsidR="00713E4E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13E4E" w:rsidP="00713E4E" w:rsidR="00713E4E">
      <w:pPr>
        <w:spacing w:after="0"/>
        <w:jc w:val="center"/>
      </w:pPr>
    </w:p>
    <w:p w:rsidRDefault="00713E4E" w:rsidP="00713E4E" w:rsidR="00713E4E">
      <w:pPr>
        <w:spacing w:after="0"/>
        <w:jc w:val="center"/>
      </w:pPr>
    </w:p>
    <w:p w:rsidRDefault="00713E4E" w:rsidP="00713E4E" w:rsidR="00713E4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odgovornoj osobi dužnika GALVANSKO-TERMIČKA ZAŠTITA HORVAT d.o.o., </w:t>
      </w:r>
      <w:proofErr w:type="spellStart"/>
      <w:r>
        <w:t>Kotoriba</w:t>
      </w:r>
      <w:proofErr w:type="spellEnd"/>
      <w:r>
        <w:t xml:space="preserve">, </w:t>
      </w:r>
      <w:r>
        <w:rPr>
          <w:color w:themeColor="text1" w:val="000000"/>
        </w:rPr>
        <w:t xml:space="preserve"> </w:t>
      </w:r>
      <w:r>
        <w:rPr>
          <w:u w:val="single"/>
        </w:rPr>
        <w:t xml:space="preserve">Ivan Horvat, Nikole Zrinskog 11, </w:t>
      </w:r>
      <w:proofErr w:type="spellStart"/>
      <w:r>
        <w:rPr>
          <w:u w:val="single"/>
        </w:rPr>
        <w:t>Kotoriba</w:t>
      </w:r>
      <w:proofErr w:type="spellEnd"/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13E4E" w:rsidP="00713E4E" w:rsidR="00713E4E">
      <w:pPr>
        <w:spacing w:after="0"/>
        <w:jc w:val="both"/>
      </w:pPr>
    </w:p>
    <w:p w:rsidRDefault="00713E4E" w:rsidP="00713E4E" w:rsidR="00713E4E">
      <w:pPr>
        <w:spacing w:after="0"/>
        <w:jc w:val="both"/>
      </w:pPr>
      <w:r>
        <w:t>1. nekretnina i pokretnina dužnika</w:t>
      </w:r>
    </w:p>
    <w:p w:rsidRDefault="00713E4E" w:rsidP="00713E4E" w:rsidR="00713E4E">
      <w:pPr>
        <w:spacing w:after="0"/>
        <w:jc w:val="both"/>
      </w:pPr>
      <w:r>
        <w:t>2. imovinskih prava dužnika na tuđim stvarima</w:t>
      </w:r>
    </w:p>
    <w:p w:rsidRDefault="00713E4E" w:rsidP="00713E4E" w:rsidR="00713E4E">
      <w:pPr>
        <w:spacing w:after="0"/>
        <w:jc w:val="both"/>
      </w:pPr>
      <w:r>
        <w:t>3. novčanih i nenovčanih tražbina dužnika</w:t>
      </w:r>
    </w:p>
    <w:p w:rsidRDefault="00713E4E" w:rsidP="00713E4E" w:rsidR="00713E4E">
      <w:pPr>
        <w:spacing w:after="0"/>
        <w:jc w:val="both"/>
      </w:pPr>
      <w:r>
        <w:t>4. drugih prava koja čine imovinu dužnika</w:t>
      </w:r>
    </w:p>
    <w:p w:rsidRDefault="00713E4E" w:rsidP="00713E4E" w:rsidR="00713E4E">
      <w:pPr>
        <w:spacing w:after="0"/>
        <w:jc w:val="both"/>
      </w:pPr>
      <w:r>
        <w:t>5. novčanih sredstava na računima</w:t>
      </w:r>
    </w:p>
    <w:p w:rsidRDefault="00713E4E" w:rsidP="00713E4E" w:rsidR="00713E4E">
      <w:pPr>
        <w:spacing w:after="0"/>
        <w:jc w:val="both"/>
      </w:pPr>
      <w:r>
        <w:t>6. druge imovine dužnika</w:t>
      </w:r>
    </w:p>
    <w:p w:rsidRDefault="00713E4E" w:rsidP="00713E4E" w:rsidR="00713E4E">
      <w:pPr>
        <w:spacing w:after="0"/>
        <w:jc w:val="both"/>
      </w:pPr>
      <w:r>
        <w:t>7. obveza dužnika unesenih u njegove poslovne knjige</w:t>
      </w:r>
    </w:p>
    <w:p w:rsidRDefault="00713E4E" w:rsidP="00713E4E" w:rsidR="00713E4E">
      <w:pPr>
        <w:spacing w:after="0"/>
        <w:jc w:val="both"/>
      </w:pPr>
      <w:r>
        <w:t>8. drugih novčanih i nenovčanih obveza dužnika</w:t>
      </w:r>
    </w:p>
    <w:p w:rsidRDefault="00713E4E" w:rsidP="00713E4E" w:rsidR="00713E4E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13E4E" w:rsidP="00713E4E" w:rsidR="00713E4E">
      <w:pPr>
        <w:spacing w:after="0"/>
        <w:jc w:val="both"/>
      </w:pPr>
      <w:r>
        <w:t>10. izlučnih prava</w:t>
      </w:r>
    </w:p>
    <w:p w:rsidRDefault="00713E4E" w:rsidP="00713E4E" w:rsidR="00713E4E">
      <w:pPr>
        <w:spacing w:after="0"/>
        <w:jc w:val="both"/>
      </w:pPr>
      <w:r>
        <w:t>11. prosječnih mjesečnih troškova redovnoga poslovanja dužnika u posljednjih godinu dana</w:t>
      </w:r>
    </w:p>
    <w:p w:rsidRDefault="00713E4E" w:rsidP="00713E4E" w:rsidR="00713E4E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713E4E" w:rsidP="00713E4E" w:rsidR="00713E4E">
      <w:pPr>
        <w:spacing w:after="0"/>
        <w:jc w:val="both"/>
      </w:pPr>
    </w:p>
    <w:p w:rsidRDefault="00713E4E" w:rsidP="00713E4E" w:rsidR="00713E4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13E4E" w:rsidP="00713E4E" w:rsidR="00713E4E">
      <w:pPr>
        <w:spacing w:after="0"/>
        <w:jc w:val="both"/>
      </w:pPr>
    </w:p>
    <w:p w:rsidRDefault="00713E4E" w:rsidP="00713E4E" w:rsidR="00713E4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odgovorna osoba dužnika da za davanje neistinitoga ili nepotpunoga popisa imovine i obveza, odgovara kao za davanje lažnoga iskaza u postupku pred sudom.</w:t>
      </w:r>
    </w:p>
    <w:p w:rsidRDefault="00713E4E" w:rsidP="00713E4E" w:rsidR="00713E4E">
      <w:pPr>
        <w:spacing w:after="0"/>
        <w:jc w:val="center"/>
        <w:rPr>
          <w:rFonts w:eastAsia="Times New Roman"/>
          <w:lang w:eastAsia="hr-HR"/>
        </w:rPr>
      </w:pPr>
    </w:p>
    <w:p w:rsidRDefault="00713E4E" w:rsidP="00713E4E" w:rsidR="00713E4E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13E4E" w:rsidP="00713E4E" w:rsidR="00713E4E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713E4E" w:rsidP="00713E4E" w:rsidR="00713E4E">
      <w:pPr>
        <w:spacing w:after="0"/>
        <w:jc w:val="both"/>
        <w:rPr>
          <w:color w:val="FF0000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199.495,18 kn, </w:t>
      </w:r>
      <w:r>
        <w:t xml:space="preserve">uvidom u Bilancu za 2014. godinu utvrđeno je da dužnik iskazao podatak o dugotrajnoj imovini u iznosu od 192.584,00 kn i podatak o kratkotrajnoj imovini u iznosu od 301.566,00 kn, a  uvidom u evidencije MUP-a utvrđeno je da je dužnik vlasnik vozila </w:t>
      </w:r>
      <w:r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118.036,72 kn te da dužnik nema zaposlenih.</w:t>
      </w:r>
    </w:p>
    <w:p w:rsidRDefault="00713E4E" w:rsidP="00713E4E" w:rsidR="00713E4E">
      <w:pPr>
        <w:spacing w:after="0"/>
        <w:jc w:val="both"/>
        <w:rPr>
          <w:rFonts w:eastAsia="Times New Roman"/>
          <w:lang w:eastAsia="hr-HR"/>
        </w:rPr>
      </w:pPr>
    </w:p>
    <w:p w:rsidRDefault="00713E4E" w:rsidP="00713E4E" w:rsidR="00713E4E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13E4E" w:rsidP="00713E4E" w:rsidR="00713E4E">
      <w:pPr>
        <w:spacing w:after="0"/>
        <w:jc w:val="both"/>
        <w:rPr>
          <w:rFonts w:eastAsia="Times New Roman"/>
          <w:lang w:eastAsia="hr-HR"/>
        </w:rPr>
      </w:pPr>
    </w:p>
    <w:p w:rsidRDefault="00713E4E" w:rsidP="00713E4E" w:rsidR="00713E4E">
      <w:pPr>
        <w:spacing w:after="0"/>
        <w:jc w:val="both"/>
        <w:rPr>
          <w:rFonts w:eastAsia="Times New Roman"/>
          <w:lang w:eastAsia="hr-HR"/>
        </w:rPr>
      </w:pPr>
    </w:p>
    <w:p w:rsidRDefault="00713E4E" w:rsidP="00713E4E" w:rsidR="00713E4E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10. lipnja 2016.</w:t>
      </w:r>
    </w:p>
    <w:p w:rsidRDefault="00713E4E" w:rsidP="00713E4E" w:rsidR="00713E4E">
      <w:pPr>
        <w:spacing w:after="0"/>
        <w:jc w:val="center"/>
        <w:rPr>
          <w:rFonts w:eastAsia="Times New Roman"/>
          <w:lang w:eastAsia="hr-HR"/>
        </w:rPr>
      </w:pPr>
    </w:p>
    <w:p w:rsidRDefault="00713E4E" w:rsidP="00713E4E" w:rsidR="00713E4E">
      <w:pPr>
        <w:spacing w:after="0"/>
        <w:jc w:val="center"/>
        <w:rPr>
          <w:rFonts w:eastAsia="Times New Roman"/>
          <w:lang w:eastAsia="hr-HR"/>
        </w:rPr>
      </w:pPr>
    </w:p>
    <w:p w:rsidRDefault="00713E4E" w:rsidP="00713E4E" w:rsidR="00713E4E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13E4E" w:rsidR="00713E4E">
        <w:tc>
          <w:tcPr>
            <w:tcW w:type="dxa" w:w="4928"/>
          </w:tcPr>
          <w:p w:rsidRDefault="00713E4E" w:rsidP="00713E4E" w:rsidR="00713E4E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713E4E" w:rsidP="00713E4E" w:rsidR="00713E4E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13E4E" w:rsidP="00713E4E" w:rsidR="00713E4E">
            <w:pPr>
              <w:spacing w:after="0"/>
              <w:jc w:val="center"/>
              <w:rPr>
                <w:lang w:eastAsia="hr-HR"/>
              </w:rPr>
            </w:pPr>
          </w:p>
          <w:p w:rsidRDefault="00713E4E" w:rsidP="00713E4E" w:rsidR="00713E4E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Hatvalić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713E4E" w:rsidP="00713E4E" w:rsidR="00713E4E">
            <w:pPr>
              <w:spacing w:after="0"/>
              <w:jc w:val="center"/>
              <w:rPr>
                <w:lang w:eastAsia="hr-HR"/>
              </w:rPr>
            </w:pPr>
          </w:p>
          <w:p w:rsidRDefault="00713E4E" w:rsidP="00713E4E" w:rsidR="00713E4E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713E4E" w:rsidP="00713E4E" w:rsidR="00713E4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713E4E" w:rsidP="00713E4E" w:rsidR="00713E4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713E4E" w:rsidP="00713E4E" w:rsidR="00713E4E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13E4E" w:rsidP="00713E4E" w:rsidR="00713E4E">
      <w:pPr>
        <w:spacing w:after="0"/>
        <w:jc w:val="both"/>
      </w:pPr>
      <w:r>
        <w:t>UPUTA O PRAVNOM LIJEKU :</w:t>
      </w:r>
    </w:p>
    <w:p w:rsidRDefault="00713E4E" w:rsidP="00713E4E" w:rsidR="00713E4E">
      <w:pPr>
        <w:spacing w:after="0"/>
        <w:jc w:val="both"/>
      </w:pPr>
      <w:r>
        <w:t>Protiv ovoga zaključka žalba nije dopuštena (čl. 19. st. 7. SZ-a).</w:t>
      </w:r>
    </w:p>
    <w:p w:rsidRDefault="00713E4E" w:rsidP="00713E4E" w:rsidR="00713E4E">
      <w:pPr>
        <w:spacing w:after="0"/>
        <w:jc w:val="both"/>
      </w:pPr>
    </w:p>
    <w:p w:rsidRDefault="00713E4E" w:rsidP="00713E4E" w:rsidR="00713E4E">
      <w:pPr>
        <w:spacing w:after="0"/>
        <w:jc w:val="both"/>
      </w:pPr>
      <w:r>
        <w:t>DNA:</w:t>
      </w:r>
    </w:p>
    <w:p w:rsidRDefault="00713E4E" w:rsidP="00713E4E" w:rsidR="00713E4E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Ivan Horvat, Nikole Zrinskog 11, </w:t>
      </w:r>
      <w:proofErr w:type="spellStart"/>
      <w:r>
        <w:t>Kotoriba</w:t>
      </w:r>
      <w:proofErr w:type="spellEnd"/>
    </w:p>
    <w:p w:rsidRDefault="00713E4E" w:rsidP="00713E4E" w:rsidR="00713E4E">
      <w:pPr>
        <w:spacing w:after="0"/>
        <w:jc w:val="both"/>
      </w:pPr>
      <w:r>
        <w:t>2. e-Oglasna ploča suda</w:t>
      </w:r>
    </w:p>
    <w:p w:rsidRDefault="00713E4E" w:rsidP="00713E4E" w:rsidR="00713E4E">
      <w:pPr>
        <w:spacing w:after="0"/>
        <w:jc w:val="both"/>
      </w:pPr>
    </w:p>
    <w:p w:rsidRDefault="00713E4E" w:rsidP="00713E4E" w:rsidR="00713E4E">
      <w:pPr>
        <w:spacing w:after="0"/>
      </w:pPr>
    </w:p>
    <w:p w:rsidRDefault="00CB0EA4" w:rsidP="00713E4E" w:rsidR="00CB0EA4">
      <w:pPr>
        <w:pStyle w:val="Naslovdokumenta"/>
        <w:spacing w:after="0"/>
      </w:pPr>
    </w:p>
    <w:p w:rsidRDefault="0071688E" w:rsidP="00713E4E" w:rsidR="0071688E">
      <w:pPr>
        <w:pStyle w:val="Poetniodjeljak"/>
        <w:spacing w:after="0"/>
      </w:pPr>
    </w:p>
    <w:p w:rsidRDefault="00A21F0D" w:rsidP="00713E4E" w:rsidR="00A21F0D">
      <w:pPr>
        <w:pStyle w:val="NormaleSPIS"/>
        <w:spacing w:after="0"/>
        <w:rPr>
          <w:noProof/>
        </w:rPr>
      </w:pPr>
    </w:p>
    <w:p w:rsidRDefault="00DA0242" w:rsidP="00713E4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E4E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4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St-751/2016-2</izvorni_sadrzaj>
    <derivirana_varijabla naziv="DomainObject.Oznaka_1">St-751/2016-2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29.2.2016</izvorni_sadrzaj>
    <derivirana_varijabla naziv="DomainObject.Predmet.Opis_1">Prijedlog za otvaranje st. postupka 29.2.2016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GALVANSKO-TERMIČKA ZAŠTITA HORVAT društvo s ograničenom odgovornošću za proizvodnju i usluge zastupanog po punomoćniku Ivan Horvat</izvorni_sadrzaj>
    <derivirana_varijabla naziv="DomainObject.Predmet.ProtustrankaFormated_1">  GALVANSKO-TERMIČKA ZAŠTITA HORVAT društvo s ograničenom odgovornošću za proizvodnju i usluge zastupanog po punomoćniku Ivan Horvat</derivirana_varijabla>
  </DomainObject.Predmet.ProtustrankaFormated>
  <DomainObject.Predmet.ProtustrankaFormatedOIB>
    <izvorni_sadrzaj>  GALVANSKO-TERMIČKA ZAŠTITA HORVAT društvo s ograničenom odgovornošću za proizvodnju i usluge, OIB 52809747927 zastupanog po punomoćniku Ivan Horvat</izvorni_sadrzaj>
    <derivirana_varijabla naziv="DomainObject.Predmet.ProtustrankaFormatedOIB_1">  GALVANSKO-TERMIČKA ZAŠTITA HORVAT društvo s ograničenom odgovornošću za proizvodnju i usluge, OIB 52809747927 zastupanog po punomoćniku Ivan Horvat</derivirana_varijabla>
  </DomainObject.Predmet.ProtustrankaFormatedOIB>
  <DomainObject.Predmet.ProtustrankaFormatedWithAdress>
    <izvorni_sadrzaj> GALVANSKO-TERMIČKA ZAŠTITA HORVAT društvo s ograničenom odgovornošću za proizvodnju i usluge, Nikole Zrinskog 11, 40320 Kotoriba zastupanog po punomoćniku Ivan Horvat</izvorni_sadrzaj>
    <derivirana_varijabla naziv="DomainObject.Predmet.ProtustrankaFormatedWithAdress_1"> GALVANSKO-TERMIČKA ZAŠTITA HORVAT društvo s ograničenom odgovornošću za proizvodnju i usluge, Nikole Zrinskog 11, 40320 Kotoriba zastupanog po punomoćniku Ivan Horvat</derivirana_varijabla>
  </DomainObject.Predmet.ProtustrankaFormatedWithAdress>
  <DomainObject.Predmet.ProtustrankaFormatedWithAdressOIB>
    <izvorni_sadrzaj> GALVANSKO-TERMIČKA ZAŠTITA HORVAT društvo s ograničenom odgovornošću za proizvodnju i usluge, OIB 52809747927, Nikole Zrinskog 11, 40320 Kotoriba zastupanog po punomoćniku Ivan Horvat</izvorni_sadrzaj>
    <derivirana_varijabla naziv="DomainObject.Predmet.ProtustrankaFormatedWithAdressOIB_1"> GALVANSKO-TERMIČKA ZAŠTITA HORVAT društvo s ograničenom odgovornošću za proizvodnju i usluge, OIB 52809747927, Nikole Zrinskog 11, 40320 Kotoriba zastupanog po punomoćniku Ivan Horvat</derivirana_varijabla>
  </DomainObject.Predmet.ProtustrankaFormatedWithAdressOIB>
  <DomainObject.Predmet.ProtustrankaWithAdress>
    <izvorni_sadrzaj>GALVANSKO-TERMIČKA ZAŠTITA HORVAT društvo s ograničenom odgovornošću za proizvodnju i usluge Nikole Zrinskog 11, 40320 Kotoriba</izvorni_sadrzaj>
    <derivirana_varijabla naziv="DomainObject.Predmet.ProtustrankaWithAdress_1">GALVANSKO-TERMIČKA ZAŠTITA HORVAT društvo s ograničenom odgovornošću za proizvodnju i usluge Nikole Zrinskog 11, 40320 Kotoriba</derivirana_varijabla>
  </DomainObject.Predmet.ProtustrankaWithAdress>
  <DomainObject.Predmet.ProtustrankaWithAdressOIB>
    <izvorni_sadrzaj>GALVANSKO-TERMIČKA ZAŠTITA HORVAT društvo s ograničenom odgovornošću za proizvodnju i usluge, OIB 52809747927, Nikole Zrinskog 11, 40320 Kotoriba</izvorni_sadrzaj>
    <derivirana_varijabla naziv="DomainObject.Predmet.ProtustrankaWithAdressOIB_1">GALVANSKO-TERMIČKA ZAŠTITA HORVAT društvo s ograničenom odgovornošću za proizvodnju i usluge, OIB 52809747927, Nikole Zrinskog 11, 40320 Kotoriba</derivirana_varijabla>
  </DomainObject.Predmet.ProtustrankaWithAdressOIB>
  <DomainObject.Predmet.ProtustrankaNazivFormated>
    <izvorni_sadrzaj>GALVANSKO-TERMIČKA ZAŠTITA HORVAT društvo s ograničenom odgovornošću za proizvodnju i usluge</izvorni_sadrzaj>
    <derivirana_varijabla naziv="DomainObject.Predmet.ProtustrankaNazivFormated_1">GALVANSKO-TERMIČKA ZAŠTITA HORVAT društvo s ograničenom odgovornošću za proizvodnju i usluge</derivirana_varijabla>
  </DomainObject.Predmet.ProtustrankaNazivFormated>
  <DomainObject.Predmet.ProtustrankaNazivFormatedOIB>
    <izvorni_sadrzaj>GALVANSKO-TERMIČKA ZAŠTITA HORVAT društvo s ograničenom odgovornošću za proizvodnju i usluge, OIB 52809747927</izvorni_sadrzaj>
    <derivirana_varijabla naziv="DomainObject.Predmet.ProtustrankaNazivFormatedOIB_1">GALVANSKO-TERMIČKA ZAŠTITA HORVAT društvo s ograničenom odgovornošću za proizvodnju i usluge, OIB 52809747927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odvjetnštvo u Varaždinu</izvorni_sadrzaj>
    <derivirana_varijabla naziv="DomainObject.Predmet.StrankaFormated_1">  RH MINISTARSTVO FINANCIJA - POREZNA UPRAVA, Područni ured sjeverna Hrvatska zastupanog po punomoćniku Županijsko državno odvjetnštvo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odvjetnštvo u Varaždinu</izvorni_sadrzaj>
    <derivirana_varijabla naziv="DomainObject.Predmet.StrankaFormatedOIB_1">  RH MINISTARSTVO FINANCIJA - POREZNA UPRAVA, Područni ured sjeverna Hrvatska, OIB 18683136487 zastupanog po punomoćniku Županijsko državno odvjetnštvo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199495.18</izvorni_sadrzaj>
    <derivirana_varijabla naziv="DomainObject.Predmet.TrenutnaVrijednost_1">199495.18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odvjetnštvo u Varaždinu</item>
    </izvorni_sadrzaj>
    <derivirana_varijabla naziv="DomainObject.Predmet.StrankaListFormated_1">
      <item>RH MINISTARSTVO FINANCIJA - POREZNA UPRAVA, Područni ured sjeverna Hrvatska zastupanog po punomoćniku Županijsko državno odvjetnštvo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GALVANSKO-TERMIČKA ZAŠTITA HORVAT društvo s ograničenom odgovornošću za proizvodnju i usluge zastupanog po punomoćniku Ivan Horvat</item>
    </izvorni_sadrzaj>
    <derivirana_varijabla naziv="DomainObject.Predmet.ProtuStrankaListFormated_1">
      <item>GALVANSKO-TERMIČKA ZAŠTITA HORVAT društvo s ograničenom odgovornošću za proizvodnju i usluge zastupanog po punomoćniku Ivan Horvat</item>
    </derivirana_varijabla>
  </DomainObject.Predmet.ProtuStrankaListFormated>
  <DomainObject.Predmet.ProtuStrankaListFormatedOIB>
    <izvorni_sadrzaj>
      <item>GALVANSKO-TERMIČKA ZAŠTITA HORVAT društvo s ograničenom odgovornošću za proizvodnju i usluge, OIB 52809747927 zastupanog po punomoćniku Ivan Horvat</item>
    </izvorni_sadrzaj>
    <derivirana_varijabla naziv="DomainObject.Predmet.ProtuStrankaListFormatedOIB_1">
      <item>GALVANSKO-TERMIČKA ZAŠTITA HORVAT društvo s ograničenom odgovornošću za proizvodnju i usluge, OIB 52809747927 zastupanog po punomoćniku Ivan Horvat</item>
    </derivirana_varijabla>
  </DomainObject.Predmet.ProtuStrankaListFormatedOIB>
  <DomainObject.Predmet.ProtuStrankaListFormatedWithAdress>
    <izvorni_sadrzaj>
      <item>GALVANSKO-TERMIČKA ZAŠTITA HORVAT društvo s ograničenom odgovornošću za proizvodnju i usluge, Nikole Zrinskog 11, 40320 Kotoriba zastupanog po punomoćniku Ivan Horvat</item>
    </izvorni_sadrzaj>
    <derivirana_varijabla naziv="DomainObject.Predmet.ProtuStrankaListFormatedWithAdress_1">
      <item>GALVANSKO-TERMIČKA ZAŠTITA HORVAT društvo s ograničenom odgovornošću za proizvodnju i usluge, Nikole Zrinskog 11, 40320 Kotoriba zastupanog po punomoćniku Ivan Horvat</item>
    </derivirana_varijabla>
  </DomainObject.Predmet.ProtuStrankaListFormatedWithAdress>
  <DomainObject.Predmet.ProtuStrankaListFormatedWithAdressOIB>
    <izvorni_sadrzaj>
      <item>GALVANSKO-TERMIČKA ZAŠTITA HORVAT društvo s ograničenom odgovornošću za proizvodnju i usluge, OIB 52809747927, Nikole Zrinskog 11, 40320 Kotoriba zastupanog po punomoćniku Ivan Horvat</item>
    </izvorni_sadrzaj>
    <derivirana_varijabla naziv="DomainObject.Predmet.ProtuStrankaListFormatedWithAdressOIB_1">
      <item>GALVANSKO-TERMIČKA ZAŠTITA HORVAT društvo s ograničenom odgovornošću za proizvodnju i usluge, OIB 52809747927, Nikole Zrinskog 11, 40320 Kotoriba zastupanog po punomoćniku Ivan Horvat</item>
    </derivirana_varijabla>
  </DomainObject.Predmet.ProtuStrankaListFormatedWithAdressOIB>
  <DomainObject.Predmet.ProtuStrankaListNazivFormated>
    <izvorni_sadrzaj>
      <item>GALVANSKO-TERMIČKA ZAŠTITA HORVAT društvo s ograničenom odgovornošću za proizvodnju i usluge</item>
    </izvorni_sadrzaj>
    <derivirana_varijabla naziv="DomainObject.Predmet.ProtuStrankaListNazivFormated_1">
      <item>GALVANSKO-TERMIČKA ZAŠTITA HORVAT društvo s ograničenom odgovornošću za proizvodnju i usluge</item>
    </derivirana_varijabla>
  </DomainObject.Predmet.ProtuStrankaListNazivFormated>
  <DomainObject.Predmet.ProtuStrankaListNazivFormatedOIB>
    <izvorni_sadrzaj>
      <item>GALVANSKO-TERMIČKA ZAŠTITA HORVAT društvo s ograničenom odgovornošću za proizvodnju i usluge, OIB 52809747927</item>
    </izvorni_sadrzaj>
    <derivirana_varijabla naziv="DomainObject.Predmet.ProtuStrankaListNazivFormatedOIB_1">
      <item>GALVANSKO-TERMIČKA ZAŠTITA HORVAT društvo s ograničenom odgovornošću za proizvodnju i usluge, OIB 52809747927</item>
    </derivirana_varijabla>
  </DomainObject.Predmet.ProtuStrankaListNazivFormatedOIB>
  <DomainObject.Predmet.OstaliListFormated>
    <izvorni_sadrzaj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</izvorni_sadrzaj>
    <derivirana_varijabla naziv="DomainObject.Predmet.OstaliListFormated_1"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</derivirana_varijabla>
  </DomainObject.Predmet.OstaliListFormated>
  <DomainObject.Predmet.OstaliListFormatedOIB>
    <izvorni_sadrzaj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</izvorni_sadrzaj>
    <derivirana_varijabla naziv="DomainObject.Predmet.OstaliListFormatedOIB_1"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</derivirana_varijabla>
  </DomainObject.Predmet.OstaliListFormatedOIB>
  <DomainObject.Predmet.OstaliListFormatedWithAdress>
    <izvorni_sadrzaj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</izvorni_sadrzaj>
    <derivirana_varijabla naziv="DomainObject.Predmet.OstaliListFormatedWithAdress_1"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</derivirana_varijabla>
  </DomainObject.Predmet.OstaliListFormatedWithAdress>
  <DomainObject.Predmet.OstaliListFormatedWithAdressOIB>
    <izvorni_sadrzaj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</izvorni_sadrzaj>
    <derivirana_varijabla naziv="DomainObject.Predmet.OstaliListFormatedWithAdressOIB_1"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</derivirana_varijabla>
  </DomainObject.Predmet.OstaliListFormatedWithAdressOIB>
  <DomainObject.Predmet.OstaliListNazivFormated>
    <izvorni_sadrzaj>
      <item>Županijsko državno odvjetnštvo u Varaždinu</item>
      <item>Ivan Horvat</item>
    </izvorni_sadrzaj>
    <derivirana_varijabla naziv="DomainObject.Predmet.OstaliListNazivFormated_1">
      <item>Županijsko državno odvjetnštvo u Varaždinu</item>
      <item>Ivan Horvat</item>
    </derivirana_varijabla>
  </DomainObject.Predmet.OstaliListNazivFormated>
  <DomainObject.Predmet.OstaliListNazivFormatedOIB>
    <izvorni_sadrzaj>
      <item>Županijsko državno odvjetnštvo u Varaždinu</item>
      <item>Ivan Horvat</item>
    </izvorni_sadrzaj>
    <derivirana_varijabla naziv="DomainObject.Predmet.OstaliListNazivFormatedOIB_1">
      <item>Županijsko državno odvjetnštvo u Varaždinu</item>
      <item>Ivan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St-751/2016-2</izvorni_sadrzaj>
    <derivirana_varijabla naziv="DomainObject.PoslovniBrojDokumenta_1">St-751/2016-2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GALVANSKO-TERMIČKA ZAŠTITA HORVAT društvo s ograničenom odgovornošću za proizvodnju i usluge</izvorni_sadrzaj>
    <derivirana_varijabla naziv="DomainObject.Predmet.ProtustrankaIDrugi_1">GALVANSKO-TERMIČKA ZAŠTITA HORVAT društvo s ograničenom odgovornošću za proizvodnju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GALVANSKO-TERMIČKA ZAŠTITA HORVAT društvo s ograničenom odgovornošću za proizvodnju i usluge, OIB 52809747927, Nikole Zrinskog 11, 40320 Kotoriba</izvorni_sadrzaj>
    <derivirana_varijabla naziv="DomainObject.Predmet.ProtustrankaIDrugiAdressOIB_1">GALVANSKO-TERMIČKA ZAŠTITA HORVAT društvo s ograničenom odgovornošću za proizvodnju i usluge, OIB 52809747927, Nikole Zrinskog 11,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GALVANSKO-TERMIČKA ZAŠTITA HORVAT društvo s ograničenom odgovornošću za proizvodnju i usluge</item>
      <item>Županijsko državno odvjetnštvo u Varaždinu</item>
      <item>RH MINISTARSTVO FINANCIJA - POREZNA UPRAVA, Područni ured sjeverna Hrvatska</item>
      <item>Ivan Horvat</item>
    </izvorni_sadrzaj>
    <derivirana_varijabla naziv="DomainObject.Predmet.SudioniciListNaziv_1">
      <item>GALVANSKO-TERMIČKA ZAŠTITA HORVAT društvo s ograničenom odgovornošću za proizvodnju i usluge</item>
      <item>Županijsko državno odvjetnštvo u Varaždinu</item>
      <item>RH MINISTARSTVO FINANCIJA - POREZNA UPRAVA, Područni ured sjeverna Hrvatska</item>
      <item>Ivan Horvat</item>
    </derivirana_varijabla>
  </DomainObject.Predmet.SudioniciListNaziv>
  <DomainObject.Predmet.SudioniciListAdressOIB>
    <izvorni_sadrzaj>
      <item>GALVANSKO-TERMIČKA ZAŠTITA HORVAT društvo s ograničenom odgovornošću za proizvodnju i usluge, OIB 52809747927, Nikole Zrinskog 11,40320 Kotoriba</item>
      <item>Županijsko državno odvjetnštvo u Varaždinu</item>
      <item>RH MINISTARSTVO FINANCIJA - POREZNA UPRAVA, Područni ured sjeverna Hrvatska, OIB 18683136487, Graberje 1,42000 Varaždin</item>
      <item>Ivan Horvat, Nikole Zrinskog 11,40320 Kotoriba</item>
    </izvorni_sadrzaj>
    <derivirana_varijabla naziv="DomainObject.Predmet.SudioniciListAdressOIB_1">
      <item>GALVANSKO-TERMIČKA ZAŠTITA HORVAT društvo s ograničenom odgovornošću za proizvodnju i usluge, OIB 52809747927, Nikole Zrinskog 11,40320 Kotoriba</item>
      <item>Županijsko državno odvjetnštvo u Varaždinu</item>
      <item>RH MINISTARSTVO FINANCIJA - POREZNA UPRAVA, Područni ured sjeverna Hrvatska, OIB 18683136487, Graberje 1,42000 Varaždin</item>
      <item>Ivan Horvat, Nikole Zrinskog 11,40320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B6E44-E09E-4F89-848A-E490DC965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2617</properties:Characters>
  <properties:Lines>88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2016-06-10T12:57:00Z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St-751/2016-2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