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48eb" w14:paraId="00c48eb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8A4536">
        <w:t>49/16-9</w:t>
      </w:r>
    </w:p>
    <w:p w:rsidRDefault="0039632D" w:rsidP="00BF3D61" w:rsidR="0039632D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8A4536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AE2519">
        <w:t>TALIR d.o.o, Zadar, Ulica Silvija Strahimira Kranjčevića 5</w:t>
      </w:r>
      <w:r w:rsidR="00A0432B">
        <w:t>,</w:t>
      </w:r>
      <w:r w:rsidR="0059651A">
        <w:t xml:space="preserve"> OIB: </w:t>
      </w:r>
      <w:r w:rsidR="00AE2519">
        <w:t>14501468779</w:t>
      </w:r>
      <w:r w:rsidRPr="008C3132">
        <w:t xml:space="preserve">, dana </w:t>
      </w:r>
      <w:r w:rsidR="008A4536">
        <w:t>20. ožujka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8A4536" w:rsidR="008A4536">
      <w:pPr>
        <w:pStyle w:val="Odlomakpopisa"/>
        <w:numPr>
          <w:ilvl w:val="0"/>
          <w:numId w:val="5"/>
        </w:numPr>
        <w:ind w:hanging="709" w:left="709"/>
        <w:jc w:val="both"/>
      </w:pPr>
      <w:r w:rsidRPr="002B5AAE"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AE2519">
        <w:t>TALIR d.o.o., Zadar, Ulica Silvija Strahimira Kranjčevića 5, OIB: 14501468779</w:t>
      </w:r>
      <w:r w:rsidR="008A4536">
        <w:t>.</w:t>
      </w:r>
    </w:p>
    <w:p w:rsidRDefault="008A4536" w:rsidP="008A4536" w:rsidR="008A4536" w:rsidRPr="008A4536">
      <w:pPr>
        <w:ind w:left="360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B15D6">
        <w:t>kraćeni s</w:t>
      </w:r>
      <w:r w:rsidRPr="002B5AAE">
        <w:t xml:space="preserve">tečajni postupak nad stečajnim dužnikom </w:t>
      </w:r>
      <w:r w:rsidR="00AE2519" w:rsidRPr="00AE2519">
        <w:t>TALIR d.o.o., Zadar, Ulica Silvija Strahimira Kranjčevića 5, OIB: 14501468779</w:t>
      </w:r>
      <w:r>
        <w:t>,</w:t>
      </w:r>
      <w:r w:rsidRPr="002B5AAE">
        <w:t xml:space="preserve"> otvara se </w:t>
      </w:r>
      <w:r w:rsidR="008A4536">
        <w:t>20. ožujka 2017</w:t>
      </w:r>
      <w:r w:rsidRPr="002B5AAE">
        <w:t xml:space="preserve">. godine u </w:t>
      </w:r>
      <w:r w:rsidR="008A4536">
        <w:t>10,30</w:t>
      </w:r>
      <w:r w:rsidRPr="002B5AAE">
        <w:t xml:space="preserve"> sati i istog trenutka rješenje o otvaranju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751187" w:rsidRPr="008E37E9">
        <w:t>Gjurašić Ivan iz Zagreba, Petrinjska 28, OIB: 66025260916</w:t>
      </w:r>
      <w:r w:rsidRPr="002F3453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AE2519" w:rsidR="00AE2519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AE2519" w:rsidRPr="00AE2519">
        <w:t>TALIR d.o.o., Zadar, Ulica Silvija Strahimira Kranjčevića 5, OIB: 14501468779</w:t>
      </w:r>
      <w:r w:rsidR="008A4536">
        <w:t>.</w:t>
      </w:r>
    </w:p>
    <w:p w:rsidRDefault="008A4536" w:rsidP="00AE2519" w:rsidR="008A4536" w:rsidRPr="00AE2519">
      <w:pPr>
        <w:ind w:hanging="705" w:left="705"/>
        <w:jc w:val="both"/>
        <w:rPr>
          <w:b/>
        </w:rPr>
      </w:pPr>
    </w:p>
    <w:p w:rsidRDefault="0039632D" w:rsidP="00F47C66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B15D6">
        <w:t>skraćenog</w:t>
      </w:r>
      <w:r w:rsidR="009B15D6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B15D6">
        <w:t>skraćenog</w:t>
      </w:r>
      <w:r w:rsidR="009B15D6" w:rsidRPr="002B5AAE">
        <w:t xml:space="preserve"> </w:t>
      </w:r>
      <w:r w:rsidRPr="002B5AAE">
        <w:t>stečajnog postupka i imenovanje stečajnog upravitelja upisat će se u zemljišne knjige, upisnik brodova, upisnik brodova u iz</w:t>
      </w:r>
      <w:r w:rsidR="008A4536">
        <w:t xml:space="preserve">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F3453" w:rsidP="00193657" w:rsidR="002F345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AE2519">
        <w:t>12</w:t>
      </w:r>
      <w:r w:rsidR="002F3453">
        <w:t xml:space="preserve">. </w:t>
      </w:r>
      <w:r w:rsidR="00A0432B">
        <w:t>siječnja</w:t>
      </w:r>
      <w:r w:rsidR="00181A5C">
        <w:t xml:space="preserve"> 2016</w:t>
      </w:r>
      <w:r w:rsidRPr="002B5AAE">
        <w:t xml:space="preserve">. zahtjev za provedbu skraćenog stečajnog postupka nad dužnikom. U zahtjevu se u </w:t>
      </w:r>
      <w:r w:rsidRPr="002B5AAE">
        <w:lastRenderedPageBreak/>
        <w:t xml:space="preserve">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AE2519">
        <w:t>131</w:t>
      </w:r>
      <w:r w:rsidR="00F47C66"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AE2519">
        <w:t>204.422,75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AE2519">
        <w:t>29</w:t>
      </w:r>
      <w:r w:rsidRPr="00317982">
        <w:t xml:space="preserve">. </w:t>
      </w:r>
      <w:r w:rsidR="00AE2519">
        <w:t>siječnja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751187" w:rsidRPr="00751187">
        <w:t>Gjurašić Ivan iz Zagreba</w:t>
      </w:r>
      <w:r w:rsidRPr="00751187">
        <w:t>.</w:t>
      </w:r>
    </w:p>
    <w:p w:rsidRDefault="008A4536" w:rsidP="008A4536" w:rsidR="008A4536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A4536" w:rsidP="008A4536" w:rsidR="008A4536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8A4536">
        <w:t>20. ožujka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8A4536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5B6586" w:rsidP="005B6586" w:rsidR="005B6586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5B6586" w:rsidP="005B6586" w:rsidR="005B658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5B6586" w:rsidP="005B6586" w:rsidR="005B6586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8A4536">
        <w:t>dostave</w:t>
      </w:r>
      <w:r w:rsidRPr="00240F6B">
        <w:t xml:space="preserve">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8A4536" w:rsidP="00193657" w:rsidR="0039632D" w:rsidRPr="00240F6B">
      <w:pPr>
        <w:numPr>
          <w:ilvl w:val="0"/>
          <w:numId w:val="4"/>
        </w:numPr>
      </w:pPr>
      <w:r>
        <w:t>Državni zavod</w:t>
      </w:r>
      <w:r w:rsidR="0039632D" w:rsidRPr="00240F6B">
        <w:t xml:space="preserve">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75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AE2519">
      <w:t>49</w:t>
    </w:r>
    <w:r w:rsidR="00BD233A">
      <w:t>/16-</w:t>
    </w:r>
    <w:r w:rsidR="008A4536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7735035"/>
    <w:multiLevelType w:val="hybridMultilevel"/>
    <w:tmpl w:val="FFBEC1F4"/>
    <w:lvl w:tplc="102A64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A75C0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B6586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1187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A4536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5D6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17C2"/>
    <w:rsid w:val="00AA5237"/>
    <w:rsid w:val="00AC3E5E"/>
    <w:rsid w:val="00AC6312"/>
    <w:rsid w:val="00AC7F62"/>
    <w:rsid w:val="00AD045A"/>
    <w:rsid w:val="00AD4DE1"/>
    <w:rsid w:val="00AD561D"/>
    <w:rsid w:val="00AD6C66"/>
    <w:rsid w:val="00AE2519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233A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47C66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519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8A4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519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8A4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St-49/2016</izvorni_sadrzaj>
    <derivirana_varijabla naziv="DomainObject.Predmet.OznakaBroj_1">St-49/2016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TALIR d.o.o. za trgovinu, proizvodnju i uslužnu djelatnost</izvorni_sadrzaj>
    <derivirana_varijabla naziv="DomainObject.Predmet.ProtustrankaFormated_1">  TALIR d.o.o. za trgovinu, proizvodnju i uslužnu djelatnost</derivirana_varijabla>
  </DomainObject.Predmet.ProtustrankaFormated>
  <DomainObject.Predmet.ProtustrankaFormatedOIB>
    <izvorni_sadrzaj>  TALIR d.o.o. za trgovinu, proizvodnju i uslužnu djelatnost, OIB 14501468779</izvorni_sadrzaj>
    <derivirana_varijabla naziv="DomainObject.Predmet.ProtustrankaFormatedOIB_1">  TALIR d.o.o. za trgovinu, proizvodnju i uslužnu djelatnost, OIB 14501468779</derivirana_varijabla>
  </DomainObject.Predmet.ProtustrankaFormatedOIB>
  <DomainObject.Predmet.ProtustrankaFormatedWithAdress>
    <izvorni_sadrzaj> TALIR d.o.o. za trgovinu, proizvodnju i uslužnu djelatnost, Ulica Silvija Strahimira Kranjčevića 5, 23000 Zadar</izvorni_sadrzaj>
    <derivirana_varijabla naziv="DomainObject.Predmet.ProtustrankaFormatedWithAdress_1"> TALIR d.o.o. za trgovinu, proizvodnju i uslužnu djelatnost, Ulica Silvija Strahimira Kranjčevića 5, 23000 Zadar</derivirana_varijabla>
  </DomainObject.Predmet.ProtustrankaFormatedWithAdress>
  <DomainObject.Predmet.ProtustrankaFormatedWithAdressOIB>
    <izvorni_sadrzaj> TALIR d.o.o. za trgovinu, proizvodnju i uslužnu djelatnost, OIB 14501468779, Ulica Silvija Strahimira Kranjčevića 5, 23000 Zadar</izvorni_sadrzaj>
    <derivirana_varijabla naziv="DomainObject.Predmet.ProtustrankaFormatedWithAdressOIB_1"> TALIR d.o.o. za trgovinu, proizvodnju i uslužnu djelatnost, OIB 14501468779, Ulica Silvija Strahimira Kranjčevića 5, 23000 Zadar</derivirana_varijabla>
  </DomainObject.Predmet.ProtustrankaFormatedWithAdressOIB>
  <DomainObject.Predmet.ProtustrankaWithAdress>
    <izvorni_sadrzaj>TALIR d.o.o. za trgovinu, proizvodnju i uslužnu djelatnost Ulica Silvija Strahimira Kranjčevića 5, 23000 Zadar</izvorni_sadrzaj>
    <derivirana_varijabla naziv="DomainObject.Predmet.ProtustrankaWithAdress_1">TALIR d.o.o. za trgovinu, proizvodnju i uslužnu djelatnost Ulica Silvija Strahimira Kranjčevića 5, 23000 Zadar</derivirana_varijabla>
  </DomainObject.Predmet.ProtustrankaWithAdress>
  <DomainObject.Predmet.ProtustrankaWithAdressOIB>
    <izvorni_sadrzaj>TALIR d.o.o. za trgovinu, proizvodnju i uslužnu djelatnost, OIB 14501468779, Ulica Silvija Strahimira Kranjčevića 5, 23000 Zadar</izvorni_sadrzaj>
    <derivirana_varijabla naziv="DomainObject.Predmet.ProtustrankaWithAdressOIB_1">TALIR d.o.o. za trgovinu, proizvodnju i uslužnu djelatnost, OIB 14501468779, Ulica Silvija Strahimira Kranjčevića 5, 23000 Zadar</derivirana_varijabla>
  </DomainObject.Predmet.ProtustrankaWithAdressOIB>
  <DomainObject.Predmet.ProtustrankaNazivFormated>
    <izvorni_sadrzaj>TALIR d.o.o. za trgovinu, proizvodnju i uslužnu djelatnost</izvorni_sadrzaj>
    <derivirana_varijabla naziv="DomainObject.Predmet.ProtustrankaNazivFormated_1">TALIR d.o.o. za trgovinu, proizvodnju i uslužnu djelatnost</derivirana_varijabla>
  </DomainObject.Predmet.ProtustrankaNazivFormated>
  <DomainObject.Predmet.ProtustrankaNazivFormatedOIB>
    <izvorni_sadrzaj>TALIR d.o.o. za trgovinu, proizvodnju i uslužnu djelatnost, OIB 14501468779</izvorni_sadrzaj>
    <derivirana_varijabla naziv="DomainObject.Predmet.ProtustrankaNazivFormatedOIB_1">TALIR d.o.o. za trgovinu, proizvodnju i uslužnu djelatnost, OIB 14501468779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204422.75</izvorni_sadrzaj>
    <derivirana_varijabla naziv="DomainObject.Predmet.TrenutnaVrijednost_1">204422.75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TALIR d.o.o. za trgovinu, proizvodnju i uslužnu djelatnost</item>
    </izvorni_sadrzaj>
    <derivirana_varijabla naziv="DomainObject.Predmet.ProtuStrankaListFormated_1">
      <item>TALIR d.o.o. za trgovinu, proizvodnju i uslužnu djelatnost</item>
    </derivirana_varijabla>
  </DomainObject.Predmet.ProtuStrankaListFormated>
  <DomainObject.Predmet.ProtuStrankaListFormatedOIB>
    <izvorni_sadrzaj>
      <item>TALIR d.o.o. za trgovinu, proizvodnju i uslužnu djelatnost, OIB 14501468779</item>
    </izvorni_sadrzaj>
    <derivirana_varijabla naziv="DomainObject.Predmet.ProtuStrankaListFormatedOIB_1">
      <item>TALIR d.o.o. za trgovinu, proizvodnju i uslužnu djelatnost, OIB 14501468779</item>
    </derivirana_varijabla>
  </DomainObject.Predmet.ProtuStrankaListFormatedOIB>
  <DomainObject.Predmet.ProtuStrankaListFormatedWithAdress>
    <izvorni_sadrzaj>
      <item>TALIR d.o.o. za trgovinu, proizvodnju i uslužnu djelatnost, Ulica Silvija Strahimira Kranjčevića 5, 23000 Zadar</item>
    </izvorni_sadrzaj>
    <derivirana_varijabla naziv="DomainObject.Predmet.ProtuStrankaListFormatedWithAdress_1">
      <item>TALIR d.o.o. za trgovinu, proizvodnju i uslužnu djelatnost, Ulica Silvija Strahimira Kranjčevića 5, 23000 Zadar</item>
    </derivirana_varijabla>
  </DomainObject.Predmet.ProtuStrankaListFormatedWithAdress>
  <DomainObject.Predmet.ProtuStrankaListFormatedWithAdressOIB>
    <izvorni_sadrzaj>
      <item>TALIR d.o.o. za trgovinu, proizvodnju i uslužnu djelatnost, OIB 14501468779, Ulica Silvija Strahimira Kranjčevića 5, 23000 Zadar</item>
    </izvorni_sadrzaj>
    <derivirana_varijabla naziv="DomainObject.Predmet.ProtuStrankaListFormatedWithAdressOIB_1">
      <item>TALIR d.o.o. za trgovinu, proizvodnju i uslužnu djelatnost, OIB 14501468779, Ulica Silvija Strahimira Kranjčevića 5, 23000 Zadar</item>
    </derivirana_varijabla>
  </DomainObject.Predmet.ProtuStrankaListFormatedWithAdressOIB>
  <DomainObject.Predmet.ProtuStrankaListNazivFormated>
    <izvorni_sadrzaj>
      <item>TALIR d.o.o. za trgovinu, proizvodnju i uslužnu djelatnost</item>
    </izvorni_sadrzaj>
    <derivirana_varijabla naziv="DomainObject.Predmet.ProtuStrankaListNazivFormated_1">
      <item>TALIR d.o.o. za trgovinu, proizvodnju i uslužnu djelatnost</item>
    </derivirana_varijabla>
  </DomainObject.Predmet.ProtuStrankaListNazivFormated>
  <DomainObject.Predmet.ProtuStrankaListNazivFormatedOIB>
    <izvorni_sadrzaj>
      <item>TALIR d.o.o. za trgovinu, proizvodnju i uslužnu djelatnost, OIB 14501468779</item>
    </izvorni_sadrzaj>
    <derivirana_varijabla naziv="DomainObject.Predmet.ProtuStrankaListNazivFormatedOIB_1">
      <item>TALIR d.o.o. za trgovinu, proizvodnju i uslužnu djelatnost, OIB 14501468779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TALIR d.o.o. za trgovinu, proizvodnju i uslužnu djelatnost</izvorni_sadrzaj>
    <derivirana_varijabla naziv="DomainObject.Predmet.ProtustrankaIDrugi_1">TALIR d.o.o. za trgovinu, proizvodnju i uslužnu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TALIR d.o.o. za trgovinu, proizvodnju i uslužnu djelatnost, OIB 14501468779, Ulica Silvija Strahimira Kranjčevića 5, 23000 Zadar</izvorni_sadrzaj>
    <derivirana_varijabla naziv="DomainObject.Predmet.ProtustrankaIDrugiAdressOIB_1">TALIR d.o.o. za trgovinu, proizvodnju i uslužnu djelatnost, OIB 14501468779, Ulica Silvija Strahimira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TALIR d.o.o. za trgovinu, proizvodnju i uslužnu djelatnost</item>
    </izvorni_sadrzaj>
    <derivirana_varijabla naziv="DomainObject.Predmet.SudioniciListNaziv_1">
      <item>FINA</item>
      <item>TALIR d.o.o. za trgovinu, proizvodnju i uslužnu djelatnost</item>
    </derivirana_varijabla>
  </DomainObject.Predmet.SudioniciListNaziv>
  <DomainObject.Predmet.SudioniciListAdressOIB>
    <izvorni_sadrzaj>
      <item>FINA, OIB 85821130368</item>
      <item>TALIR d.o.o. za trgovinu, proizvodnju i uslužnu djelatnost, OIB 14501468779, Ulica Silvija Strahimira Kranjčevića 5,23000 Zadar</item>
    </izvorni_sadrzaj>
    <derivirana_varijabla naziv="DomainObject.Predmet.SudioniciListAdressOIB_1">
      <item>FINA, OIB 85821130368</item>
      <item>TALIR d.o.o. za trgovinu, proizvodnju i uslužnu djelatnost, OIB 14501468779, Ulica Silvija Strahimira Kranjčevića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14501468779</item>
    </izvorni_sadrzaj>
    <derivirana_varijabla naziv="DomainObject.Predmet.SudioniciListNazivOIB_1">
      <item>, OIB 85821130368</item>
      <item>, OIB 14501468779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830</properties:Words>
  <properties:Characters>4520</properties:Characters>
  <properties:Lines>111</properties:Lines>
  <properties:Paragraphs>43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2016-07-06T11:42:00Z</dcterms:created>
  <dc:creator>Administrator</dc:creator>
  <cp:lastModifiedBy>Ardena Bajlo</cp:lastModifiedBy>
  <cp:lastPrinted>2016-03-15T08:28:00Z</cp:lastPrinted>
  <dcterms:modified xmlns:xsi="http://www.w3.org/2001/XMLSchema-instance" xsi:type="dcterms:W3CDTF">2017-03-20T07:54:00Z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